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2c33" w14:paraId="8602c33" w:rsidRDefault="00AE649C" w:rsidP="00FA5B5E" w:rsidR="00AE649C" w:rsidRPr="00B76F3C">
      <w:pPr>
        <w:pStyle w:val="Naslov3"/>
        <w15:collapsed w:val="false"/>
      </w:pPr>
    </w:p>
    <w:p w:rsidRDefault="00AE75D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75DF" w:rsidP="00AE75DF" w:rsidR="00AE75DF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St-512/2015-3.</w:t>
      </w:r>
    </w:p>
    <w:p w:rsidRDefault="00AE75DF" w:rsidP="00AE75DF" w:rsidR="00AE75DF">
      <w:pPr>
        <w:jc w:val="both"/>
        <w:rPr>
          <w:rFonts w:cs="Arial" w:hAnsi="Arial" w:ascii="Arial"/>
          <w:b/>
        </w:rPr>
      </w:pPr>
    </w:p>
    <w:p w:rsidRDefault="00AE75DF" w:rsidP="00AE75DF" w:rsidR="00AE75D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E75DF" w:rsidP="00AE75DF" w:rsidR="00AE75DF">
      <w:pPr>
        <w:jc w:val="center"/>
        <w:rPr>
          <w:rFonts w:cs="Arial" w:hAnsi="Arial" w:ascii="Arial"/>
          <w:b/>
        </w:rPr>
      </w:pPr>
    </w:p>
    <w:p w:rsidRDefault="00AE75DF" w:rsidP="00AE75DF" w:rsidR="00AE75D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E75DF" w:rsidP="00AE75DF" w:rsidR="00AE75DF">
      <w:pPr>
        <w:jc w:val="both"/>
        <w:rPr>
          <w:rFonts w:cs="Arial" w:hAnsi="Arial" w:ascii="Arial"/>
        </w:rPr>
      </w:pPr>
    </w:p>
    <w:p w:rsidRDefault="00AE75DF" w:rsidP="00AE75DF" w:rsidR="00AE75D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ARTIST d.o.o. za glazbeno-scensku djelatnost iz Bjelovara, </w:t>
      </w:r>
      <w:proofErr w:type="spellStart"/>
      <w:r>
        <w:rPr>
          <w:rFonts w:cs="Arial" w:hAnsi="Arial" w:ascii="Arial"/>
        </w:rPr>
        <w:t>Prešernova</w:t>
      </w:r>
      <w:proofErr w:type="spellEnd"/>
      <w:r>
        <w:rPr>
          <w:rFonts w:cs="Arial" w:hAnsi="Arial" w:ascii="Arial"/>
        </w:rPr>
        <w:t xml:space="preserve"> 3, MBS 010064845, OIB 89048270557, dana 23. veljače 2016. godine</w:t>
      </w:r>
    </w:p>
    <w:p w:rsidRDefault="00AE75DF" w:rsidP="00AE75DF" w:rsidR="00AE75DF">
      <w:pPr>
        <w:jc w:val="both"/>
        <w:rPr>
          <w:rFonts w:cs="Arial" w:hAnsi="Arial" w:ascii="Arial"/>
        </w:rPr>
      </w:pPr>
    </w:p>
    <w:p w:rsidRDefault="00AE75DF" w:rsidP="00AE75DF" w:rsidR="00AE75D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E75DF" w:rsidP="00AE75DF" w:rsidR="00AE75DF">
      <w:pPr>
        <w:jc w:val="both"/>
        <w:rPr>
          <w:rFonts w:cs="Arial" w:hAnsi="Arial" w:ascii="Arial"/>
        </w:rPr>
      </w:pPr>
    </w:p>
    <w:p w:rsidRDefault="00AE75DF" w:rsidP="00AE75DF" w:rsidR="00AE75D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ARTIST d.o.o. za glazbeno-scensku djelatnost iz Bjelovara, </w:t>
      </w:r>
      <w:proofErr w:type="spellStart"/>
      <w:r>
        <w:rPr>
          <w:rFonts w:cs="Arial" w:hAnsi="Arial" w:ascii="Arial"/>
        </w:rPr>
        <w:t>Prešernova</w:t>
      </w:r>
      <w:proofErr w:type="spellEnd"/>
      <w:r>
        <w:rPr>
          <w:rFonts w:cs="Arial" w:hAnsi="Arial" w:ascii="Arial"/>
        </w:rPr>
        <w:t xml:space="preserve"> 3, MBS 010064845, OIB 89048270557. </w:t>
      </w:r>
    </w:p>
    <w:p w:rsidRDefault="00AE75DF" w:rsidP="00AE75DF" w:rsidR="00AE75D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JELENKO LEHKI iz Zagreba, Pavla </w:t>
      </w:r>
      <w:proofErr w:type="spellStart"/>
      <w:r>
        <w:rPr>
          <w:rFonts w:cs="Arial" w:hAnsi="Arial" w:ascii="Arial"/>
        </w:rPr>
        <w:t>Hatza</w:t>
      </w:r>
      <w:proofErr w:type="spellEnd"/>
      <w:r>
        <w:rPr>
          <w:rFonts w:cs="Arial" w:hAnsi="Arial" w:ascii="Arial"/>
        </w:rPr>
        <w:t xml:space="preserve"> 10., OIB 96068307857. </w:t>
      </w:r>
    </w:p>
    <w:p w:rsidRDefault="00AE75DF" w:rsidP="00AE75DF" w:rsidR="00AE75D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ARTIST d.o.o. za glazbeno-scensku djelatnost iz Bjelovara, </w:t>
      </w:r>
      <w:proofErr w:type="spellStart"/>
      <w:r>
        <w:rPr>
          <w:rFonts w:cs="Arial" w:hAnsi="Arial" w:ascii="Arial"/>
        </w:rPr>
        <w:t>Prešernova</w:t>
      </w:r>
      <w:proofErr w:type="spellEnd"/>
      <w:r>
        <w:rPr>
          <w:rFonts w:cs="Arial" w:hAnsi="Arial" w:ascii="Arial"/>
        </w:rPr>
        <w:t xml:space="preserve"> 3, MBS 010064845, OIB 89048270557.</w:t>
      </w:r>
    </w:p>
    <w:p w:rsidRDefault="00AE75DF" w:rsidP="00AE75DF" w:rsidR="00AE75D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23. veljače 2016. u 12,00 sati, kada je ovo rješenje objavljeno na e-oglasnoj ploči ovoga suda.</w:t>
      </w:r>
    </w:p>
    <w:p w:rsidRDefault="00AE75DF" w:rsidP="00AE75DF" w:rsidR="00AE75DF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AE75DF" w:rsidP="00AE75DF" w:rsidR="00AE75D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E75DF" w:rsidP="00AE75DF" w:rsidR="00AE75D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AE75DF" w:rsidP="00AE75DF" w:rsidR="00AE75DF">
      <w:pPr>
        <w:jc w:val="center"/>
        <w:rPr>
          <w:rFonts w:cs="Arial" w:hAnsi="Arial" w:ascii="Arial"/>
          <w:b/>
        </w:rPr>
      </w:pPr>
    </w:p>
    <w:p w:rsidRDefault="00AE75DF" w:rsidP="00AE75DF" w:rsidR="00AE75D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AE75DF" w:rsidP="00AE75DF" w:rsidR="00AE75DF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St-512/2015-2., koji je objavljen na mrežnoj stranici e-oglasna ploča Trgovačkog suda u Bjelovaru 31.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E75DF" w:rsidP="00AE75DF" w:rsidR="00AE75D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E75DF" w:rsidP="00AE75DF" w:rsidR="00AE75D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E75DF" w:rsidP="00AE75DF" w:rsidR="00AE75D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E75DF" w:rsidP="00AE75DF" w:rsidR="00AE75D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E75DF" w:rsidP="00AE75DF" w:rsidR="00AE75D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E75DF" w:rsidP="00AE75DF" w:rsidR="00AE75D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23. veljače 2016. godine</w:t>
      </w:r>
    </w:p>
    <w:p w:rsidRDefault="00AE75DF" w:rsidP="00AE75DF" w:rsidR="00AE75DF">
      <w:pPr>
        <w:rPr>
          <w:rFonts w:cs="Arial" w:hAnsi="Arial" w:ascii="Arial"/>
          <w:b/>
        </w:rPr>
      </w:pPr>
    </w:p>
    <w:p w:rsidRDefault="00AE75DF" w:rsidP="00AE75DF" w:rsidR="00AE75DF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AE75DF" w:rsidP="00AE75DF" w:rsidR="00AE75DF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AE75DF" w:rsidP="00AE75DF" w:rsidR="00AE75DF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AE75DF" w:rsidP="00AE75DF" w:rsidR="00AE75DF">
      <w:pPr>
        <w:jc w:val="both"/>
        <w:rPr>
          <w:rFonts w:cs="Arial" w:hAnsi="Arial" w:ascii="Arial"/>
        </w:rPr>
      </w:pPr>
    </w:p>
    <w:p w:rsidRDefault="00AE75DF" w:rsidP="00AE75DF" w:rsidR="00AE75DF">
      <w:pPr>
        <w:jc w:val="both"/>
        <w:rPr>
          <w:rFonts w:cs="Arial" w:hAnsi="Arial" w:ascii="Arial"/>
        </w:rPr>
      </w:pPr>
    </w:p>
    <w:p w:rsidRDefault="00AE75DF" w:rsidP="00AE75DF" w:rsidR="00AE75D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E75DF" w:rsidP="00AE75DF" w:rsidR="00AE75D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23.2.2016.g.</w:t>
      </w:r>
    </w:p>
    <w:p w:rsidRDefault="00AE75DF" w:rsidP="00AE75DF" w:rsidR="00AE75DF">
      <w:pPr>
        <w:rPr>
          <w:rFonts w:cs="Arial" w:hAnsi="Arial" w:ascii="Arial"/>
        </w:rPr>
      </w:pPr>
    </w:p>
    <w:p w:rsidRDefault="00AE75DF" w:rsidP="00AE75DF" w:rsidR="00AE75DF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5DF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968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St-512/2015-3</izvorni_sadrzaj>
    <derivirana_varijabla naziv="DomainObject.Oznaka_1">St-512/2015-3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St-512/2015</izvorni_sadrzaj>
    <derivirana_varijabla naziv="DomainObject.Predmet.OznakaBroj_1">St-512/2015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ARTIST društvo s ograničenom odgovornošću za glazbeno-scensku djelatnost, Bjelovar zastupanog po punomoćniku SANJA MAJOR</izvorni_sadrzaj>
    <derivirana_varijabla naziv="DomainObject.Predmet.ProtustrankaFormated_1">  ARTIST društvo s ograničenom odgovornošću za glazbeno-scensku djelatnost, Bjelovar zastupanog po punomoćniku SANJA MAJOR</derivirana_varijabla>
  </DomainObject.Predmet.ProtustrankaFormated>
  <DomainObject.Predmet.ProtustrankaFormatedOIB>
    <izvorni_sadrzaj>  ARTIST društvo s ograničenom odgovornošću za glazbeno-scensku djelatnost, Bjelovar, OIB 89048270557 zastupanog po punomoćniku SANJA MAJOR</izvorni_sadrzaj>
    <derivirana_varijabla naziv="DomainObject.Predmet.ProtustrankaFormatedOIB_1">  ARTIST društvo s ograničenom odgovornošću za glazbeno-scensku djelatnost, Bjelovar, OIB 89048270557 zastupanog po punomoćniku SANJA MAJOR</derivirana_varijabla>
  </DomainObject.Predmet.ProtustrankaFormatedOIB>
  <DomainObject.Predmet.ProtustrankaFormatedWithAdress>
    <izvorni_sadrzaj> ARTIST društvo s ograničenom odgovornošću za glazbeno-scensku djelatnost, Bjelovar, Prešernova 3, 43000 Bjelovar zastupanog po punomoćniku SANJA MAJOR</izvorni_sadrzaj>
    <derivirana_varijabla naziv="DomainObject.Predmet.ProtustrankaFormatedWithAdress_1"> ARTIST društvo s ograničenom odgovornošću za glazbeno-scensku djelatnost, Bjelovar, Prešernova 3, 43000 Bjelovar zastupanog po punomoćniku SANJA MAJOR</derivirana_varijabla>
  </DomainObject.Predmet.ProtustrankaFormatedWithAdress>
  <DomainObject.Predmet.ProtustrankaFormatedWithAdressOIB>
    <izvorni_sadrzaj> ARTIST društvo s ograničenom odgovornošću za glazbeno-scensku djelatnost, Bjelovar, OIB 89048270557, Prešernova 3, 43000 Bjelovar zastupanog po punomoćniku SANJA MAJOR</izvorni_sadrzaj>
    <derivirana_varijabla naziv="DomainObject.Predmet.ProtustrankaFormatedWithAdressOIB_1"> ARTIST društvo s ograničenom odgovornošću za glazbeno-scensku djelatnost, Bjelovar, OIB 89048270557, Prešernova 3, 43000 Bjelovar zastupanog po punomoćniku SANJA MAJOR</derivirana_varijabla>
  </DomainObject.Predmet.ProtustrankaFormatedWithAdressOIB>
  <DomainObject.Predmet.ProtustrankaWithAdress>
    <izvorni_sadrzaj>ARTIST društvo s ograničenom odgovornošću za glazbeno-scensku djelatnost, Bjelovar Prešernova 3, 43000 Bjelovar</izvorni_sadrzaj>
    <derivirana_varijabla naziv="DomainObject.Predmet.ProtustrankaWithAdress_1">ARTIST društvo s ograničenom odgovornošću za glazbeno-scensku djelatnost, Bjelovar Prešernova 3, 43000 Bjelovar</derivirana_varijabla>
  </DomainObject.Predmet.ProtustrankaWithAdress>
  <DomainObject.Predmet.ProtustrankaWithAdressOIB>
    <izvorni_sadrzaj>ARTIST društvo s ograničenom odgovornošću za glazbeno-scensku djelatnost, Bjelovar, OIB 89048270557, Prešernova 3, 43000 Bjelovar</izvorni_sadrzaj>
    <derivirana_varijabla naziv="DomainObject.Predmet.ProtustrankaWithAdressOIB_1">ARTIST društvo s ograničenom odgovornošću za glazbeno-scensku djelatnost, Bjelovar, OIB 89048270557, Prešernova 3, 43000 Bjelovar</derivirana_varijabla>
  </DomainObject.Predmet.ProtustrankaWithAdressOIB>
  <DomainObject.Predmet.ProtustrankaNazivFormated>
    <izvorni_sadrzaj>ARTIST društvo s ograničenom odgovornošću za glazbeno-scensku djelatnost, Bjelovar</izvorni_sadrzaj>
    <derivirana_varijabla naziv="DomainObject.Predmet.ProtustrankaNazivFormated_1">ARTIST društvo s ograničenom odgovornošću za glazbeno-scensku djelatnost, Bjelovar</derivirana_varijabla>
  </DomainObject.Predmet.ProtustrankaNazivFormated>
  <DomainObject.Predmet.ProtustrankaNazivFormatedOIB>
    <izvorni_sadrzaj>ARTIST društvo s ograničenom odgovornošću za glazbeno-scensku djelatnost, Bjelovar, OIB 89048270557</izvorni_sadrzaj>
    <derivirana_varijabla naziv="DomainObject.Predmet.ProtustrankaNazivFormatedOIB_1">ARTIST društvo s ograničenom odgovornošću za glazbeno-scensku djelatnost, Bjelovar, OIB 89048270557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ARTIST društvo s ograničenom odgovornošću za glazbeno-scensku djelatnost, Bjelovar zastupanog po punomoćniku SANJA MAJOR</item>
    </izvorni_sadrzaj>
    <derivirana_varijabla naziv="DomainObject.Predmet.ProtuStrankaListFormated_1">
      <item>ARTIST društvo s ograničenom odgovornošću za glazbeno-scensku djelatnost, Bjelovar zastupanog po punomoćniku SANJA MAJOR</item>
    </derivirana_varijabla>
  </DomainObject.Predmet.ProtuStrankaListFormated>
  <DomainObject.Predmet.ProtuStrankaListFormatedOIB>
    <izvorni_sadrzaj>
      <item>ARTIST društvo s ograničenom odgovornošću za glazbeno-scensku djelatnost, Bjelovar, OIB 89048270557 zastupanog po punomoćniku SANJA MAJOR</item>
    </izvorni_sadrzaj>
    <derivirana_varijabla naziv="DomainObject.Predmet.ProtuStrankaListFormatedOIB_1">
      <item>ARTIST društvo s ograničenom odgovornošću za glazbeno-scensku djelatnost, Bjelovar, OIB 89048270557 zastupanog po punomoćniku SANJA MAJOR</item>
    </derivirana_varijabla>
  </DomainObject.Predmet.ProtuStrankaListFormatedOIB>
  <DomainObject.Predmet.ProtuStrankaListFormatedWithAdress>
    <izvorni_sadrzaj>
      <item>ARTIST društvo s ograničenom odgovornošću za glazbeno-scensku djelatnost, Bjelovar, Prešernova 3, 43000 Bjelovar zastupanog po punomoćniku SANJA MAJOR</item>
    </izvorni_sadrzaj>
    <derivirana_varijabla naziv="DomainObject.Predmet.ProtuStrankaListFormatedWithAdress_1">
      <item>ARTIST društvo s ograničenom odgovornošću za glazbeno-scensku djelatnost, Bjelovar, Prešernova 3, 43000 Bjelovar zastupanog po punomoćniku SANJA MAJOR</item>
    </derivirana_varijabla>
  </DomainObject.Predmet.ProtuStrankaListFormatedWithAdress>
  <DomainObject.Predmet.ProtuStrankaListFormatedWithAdressOIB>
    <izvorni_sadrzaj>
      <item>ARTIST društvo s ograničenom odgovornošću za glazbeno-scensku djelatnost, Bjelovar, OIB 89048270557, Prešernova 3, 43000 Bjelovar zastupanog po punomoćniku SANJA MAJOR</item>
    </izvorni_sadrzaj>
    <derivirana_varijabla naziv="DomainObject.Predmet.ProtuStrankaListFormatedWithAdressOIB_1">
      <item>ARTIST društvo s ograničenom odgovornošću za glazbeno-scensku djelatnost, Bjelovar, OIB 89048270557, Prešernova 3, 43000 Bjelovar zastupanog po punomoćniku SANJA MAJOR</item>
    </derivirana_varijabla>
  </DomainObject.Predmet.ProtuStrankaListFormatedWithAdressOIB>
  <DomainObject.Predmet.ProtuStrankaListNazivFormated>
    <izvorni_sadrzaj>
      <item>ARTIST društvo s ograničenom odgovornošću za glazbeno-scensku djelatnost, Bjelovar</item>
    </izvorni_sadrzaj>
    <derivirana_varijabla naziv="DomainObject.Predmet.ProtuStrankaListNazivFormated_1">
      <item>ARTIST društvo s ograničenom odgovornošću za glazbeno-scensku djelatnost, Bjelovar</item>
    </derivirana_varijabla>
  </DomainObject.Predmet.ProtuStrankaListNazivFormated>
  <DomainObject.Predmet.ProtuStrankaListNazivFormatedOIB>
    <izvorni_sadrzaj>
      <item>ARTIST društvo s ograničenom odgovornošću za glazbeno-scensku djelatnost, Bjelovar, OIB 89048270557</item>
    </izvorni_sadrzaj>
    <derivirana_varijabla naziv="DomainObject.Predmet.ProtuStrankaListNazivFormatedOIB_1">
      <item>ARTIST društvo s ograničenom odgovornošću za glazbeno-scensku djelatnost, Bjelovar, OIB 89048270557</item>
    </derivirana_varijabla>
  </DomainObject.Predmet.ProtuStrankaListNazivFormatedOIB>
  <DomainObject.Predmet.OstaliListFormated>
    <izvorni_sadrzaj>
      <item>SANJA MAJOR punomoćnik sudionika u postupku ARTIST društvo s ograničenom odgovornošću za glazbeno-scensku djelatnost, Bjelovar</item>
    </izvorni_sadrzaj>
    <derivirana_varijabla naziv="DomainObject.Predmet.OstaliListFormated_1">
      <item>SANJA MAJOR punomoćnik sudionika u postupku ARTIST društvo s ograničenom odgovornošću za glazbeno-scensku djelatnost, Bjelovar</item>
    </derivirana_varijabla>
  </DomainObject.Predmet.OstaliListFormated>
  <DomainObject.Predmet.OstaliListFormatedOIB>
    <izvorni_sadrzaj>
      <item>SANJA MAJOR punomoćnik sudionika u postupku ARTIST društvo s ograničenom odgovornošću za glazbeno-scensku djelatnost, Bjelovar</item>
    </izvorni_sadrzaj>
    <derivirana_varijabla naziv="DomainObject.Predmet.OstaliListFormatedOIB_1">
      <item>SANJA MAJOR punomoćnik sudionika u postupku ARTIST društvo s ograničenom odgovornošću za glazbeno-scensku djelatnost, Bjelovar</item>
    </derivirana_varijabla>
  </DomainObject.Predmet.OstaliListFormatedOIB>
  <DomainObject.Predmet.OstaliListFormatedWithAdress>
    <izvorni_sadrzaj>
      <item>SANJA MAJOR, Franje Hermana 17/O, 10000 Zagreb punomoćnik sudionika u postupku ARTIST društvo s ograničenom odgovornošću za glazbeno-scensku djelatnost, Bjelovar</item>
    </izvorni_sadrzaj>
    <derivirana_varijabla naziv="DomainObject.Predmet.OstaliListFormatedWithAdress_1">
      <item>SANJA MAJOR, Franje Hermana 17/O, 10000 Zagreb punomoćnik sudionika u postupku ARTIST društvo s ograničenom odgovornošću za glazbeno-scensku djelatnost, Bjelovar</item>
    </derivirana_varijabla>
  </DomainObject.Predmet.OstaliListFormatedWithAdress>
  <DomainObject.Predmet.OstaliListFormatedWithAdressOIB>
    <izvorni_sadrzaj>
      <item>SANJA MAJOR, Franje Hermana 17/O, 10000 Zagreb punomoćnik sudionika u postupku ARTIST društvo s ograničenom odgovornošću za glazbeno-scensku djelatnost, Bjelovar</item>
    </izvorni_sadrzaj>
    <derivirana_varijabla naziv="DomainObject.Predmet.OstaliListFormatedWithAdressOIB_1">
      <item>SANJA MAJOR, Franje Hermana 17/O, 10000 Zagreb punomoćnik sudionika u postupku ARTIST društvo s ograničenom odgovornošću za glazbeno-scensku djelatnost, Bjelovar</item>
    </derivirana_varijabla>
  </DomainObject.Predmet.OstaliListFormatedWithAdressOIB>
  <DomainObject.Predmet.OstaliListNazivFormated>
    <izvorni_sadrzaj>
      <item>SANJA MAJOR</item>
    </izvorni_sadrzaj>
    <derivirana_varijabla naziv="DomainObject.Predmet.OstaliListNazivFormated_1">
      <item>SANJA MAJOR</item>
    </derivirana_varijabla>
  </DomainObject.Predmet.OstaliListNazivFormated>
  <DomainObject.Predmet.OstaliListNazivFormatedOIB>
    <izvorni_sadrzaj>
      <item>SANJA MAJOR</item>
    </izvorni_sadrzaj>
    <derivirana_varijabla naziv="DomainObject.Predmet.OstaliListNazivFormatedOIB_1">
      <item>SANJA MAJOR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St-512/2015-3</izvorni_sadrzaj>
    <derivirana_varijabla naziv="DomainObject.PoslovniBrojDokumenta_1">St-512/2015-3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ARTIST društvo s ograničenom odgovornošću za glazbeno-scensku djelatnost, Bjelovar</izvorni_sadrzaj>
    <derivirana_varijabla naziv="DomainObject.Predmet.ProtustrankaIDrugi_1">ARTIST društvo s ograničenom odgovornošću za glazbeno-scensku djelatnost,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ARTIST društvo s ograničenom odgovornošću za glazbeno-scensku djelatnost, Bjelovar, OIB 89048270557, Prešernova 3, 43000 Bjelovar</izvorni_sadrzaj>
    <derivirana_varijabla naziv="DomainObject.Predmet.ProtustrankaIDrugiAdressOIB_1">ARTIST društvo s ograničenom odgovornošću za glazbeno-scensku djelatnost, Bjelovar, OIB 89048270557, Prešernova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ARTIST društvo s ograničenom odgovornošću za glazbeno-scensku djelatnost, Bjelovar</item>
      <item>SANJA MAJOR</item>
    </izvorni_sadrzaj>
    <derivirana_varijabla naziv="DomainObject.Predmet.SudioniciListNaziv_1">
      <item>FINA, RC ZAGREB, Podružnica Bjelovar</item>
      <item>ARTIST društvo s ograničenom odgovornošću za glazbeno-scensku djelatnost, Bjelovar</item>
      <item>SANJA MAJOR</item>
    </derivirana_varijabla>
  </DomainObject.Predmet.SudioniciListNaziv>
  <DomainObject.Predmet.SudioniciListAdressOIB>
    <izvorni_sadrzaj>
      <item>FINA, RC ZAGREB, Podružnica Bjelovar, OIB 85821130368, F. Supila 4,43000 Bjelovar</item>
      <item>ARTIST društvo s ograničenom odgovornošću za glazbeno-scensku djelatnost, Bjelovar, OIB 89048270557, Prešernova 3,43000 Bjelovar</item>
      <item>SANJA MAJOR, Franje Hermana 17/O,10000 Zagreb</item>
    </izvorni_sadrzaj>
    <derivirana_varijabla naziv="DomainObject.Predmet.SudioniciListAdressOIB_1">
      <item>FINA, RC ZAGREB, Podružnica Bjelovar, OIB 85821130368, F. Supila 4,43000 Bjelovar</item>
      <item>ARTIST društvo s ograničenom odgovornošću za glazbeno-scensku djelatnost, Bjelovar, OIB 89048270557, Prešernova 3,43000 Bjelovar</item>
      <item>SANJA MAJOR, Franje Hermana 17/O,10000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308FF-B962-4BC6-AE65-80E60D455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3820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2016-02-23T07:11:00Z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