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2cfe7" w14:paraId="092cfe7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824ABA" w:rsidRPr="00824ABA">
        <w:t>SIA ZADAR ART j.d.o.o., Zadar, Poljana Dragutina Domjanića 46, OIB: 34869406981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5C12F0">
        <w:t>27</w:t>
      </w:r>
      <w:r>
        <w:t>.</w:t>
      </w:r>
      <w:r w:rsidR="00B51EA5">
        <w:t xml:space="preserve"> </w:t>
      </w:r>
      <w:r w:rsidR="00661B9C">
        <w:t>rujna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A5021">
        <w:t>11</w:t>
      </w:r>
      <w:r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 xml:space="preserve">. objavio je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Utvrđuje se da ukupni iznos evidentiranog duga </w:t>
      </w:r>
      <w:r w:rsidR="006A66B9">
        <w:t xml:space="preserve">dužnika </w:t>
      </w:r>
      <w:r w:rsidR="00824ABA" w:rsidRPr="00824ABA">
        <w:t>SIA ZADAR ART j.d.o.o., Zadar, Poljana Dragutina Domjanića 46, OIB: 34869406981</w:t>
      </w:r>
      <w:r w:rsidR="00824ABA">
        <w:t xml:space="preserve">, </w:t>
      </w:r>
      <w:r>
        <w:t xml:space="preserve">na temelju neizvršenih osnova za plaćanje iznosi </w:t>
      </w:r>
      <w:r w:rsidR="00224C55">
        <w:t>5</w:t>
      </w:r>
      <w:r w:rsidR="00990573">
        <w:t>.</w:t>
      </w:r>
      <w:r w:rsidR="00824ABA">
        <w:t>831</w:t>
      </w:r>
      <w:r w:rsidR="00661B9C">
        <w:t>,</w:t>
      </w:r>
      <w:r w:rsidR="00824ABA">
        <w:t>24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3D0DA3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824ABA">
        <w:t>Marija Ivandić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3D0DA3" w:rsidP="009E2467" w:rsidR="009E2467">
      <w:pPr>
        <w:jc w:val="both"/>
      </w:pPr>
      <w:r>
        <w:tab/>
        <w:t xml:space="preserve">3. </w:t>
      </w:r>
      <w:r w:rsidR="009E2467">
        <w:t xml:space="preserve">Pozivaju se vjerovnici dužnika da </w:t>
      </w:r>
      <w:r w:rsidR="009E2467" w:rsidRPr="00FC1537">
        <w:t xml:space="preserve">najkasnije u roku od </w:t>
      </w:r>
      <w:r w:rsidR="009E2467" w:rsidRPr="00A30CC8">
        <w:t>45 (četrdesetpet)</w:t>
      </w:r>
      <w:r w:rsidR="009E2467" w:rsidRPr="00FC1537">
        <w:t xml:space="preserve"> dana od dana objave </w:t>
      </w:r>
      <w:r w:rsidR="009E2467">
        <w:t xml:space="preserve">ovog oglasa na e-oglasnoj ploči ovog suda, a temeljem odredbe čl. 430. SZ-a, </w:t>
      </w:r>
      <w:r w:rsidR="009E2467" w:rsidRPr="00FC1537">
        <w:t>predlože otvaranje stečajnog postupka nad dužnikom</w:t>
      </w:r>
      <w:r w:rsidR="009E2467"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E869D6">
        <w:t>11</w:t>
      </w:r>
      <w:r w:rsidR="00814E35">
        <w:t xml:space="preserve">. </w:t>
      </w:r>
      <w:r w:rsidR="00661B9C">
        <w:t>listopada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FB0022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824ABA">
      <w:t>427</w:t>
    </w:r>
    <w:r w:rsidR="00661B9C">
      <w:t>/17- 5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824ABA">
      <w:t>427</w:t>
    </w:r>
    <w:r w:rsidR="0076513B">
      <w:t>/1</w:t>
    </w:r>
    <w:r w:rsidR="00FF274E">
      <w:t>7</w:t>
    </w:r>
    <w:r w:rsidR="0076513B">
      <w:t>-</w:t>
    </w:r>
    <w:r w:rsidR="00661B9C">
      <w:t xml:space="preserve"> 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660B0"/>
    <w:rsid w:val="00176D97"/>
    <w:rsid w:val="0019042D"/>
    <w:rsid w:val="001A4D13"/>
    <w:rsid w:val="00224C55"/>
    <w:rsid w:val="00284EA7"/>
    <w:rsid w:val="002C5422"/>
    <w:rsid w:val="002D27B6"/>
    <w:rsid w:val="002D6E29"/>
    <w:rsid w:val="002F1F17"/>
    <w:rsid w:val="002F6CBF"/>
    <w:rsid w:val="00325DFC"/>
    <w:rsid w:val="00377044"/>
    <w:rsid w:val="00381463"/>
    <w:rsid w:val="00395D66"/>
    <w:rsid w:val="003D0DA3"/>
    <w:rsid w:val="003D6394"/>
    <w:rsid w:val="003E7971"/>
    <w:rsid w:val="00415D3C"/>
    <w:rsid w:val="00447958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72A02"/>
    <w:rsid w:val="00672C9C"/>
    <w:rsid w:val="006A66B9"/>
    <w:rsid w:val="006E6B12"/>
    <w:rsid w:val="006F505C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4ABA"/>
    <w:rsid w:val="0082637D"/>
    <w:rsid w:val="008337B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601BA"/>
    <w:rsid w:val="00C6128E"/>
    <w:rsid w:val="00C63924"/>
    <w:rsid w:val="00C6433B"/>
    <w:rsid w:val="00C81A59"/>
    <w:rsid w:val="00C85414"/>
    <w:rsid w:val="00CA4FE1"/>
    <w:rsid w:val="00CB1099"/>
    <w:rsid w:val="00D32390"/>
    <w:rsid w:val="00D34817"/>
    <w:rsid w:val="00D57BB6"/>
    <w:rsid w:val="00DC740A"/>
    <w:rsid w:val="00DE0F05"/>
    <w:rsid w:val="00DE720D"/>
    <w:rsid w:val="00E04441"/>
    <w:rsid w:val="00E321A6"/>
    <w:rsid w:val="00E372A7"/>
    <w:rsid w:val="00E626FA"/>
    <w:rsid w:val="00E6461B"/>
    <w:rsid w:val="00E73553"/>
    <w:rsid w:val="00E869D6"/>
    <w:rsid w:val="00EA02C1"/>
    <w:rsid w:val="00EA0574"/>
    <w:rsid w:val="00EA56D2"/>
    <w:rsid w:val="00EE0F14"/>
    <w:rsid w:val="00EE14DB"/>
    <w:rsid w:val="00F12AED"/>
    <w:rsid w:val="00F508E3"/>
    <w:rsid w:val="00F6628B"/>
    <w:rsid w:val="00F821AF"/>
    <w:rsid w:val="00F86547"/>
    <w:rsid w:val="00F938AE"/>
    <w:rsid w:val="00F962D4"/>
    <w:rsid w:val="00FB0022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0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0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0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0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0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0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0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0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0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0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St-427/2017</izvorni_sadrzaj>
    <derivirana_varijabla naziv="DomainObject.Predmet.OznakaBroj_1">St-427/2017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SIA ZADAR ART jednostavno društvo s ograničenom odgovornošću za proizvodnju i trgovinu</izvorni_sadrzaj>
    <derivirana_varijabla naziv="DomainObject.Predmet.ProtustrankaFormated_1">  SIA ZADAR ART jednostavno društvo s ograničenom odgovornošću za proizvodnju i trgovinu</derivirana_varijabla>
  </DomainObject.Predmet.ProtustrankaFormated>
  <DomainObject.Predmet.ProtustrankaFormatedOIB>
    <izvorni_sadrzaj>  SIA ZADAR ART jednostavno društvo s ograničenom odgovornošću za proizvodnju i trgovinu, OIB 34869406981</izvorni_sadrzaj>
    <derivirana_varijabla naziv="DomainObject.Predmet.ProtustrankaFormatedOIB_1">  SIA ZADAR ART jednostavno društvo s ograničenom odgovornošću za proizvodnju i trgovinu, OIB 34869406981</derivirana_varijabla>
  </DomainObject.Predmet.ProtustrankaFormatedOIB>
  <DomainObject.Predmet.ProtustrankaFormatedWithAdress>
    <izvorni_sadrzaj> SIA ZADAR ART jednostavno društvo s ograničenom odgovornošću za proizvodnju i trgovinu, Poljana Dragutina Domjanića 46, 23000 Zadar</izvorni_sadrzaj>
    <derivirana_varijabla naziv="DomainObject.Predmet.ProtustrankaFormatedWithAdress_1"> SIA ZADAR ART jednostavno društvo s ograničenom odgovornošću za proizvodnju i trgovinu, Poljana Dragutina Domjanića 46, 23000 Zadar</derivirana_varijabla>
  </DomainObject.Predmet.ProtustrankaFormatedWithAdress>
  <DomainObject.Predmet.ProtustrankaFormatedWithAdressOIB>
    <izvorni_sadrzaj> SIA ZADAR ART jednostavno društvo s ograničenom odgovornošću za proizvodnju i trgovinu, OIB 34869406981, Poljana Dragutina Domjanića 46, 23000 Zadar</izvorni_sadrzaj>
    <derivirana_varijabla naziv="DomainObject.Predmet.ProtustrankaFormatedWithAdressOIB_1"> SIA ZADAR ART jednostavno društvo s ograničenom odgovornošću za proizvodnju i trgovinu, OIB 34869406981, Poljana Dragutina Domjanića 46, 23000 Zadar</derivirana_varijabla>
  </DomainObject.Predmet.ProtustrankaFormatedWithAdressOIB>
  <DomainObject.Predmet.ProtustrankaWithAdress>
    <izvorni_sadrzaj>SIA ZADAR ART jednostavno društvo s ograničenom odgovornošću za proizvodnju i trgovinu Poljana Dragutina Domjanića 46, 23000 Zadar</izvorni_sadrzaj>
    <derivirana_varijabla naziv="DomainObject.Predmet.ProtustrankaWithAdress_1">SIA ZADAR ART jednostavno društvo s ograničenom odgovornošću za proizvodnju i trgovinu Poljana Dragutina Domjanića 46, 23000 Zadar</derivirana_varijabla>
  </DomainObject.Predmet.ProtustrankaWithAdress>
  <DomainObject.Predmet.ProtustrankaWithAdressOIB>
    <izvorni_sadrzaj>SIA ZADAR ART jednostavno društvo s ograničenom odgovornošću za proizvodnju i trgovinu, OIB 34869406981, Poljana Dragutina Domjanića 46, 23000 Zadar</izvorni_sadrzaj>
    <derivirana_varijabla naziv="DomainObject.Predmet.ProtustrankaWithAdressOIB_1">SIA ZADAR ART jednostavno društvo s ograničenom odgovornošću za proizvodnju i trgovinu, OIB 34869406981, Poljana Dragutina Domjanića 46, 23000 Zadar</derivirana_varijabla>
  </DomainObject.Predmet.ProtustrankaWithAdressOIB>
  <DomainObject.Predmet.ProtustrankaNazivFormated>
    <izvorni_sadrzaj>SIA ZADAR ART jednostavno društvo s ograničenom odgovornošću za proizvodnju i trgovinu</izvorni_sadrzaj>
    <derivirana_varijabla naziv="DomainObject.Predmet.ProtustrankaNazivFormated_1">SIA ZADAR ART jednostavno društvo s ograničenom odgovornošću za proizvodnju i trgovinu</derivirana_varijabla>
  </DomainObject.Predmet.ProtustrankaNazivFormated>
  <DomainObject.Predmet.ProtustrankaNazivFormatedOIB>
    <izvorni_sadrzaj>SIA ZADAR ART jednostavno društvo s ograničenom odgovornošću za proizvodnju i trgovinu, OIB 34869406981</izvorni_sadrzaj>
    <derivirana_varijabla naziv="DomainObject.Predmet.ProtustrankaNazivFormatedOIB_1">SIA ZADAR ART jednostavno društvo s ograničenom odgovornošću za proizvodnju i trgovinu, OIB 34869406981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SIA ZADAR ART jednostavno društvo s ograničenom odgovornošću za proizvodnju i trgovinu</item>
    </izvorni_sadrzaj>
    <derivirana_varijabla naziv="DomainObject.Predmet.ProtuStrankaListFormated_1">
      <item>SIA ZADAR ART jednostavno društvo s ograničenom odgovornošću za proizvodnju i trgovinu</item>
    </derivirana_varijabla>
  </DomainObject.Predmet.ProtuStrankaListFormated>
  <DomainObject.Predmet.ProtuStrankaListFormatedOIB>
    <izvorni_sadrzaj>
      <item>SIA ZADAR ART jednostavno društvo s ograničenom odgovornošću za proizvodnju i trgovinu, OIB 34869406981</item>
    </izvorni_sadrzaj>
    <derivirana_varijabla naziv="DomainObject.Predmet.ProtuStrankaListFormatedOIB_1">
      <item>SIA ZADAR ART jednostavno društvo s ograničenom odgovornošću za proizvodnju i trgovinu, OIB 34869406981</item>
    </derivirana_varijabla>
  </DomainObject.Predmet.ProtuStrankaListFormatedOIB>
  <DomainObject.Predmet.ProtuStrankaListFormatedWithAdress>
    <izvorni_sadrzaj>
      <item>SIA ZADAR ART jednostavno društvo s ograničenom odgovornošću za proizvodnju i trgovinu, Poljana Dragutina Domjanića 46, 23000 Zadar</item>
    </izvorni_sadrzaj>
    <derivirana_varijabla naziv="DomainObject.Predmet.ProtuStrankaListFormatedWithAdress_1">
      <item>SIA ZADAR ART jednostavno društvo s ograničenom odgovornošću za proizvodnju i trgovinu, Poljana Dragutina Domjanića 46, 23000 Zadar</item>
    </derivirana_varijabla>
  </DomainObject.Predmet.ProtuStrankaListFormatedWithAdress>
  <DomainObject.Predmet.ProtuStrankaListFormatedWithAdressOIB>
    <izvorni_sadrzaj>
      <item>SIA ZADAR ART jednostavno društvo s ograničenom odgovornošću za proizvodnju i trgovinu, OIB 34869406981, Poljana Dragutina Domjanića 46, 23000 Zadar</item>
    </izvorni_sadrzaj>
    <derivirana_varijabla naziv="DomainObject.Predmet.ProtuStrankaListFormatedWithAdressOIB_1">
      <item>SIA ZADAR ART jednostavno društvo s ograničenom odgovornošću za proizvodnju i trgovinu, OIB 34869406981, Poljana Dragutina Domjanića 46, 23000 Zadar</item>
    </derivirana_varijabla>
  </DomainObject.Predmet.ProtuStrankaListFormatedWithAdressOIB>
  <DomainObject.Predmet.ProtuStrankaListNazivFormated>
    <izvorni_sadrzaj>
      <item>SIA ZADAR ART jednostavno društvo s ograničenom odgovornošću za proizvodnju i trgovinu</item>
    </izvorni_sadrzaj>
    <derivirana_varijabla naziv="DomainObject.Predmet.ProtuStrankaListNazivFormated_1">
      <item>SIA ZADAR ART jednostavno društvo s ograničenom odgovornošću za proizvodnju i trgovinu</item>
    </derivirana_varijabla>
  </DomainObject.Predmet.ProtuStrankaListNazivFormated>
  <DomainObject.Predmet.ProtuStrankaListNazivFormatedOIB>
    <izvorni_sadrzaj>
      <item>SIA ZADAR ART jednostavno društvo s ograničenom odgovornošću za proizvodnju i trgovinu, OIB 34869406981</item>
    </izvorni_sadrzaj>
    <derivirana_varijabla naziv="DomainObject.Predmet.ProtuStrankaListNazivFormatedOIB_1">
      <item>SIA ZADAR ART jednostavno društvo s ograničenom odgovornošću za proizvodnju i trgovinu, OIB 34869406981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SIA ZADAR ART jednostavno društvo s ograničenom odgovornošću za proizvodnju i trgovinu</izvorni_sadrzaj>
    <derivirana_varijabla naziv="DomainObject.Predmet.ProtustrankaIDrugi_1">SIA ZADAR ART jednostavno društvo s ograničenom odgovornošću za proizvodnju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SIA ZADAR ART jednostavno društvo s ograničenom odgovornošću za proizvodnju i trgovinu, OIB 34869406981, Poljana Dragutina Domjanića 46, 23000 Zadar</izvorni_sadrzaj>
    <derivirana_varijabla naziv="DomainObject.Predmet.ProtustrankaIDrugiAdressOIB_1">SIA ZADAR ART jednostavno društvo s ograničenom odgovornošću za proizvodnju i trgovinu, OIB 34869406981, Poljana Dragutina Domjanića 46,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SIA ZADAR ART jednostavno društvo s ograničenom odgovornošću za proizvodnju i trgovinu</item>
    </izvorni_sadrzaj>
    <derivirana_varijabla naziv="DomainObject.Predmet.SudioniciListNaziv_1">
      <item>FINA</item>
      <item>SIA ZADAR ART jednostavno društvo s ograničenom odgovornošću za proizvodnju i trgovinu</item>
    </derivirana_varijabla>
  </DomainObject.Predmet.SudioniciListNaziv>
  <DomainObject.Predmet.SudioniciListAdressOIB>
    <izvorni_sadrzaj>
      <item>FINA, OIB 85821130368</item>
      <item>SIA ZADAR ART jednostavno društvo s ograničenom odgovornošću za proizvodnju i trgovinu, OIB 34869406981, Poljana Dragutina Domjanića 46,23000 Zadar</item>
    </izvorni_sadrzaj>
    <derivirana_varijabla naziv="DomainObject.Predmet.SudioniciListAdressOIB_1">
      <item>FINA, OIB 85821130368</item>
      <item>SIA ZADAR ART jednostavno društvo s ograničenom odgovornošću za proizvodnju i trgovinu, OIB 34869406981, Poljana Dragutina Domjanića 46,23000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34869406981</item>
    </izvorni_sadrzaj>
    <derivirana_varijabla naziv="DomainObject.Predmet.SudioniciListNazivOIB_1">
      <item>, OIB 85821130368</item>
      <item>, OIB 34869406981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733339-EB6B-4E8D-A194-113C8D56C3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390</properties:Words>
  <properties:Characters>2004</properties:Characters>
  <properties:Lines>64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2017-10-11T08:40:00Z</dcterms:created>
  <dc:creator>Tina Grgas</dc:creator>
  <cp:lastModifiedBy>wsadmin</cp:lastModifiedBy>
  <cp:lastPrinted>2017-10-11T10:52:00Z</cp:lastPrinted>
  <dcterms:modified xmlns:xsi="http://www.w3.org/2001/XMLSchema-instance" xsi:type="dcterms:W3CDTF">2017-10-11T10:58:00Z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