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015b" w14:paraId="c61015b" w:rsidRDefault="00013F22" w:rsidP="00013F22" w:rsidR="00013F22" w:rsidRPr="006E4960">
      <w:pPr>
        <w15:collapsed w:val="false"/>
      </w:pPr>
      <w:bookmarkStart w:name="_GoBack" w:id="0"/>
      <w:bookmarkEnd w:id="0"/>
      <w:r w:rsidRPr="006E4960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6E4960">
      <w:pPr>
        <w:jc w:val="both"/>
        <w:rPr>
          <w:lang w:val="pl-PL"/>
        </w:rPr>
      </w:pPr>
      <w:r w:rsidRPr="006E4960">
        <w:rPr>
          <w:lang w:val="pl-PL"/>
        </w:rPr>
        <w:t xml:space="preserve">   REPUBLIKA HRVATSKA</w:t>
      </w:r>
    </w:p>
    <w:p w:rsidRDefault="009B730B" w:rsidP="009B730B" w:rsidR="009B730B" w:rsidRPr="006E4960">
      <w:pPr>
        <w:jc w:val="both"/>
        <w:rPr>
          <w:lang w:val="pl-PL"/>
        </w:rPr>
      </w:pPr>
      <w:r w:rsidRPr="006E4960">
        <w:rPr>
          <w:lang w:val="pl-PL"/>
        </w:rPr>
        <w:t xml:space="preserve">   Trgovački sud u Zagrebu                                                     </w:t>
      </w:r>
      <w:r w:rsidR="006013A2" w:rsidRPr="006E4960">
        <w:rPr>
          <w:lang w:val="pl-PL"/>
        </w:rPr>
        <w:t xml:space="preserve"> </w:t>
      </w:r>
      <w:r w:rsidR="00203187" w:rsidRPr="006E4960">
        <w:rPr>
          <w:lang w:val="pl-PL"/>
        </w:rPr>
        <w:t xml:space="preserve">                     </w:t>
      </w:r>
      <w:r w:rsidR="0028279A" w:rsidRPr="006E4960">
        <w:rPr>
          <w:lang w:val="pl-PL"/>
        </w:rPr>
        <w:t>85</w:t>
      </w:r>
      <w:r w:rsidR="00203187" w:rsidRPr="006E4960">
        <w:rPr>
          <w:lang w:val="pl-PL"/>
        </w:rPr>
        <w:t>. St-</w:t>
      </w:r>
      <w:r w:rsidR="00594B64">
        <w:rPr>
          <w:lang w:val="pl-PL"/>
        </w:rPr>
        <w:t>367</w:t>
      </w:r>
      <w:r w:rsidRPr="006E4960">
        <w:rPr>
          <w:lang w:val="pl-PL"/>
        </w:rPr>
        <w:t>/1</w:t>
      </w:r>
      <w:r w:rsidR="00594B64">
        <w:rPr>
          <w:lang w:val="pl-PL"/>
        </w:rPr>
        <w:t>8</w:t>
      </w:r>
      <w:r w:rsidRPr="006E4960">
        <w:rPr>
          <w:lang w:val="pl-PL"/>
        </w:rPr>
        <w:t xml:space="preserve">                                                            </w:t>
      </w:r>
    </w:p>
    <w:p w:rsidRDefault="009B730B" w:rsidP="009B730B" w:rsidR="009B730B" w:rsidRPr="006E4960">
      <w:pPr>
        <w:jc w:val="both"/>
        <w:rPr>
          <w:lang w:val="pl-PL"/>
        </w:rPr>
      </w:pPr>
      <w:r w:rsidRPr="006E4960">
        <w:rPr>
          <w:lang w:val="pl-PL"/>
        </w:rPr>
        <w:t xml:space="preserve">   Zagreb, Amruševa 2/II</w:t>
      </w:r>
    </w:p>
    <w:p w:rsidRDefault="0005278C" w:rsidP="00EA52AB" w:rsidR="0005278C" w:rsidRPr="006E4960">
      <w:pPr>
        <w:jc w:val="center"/>
      </w:pPr>
    </w:p>
    <w:p w:rsidRDefault="00EA52AB" w:rsidP="00EA52AB" w:rsidR="00EA52AB" w:rsidRPr="006E4960">
      <w:pPr>
        <w:jc w:val="center"/>
      </w:pPr>
      <w:r w:rsidRPr="006E4960">
        <w:t>U  I M E  R E P U B L I K E  H R V A T S K E</w:t>
      </w:r>
    </w:p>
    <w:p w:rsidRDefault="009B730B" w:rsidP="009B730B" w:rsidR="009B730B" w:rsidRPr="006E4960">
      <w:pPr>
        <w:jc w:val="center"/>
        <w:rPr>
          <w:lang w:val="pt-BR"/>
        </w:rPr>
      </w:pPr>
    </w:p>
    <w:p w:rsidRDefault="009B730B" w:rsidP="009B730B" w:rsidR="009B730B" w:rsidRPr="006E4960">
      <w:pPr>
        <w:jc w:val="center"/>
        <w:rPr>
          <w:lang w:val="pt-BR"/>
        </w:rPr>
      </w:pPr>
      <w:r w:rsidRPr="006E4960">
        <w:rPr>
          <w:lang w:val="pt-BR"/>
        </w:rPr>
        <w:t>R J E Š E N J E</w:t>
      </w:r>
    </w:p>
    <w:p w:rsidRDefault="009B730B" w:rsidP="009B730B" w:rsidR="009B730B" w:rsidRPr="006E4960">
      <w:pPr>
        <w:jc w:val="both"/>
        <w:rPr>
          <w:lang w:val="pt-BR"/>
        </w:rPr>
      </w:pPr>
    </w:p>
    <w:p w:rsidRDefault="00780243" w:rsidP="009907C3" w:rsidR="00780243" w:rsidRPr="00594B64">
      <w:pPr>
        <w:ind w:firstLine="708"/>
        <w:jc w:val="both"/>
      </w:pPr>
      <w:r w:rsidRPr="00594B64">
        <w:rPr>
          <w:lang w:val="pt-BR"/>
        </w:rPr>
        <w:t xml:space="preserve">Trgovački sud u Zagrebu, po sucu mr.sc. Ivani Koštarić Fegeš, u stečajnom postupku </w:t>
      </w:r>
      <w:r w:rsidR="009030C6">
        <w:rPr>
          <w:lang w:val="pt-BR"/>
        </w:rPr>
        <w:t xml:space="preserve">u povodu prijedloga </w:t>
      </w:r>
      <w:r w:rsidR="002822B2">
        <w:t xml:space="preserve">predlagatelja FOND ZA ZAŠTITU OKOLIŠA I ENERGETSKU UČINKOVITOST, Zagreb, Radnička cesta </w:t>
      </w:r>
      <w:proofErr w:type="spellStart"/>
      <w:r w:rsidR="002822B2">
        <w:t>80</w:t>
      </w:r>
      <w:proofErr w:type="spellEnd"/>
      <w:r w:rsidR="002822B2">
        <w:t xml:space="preserve">, </w:t>
      </w:r>
      <w:proofErr w:type="spellStart"/>
      <w:r w:rsidR="002822B2">
        <w:t>OIB</w:t>
      </w:r>
      <w:proofErr w:type="spellEnd"/>
      <w:r w:rsidR="002822B2">
        <w:t xml:space="preserve">: </w:t>
      </w:r>
      <w:proofErr w:type="spellStart"/>
      <w:r w:rsidR="002822B2">
        <w:t>85828625994</w:t>
      </w:r>
      <w:proofErr w:type="spellEnd"/>
      <w:r w:rsidR="002822B2">
        <w:t xml:space="preserve">, </w:t>
      </w:r>
      <w:r w:rsidR="002822B2" w:rsidRPr="00495E9E">
        <w:t xml:space="preserve">za </w:t>
      </w:r>
      <w:r w:rsidR="002822B2">
        <w:t xml:space="preserve">otvaranje stečajnog postupka nad </w:t>
      </w:r>
      <w:r w:rsidR="002822B2" w:rsidRPr="00495E9E">
        <w:t xml:space="preserve">dužnikom </w:t>
      </w:r>
      <w:proofErr w:type="spellStart"/>
      <w:r w:rsidR="002822B2" w:rsidRPr="00495E9E">
        <w:t>PROMO</w:t>
      </w:r>
      <w:proofErr w:type="spellEnd"/>
      <w:r w:rsidR="002822B2" w:rsidRPr="00495E9E">
        <w:t xml:space="preserve"> FUTURA</w:t>
      </w:r>
      <w:r w:rsidR="002822B2" w:rsidRPr="00495E9E">
        <w:rPr>
          <w:lang w:val="pt-BR"/>
        </w:rPr>
        <w:t xml:space="preserve"> d.o.o., Vrbovec, Brdo 3, OIB:</w:t>
      </w:r>
      <w:r w:rsidR="000F03A3">
        <w:rPr>
          <w:lang w:val="pt-BR"/>
        </w:rPr>
        <w:t xml:space="preserve"> </w:t>
      </w:r>
      <w:proofErr w:type="spellStart"/>
      <w:r w:rsidR="002822B2" w:rsidRPr="00495E9E">
        <w:t>91327649954</w:t>
      </w:r>
      <w:proofErr w:type="spellEnd"/>
      <w:r w:rsidR="002822B2">
        <w:t xml:space="preserve">, </w:t>
      </w:r>
      <w:r w:rsidR="00594B64">
        <w:rPr>
          <w:lang w:val="pt-BR"/>
        </w:rPr>
        <w:t>5</w:t>
      </w:r>
      <w:r w:rsidR="00294776" w:rsidRPr="00594B64">
        <w:rPr>
          <w:lang w:val="pt-BR"/>
        </w:rPr>
        <w:t>. travnja 2018</w:t>
      </w:r>
      <w:r w:rsidRPr="00594B64">
        <w:rPr>
          <w:lang w:val="pt-BR"/>
        </w:rPr>
        <w:t>.</w:t>
      </w:r>
      <w:r w:rsidRPr="00594B64">
        <w:t>,</w:t>
      </w:r>
    </w:p>
    <w:p w:rsidRDefault="00C907C8" w:rsidP="007F268F" w:rsidR="00C907C8" w:rsidRPr="006E4960">
      <w:pPr>
        <w:jc w:val="center"/>
      </w:pPr>
      <w:r w:rsidRPr="006E4960">
        <w:t>r i j e š i o    j e</w:t>
      </w:r>
    </w:p>
    <w:p w:rsidRDefault="00C907C8" w:rsidP="00C907C8" w:rsidR="00C907C8" w:rsidRPr="006E4960"/>
    <w:p w:rsidRDefault="003370D6" w:rsidP="0062702E" w:rsidR="0062702E">
      <w:pPr>
        <w:pStyle w:val="Tijeloteksta"/>
        <w:ind w:firstLine="720"/>
        <w:rPr>
          <w:lang w:val="pt-BR"/>
        </w:rPr>
      </w:pPr>
      <w:r>
        <w:t xml:space="preserve">I. </w:t>
      </w:r>
      <w:r w:rsidR="00947921" w:rsidRPr="007E1B08">
        <w:t xml:space="preserve">Odbacuje se </w:t>
      </w:r>
      <w:r w:rsidR="0062702E" w:rsidRPr="005A40ED">
        <w:t xml:space="preserve">prijedlog za otvaranje stečajnog postupka nad dužnikom </w:t>
      </w:r>
      <w:r w:rsidR="0062702E" w:rsidRPr="005A40ED">
        <w:br/>
      </w:r>
      <w:proofErr w:type="spellStart"/>
      <w:r w:rsidR="00B644AC" w:rsidRPr="00495E9E">
        <w:t>PROMO</w:t>
      </w:r>
      <w:proofErr w:type="spellEnd"/>
      <w:r w:rsidR="00B644AC" w:rsidRPr="00495E9E">
        <w:t xml:space="preserve"> FUTURA</w:t>
      </w:r>
      <w:r w:rsidR="00B644AC" w:rsidRPr="00495E9E">
        <w:rPr>
          <w:lang w:val="pt-BR"/>
        </w:rPr>
        <w:t xml:space="preserve"> d.o.o., Vrbovec, Brdo 3, OIB:</w:t>
      </w:r>
      <w:r w:rsidR="00FD40DA">
        <w:rPr>
          <w:lang w:val="pt-BR"/>
        </w:rPr>
        <w:t xml:space="preserve"> </w:t>
      </w:r>
      <w:proofErr w:type="spellStart"/>
      <w:r w:rsidR="00B644AC" w:rsidRPr="00495E9E">
        <w:t>91327649954</w:t>
      </w:r>
      <w:proofErr w:type="spellEnd"/>
      <w:r w:rsidR="008B445E">
        <w:rPr>
          <w:lang w:val="pt-BR"/>
        </w:rPr>
        <w:t xml:space="preserve"> od 12. listopada 2017.</w:t>
      </w:r>
    </w:p>
    <w:p w:rsidRDefault="003370D6" w:rsidP="0062702E" w:rsidR="003370D6">
      <w:pPr>
        <w:pStyle w:val="Tijeloteksta"/>
        <w:ind w:firstLine="720"/>
        <w:rPr>
          <w:lang w:val="pt-BR"/>
        </w:rPr>
      </w:pPr>
    </w:p>
    <w:p w:rsidRDefault="003370D6" w:rsidP="00435268" w:rsidR="00435268" w:rsidRPr="00915638">
      <w:pPr>
        <w:ind w:firstLine="708"/>
        <w:jc w:val="both"/>
      </w:pPr>
      <w:r>
        <w:rPr>
          <w:lang w:val="pt-BR"/>
        </w:rPr>
        <w:t xml:space="preserve">II. </w:t>
      </w:r>
      <w:r w:rsidR="00435268" w:rsidRPr="00915638">
        <w:t xml:space="preserve">Nalaže se Financijskoj agenciji u roku 8 dana </w:t>
      </w:r>
      <w:r w:rsidR="00435268">
        <w:t xml:space="preserve">od dostave ovog </w:t>
      </w:r>
      <w:r w:rsidR="005353D5">
        <w:t>rješenja</w:t>
      </w:r>
      <w:r w:rsidR="00435268">
        <w:t xml:space="preserve"> osloboditi sredstva zaplijenjena na ime predujma za namirenje troškova stečajnoga postupka u iznosu od </w:t>
      </w:r>
      <w:proofErr w:type="spellStart"/>
      <w:r w:rsidR="00435268">
        <w:t>5.000</w:t>
      </w:r>
      <w:proofErr w:type="spellEnd"/>
      <w:r w:rsidR="00435268">
        <w:t>,</w:t>
      </w:r>
      <w:proofErr w:type="spellStart"/>
      <w:r w:rsidR="00435268">
        <w:t>00</w:t>
      </w:r>
      <w:proofErr w:type="spellEnd"/>
      <w:r w:rsidR="00435268">
        <w:t xml:space="preserve"> kn.</w:t>
      </w:r>
    </w:p>
    <w:p w:rsidRDefault="0022021F" w:rsidP="00B644AC" w:rsidR="0022021F">
      <w:pPr>
        <w:jc w:val="center"/>
      </w:pPr>
      <w:r w:rsidRPr="00C51A14">
        <w:t>Obrazloženje</w:t>
      </w:r>
    </w:p>
    <w:p w:rsidRDefault="0022021F" w:rsidP="0022021F" w:rsidR="0022021F">
      <w:pPr>
        <w:jc w:val="both"/>
      </w:pPr>
    </w:p>
    <w:p w:rsidRDefault="00F20C1A" w:rsidP="00574D9B" w:rsidR="00574D9B">
      <w:pPr>
        <w:ind w:firstLine="709"/>
        <w:jc w:val="both"/>
      </w:pPr>
      <w:r w:rsidRPr="00A77FAA">
        <w:t xml:space="preserve">Financijska agencija podnijela je zahtjev za provedbu skraćenog stečajnog postupka (dalje: zahtjev) nad dužnikom </w:t>
      </w:r>
      <w:proofErr w:type="spellStart"/>
      <w:r w:rsidRPr="00495E9E">
        <w:t>PROMO</w:t>
      </w:r>
      <w:proofErr w:type="spellEnd"/>
      <w:r w:rsidRPr="00495E9E">
        <w:t xml:space="preserve"> FUTURA</w:t>
      </w:r>
      <w:r w:rsidRPr="00495E9E">
        <w:rPr>
          <w:lang w:val="pt-BR"/>
        </w:rPr>
        <w:t xml:space="preserve"> d.o.o., Vrbovec, Brdo 3, OIB:</w:t>
      </w:r>
      <w:proofErr w:type="spellStart"/>
      <w:r w:rsidRPr="00495E9E">
        <w:t>91327649954</w:t>
      </w:r>
      <w:proofErr w:type="spellEnd"/>
      <w:r w:rsidRPr="00A77FAA">
        <w:t xml:space="preserve"> (dalje: dužnik), na temelju odredbe čl. </w:t>
      </w:r>
      <w:proofErr w:type="spellStart"/>
      <w:r>
        <w:t>429</w:t>
      </w:r>
      <w:proofErr w:type="spellEnd"/>
      <w:r w:rsidRPr="00A77FAA">
        <w:t xml:space="preserve">. st. 1. Stečajnog zakona (“Narodne novine” broj </w:t>
      </w:r>
      <w:proofErr w:type="spellStart"/>
      <w:r w:rsidRPr="00A77FAA">
        <w:t>71</w:t>
      </w:r>
      <w:proofErr w:type="spellEnd"/>
      <w:r w:rsidRPr="00A77FAA">
        <w:t>/</w:t>
      </w:r>
      <w:proofErr w:type="spellStart"/>
      <w:r w:rsidRPr="00A77FAA">
        <w:t>15</w:t>
      </w:r>
      <w:proofErr w:type="spellEnd"/>
      <w:r w:rsidRPr="00A77FAA">
        <w:t xml:space="preserve">, dalje: </w:t>
      </w:r>
      <w:proofErr w:type="spellStart"/>
      <w:r w:rsidRPr="00A77FAA">
        <w:t>SZ</w:t>
      </w:r>
      <w:proofErr w:type="spellEnd"/>
      <w:r w:rsidRPr="00A77FAA">
        <w:t>)</w:t>
      </w:r>
      <w:r>
        <w:t>, koji postupak je vođen pred ovim sudom pod poslovnim brojem St-</w:t>
      </w:r>
      <w:proofErr w:type="spellStart"/>
      <w:r>
        <w:t>2475</w:t>
      </w:r>
      <w:proofErr w:type="spellEnd"/>
      <w:r>
        <w:t>/</w:t>
      </w:r>
      <w:proofErr w:type="spellStart"/>
      <w:r>
        <w:t>17</w:t>
      </w:r>
      <w:proofErr w:type="spellEnd"/>
      <w:r w:rsidRPr="00A77FAA">
        <w:t>.</w:t>
      </w:r>
      <w:r>
        <w:t xml:space="preserve"> Pravomoćnim  rješenjem ovoga suda poslovni broj St-</w:t>
      </w:r>
      <w:proofErr w:type="spellStart"/>
      <w:r>
        <w:t>2475</w:t>
      </w:r>
      <w:proofErr w:type="spellEnd"/>
      <w:r>
        <w:t>/</w:t>
      </w:r>
      <w:proofErr w:type="spellStart"/>
      <w:r>
        <w:t>17</w:t>
      </w:r>
      <w:proofErr w:type="spellEnd"/>
      <w:r>
        <w:t xml:space="preserve"> od </w:t>
      </w:r>
      <w:proofErr w:type="spellStart"/>
      <w:r>
        <w:t>15</w:t>
      </w:r>
      <w:proofErr w:type="spellEnd"/>
      <w:r>
        <w:t xml:space="preserve">. prosinca </w:t>
      </w:r>
      <w:proofErr w:type="spellStart"/>
      <w:r>
        <w:t>2017</w:t>
      </w:r>
      <w:proofErr w:type="spellEnd"/>
      <w:r>
        <w:t xml:space="preserve">. obustavljen je skraćeni stečajni postupak nad dužnikom na temelju odredaba čl. </w:t>
      </w:r>
      <w:proofErr w:type="spellStart"/>
      <w:r>
        <w:t>433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 uz obrazloženje, u bitnome, kako je </w:t>
      </w:r>
      <w:r w:rsidR="0033714B">
        <w:t xml:space="preserve">vjerovnik </w:t>
      </w:r>
      <w:r w:rsidR="00574D9B">
        <w:t xml:space="preserve">FOND ZA ZAŠTITU OKOLIŠA I ENERGETSKU UČINKOVITOST, Zagreb, Radnička cesta </w:t>
      </w:r>
      <w:proofErr w:type="spellStart"/>
      <w:r w:rsidR="00574D9B">
        <w:t>80</w:t>
      </w:r>
      <w:proofErr w:type="spellEnd"/>
      <w:r w:rsidR="00574D9B">
        <w:t xml:space="preserve">, </w:t>
      </w:r>
      <w:proofErr w:type="spellStart"/>
      <w:r w:rsidR="00574D9B">
        <w:t>OIB</w:t>
      </w:r>
      <w:proofErr w:type="spellEnd"/>
      <w:r w:rsidR="00574D9B">
        <w:t xml:space="preserve">: </w:t>
      </w:r>
      <w:proofErr w:type="spellStart"/>
      <w:r w:rsidR="00574D9B">
        <w:t>85828625994</w:t>
      </w:r>
      <w:proofErr w:type="spellEnd"/>
      <w:r w:rsidR="00574D9B">
        <w:t xml:space="preserve">, </w:t>
      </w:r>
      <w:r w:rsidR="00574D9B" w:rsidRPr="00A77FAA">
        <w:t>dostavi</w:t>
      </w:r>
      <w:r w:rsidR="00574D9B">
        <w:t>o</w:t>
      </w:r>
      <w:r w:rsidR="00574D9B" w:rsidRPr="00A77FAA">
        <w:t xml:space="preserve">, </w:t>
      </w:r>
      <w:proofErr w:type="spellStart"/>
      <w:r w:rsidR="00574D9B">
        <w:t>12</w:t>
      </w:r>
      <w:proofErr w:type="spellEnd"/>
      <w:r w:rsidR="00574D9B">
        <w:t xml:space="preserve">. listopada </w:t>
      </w:r>
      <w:proofErr w:type="spellStart"/>
      <w:r w:rsidR="00574D9B">
        <w:t>2017</w:t>
      </w:r>
      <w:proofErr w:type="spellEnd"/>
      <w:r w:rsidR="00574D9B" w:rsidRPr="00A77FAA">
        <w:t xml:space="preserve">., kao </w:t>
      </w:r>
      <w:r w:rsidR="0033714B">
        <w:t>predlagatelj (dalje: predlagatelj</w:t>
      </w:r>
      <w:r w:rsidR="00085D48">
        <w:t>)</w:t>
      </w:r>
      <w:r w:rsidR="00574D9B" w:rsidRPr="00A77FAA">
        <w:t>, prijedlog za otvaranje stečajnog postupka nad dužnikom</w:t>
      </w:r>
      <w:r w:rsidR="00574D9B">
        <w:t>.</w:t>
      </w:r>
    </w:p>
    <w:p w:rsidRDefault="001F48C1" w:rsidP="001756EE" w:rsidR="0014167A">
      <w:pPr>
        <w:spacing w:afterAutospacing="true" w:after="100" w:beforeAutospacing="true" w:before="100"/>
        <w:ind w:firstLine="709"/>
        <w:jc w:val="both"/>
        <w:rPr>
          <w:color w:val="000000"/>
        </w:rPr>
      </w:pPr>
      <w:r w:rsidRPr="001756EE">
        <w:rPr>
          <w:lang w:val="pt-BR"/>
        </w:rPr>
        <w:t xml:space="preserve">Prema odredbi čl. 109. st. 1. </w:t>
      </w:r>
      <w:proofErr w:type="spellStart"/>
      <w:r w:rsidRPr="001756EE">
        <w:t>SZ</w:t>
      </w:r>
      <w:proofErr w:type="spellEnd"/>
      <w:r w:rsidRPr="001756EE">
        <w:t>-a prijedlog za otvaranje stečajnoga postupka ovlašten je podnijeti vjerovnik ili dužnik, ako zakonom nije drukčije određeno</w:t>
      </w:r>
      <w:r w:rsidR="0014167A" w:rsidRPr="001756EE">
        <w:t>. V</w:t>
      </w:r>
      <w:r w:rsidRPr="001756EE">
        <w:t xml:space="preserve">jerovnik </w:t>
      </w:r>
      <w:r w:rsidR="0014167A" w:rsidRPr="001756EE">
        <w:t xml:space="preserve">je </w:t>
      </w:r>
      <w:r w:rsidRPr="001756EE">
        <w:t>ovlašten podnijeti prijedlog za otvaranje stečajnoga postupka ako učini vjerojatnim postojanje svoje tražbine i stečajnoga razloga.</w:t>
      </w:r>
      <w:r w:rsidR="0014167A" w:rsidRPr="001756EE">
        <w:t xml:space="preserve"> </w:t>
      </w:r>
      <w:r w:rsidR="0014167A" w:rsidRPr="001756EE">
        <w:rPr>
          <w:color w:val="000000"/>
        </w:rPr>
        <w:t>Smatrat će se da je vjerovnik učinio vjerojatnim postojanje svoje tražbine ako njezino postojanje temelji na ovršnoj ispravi ili nepravomoć</w:t>
      </w:r>
      <w:r w:rsidR="001756EE">
        <w:rPr>
          <w:color w:val="000000"/>
        </w:rPr>
        <w:t xml:space="preserve">noj sudskoj ili upravnoj odluci (čl. </w:t>
      </w:r>
      <w:proofErr w:type="spellStart"/>
      <w:r w:rsidR="001756EE">
        <w:rPr>
          <w:color w:val="000000"/>
        </w:rPr>
        <w:t>109</w:t>
      </w:r>
      <w:proofErr w:type="spellEnd"/>
      <w:r w:rsidR="001756EE">
        <w:rPr>
          <w:color w:val="000000"/>
        </w:rPr>
        <w:t xml:space="preserve">. st. 2. </w:t>
      </w:r>
      <w:proofErr w:type="spellStart"/>
      <w:r w:rsidR="001756EE">
        <w:rPr>
          <w:color w:val="000000"/>
        </w:rPr>
        <w:t>SZ</w:t>
      </w:r>
      <w:proofErr w:type="spellEnd"/>
      <w:r w:rsidR="001756EE">
        <w:rPr>
          <w:color w:val="000000"/>
        </w:rPr>
        <w:t>).</w:t>
      </w:r>
    </w:p>
    <w:p w:rsidRDefault="005253B2" w:rsidP="005253B2" w:rsidR="005253B2" w:rsidRPr="005A40ED">
      <w:pPr>
        <w:pStyle w:val="Tijeloteksta"/>
        <w:ind w:firstLine="720"/>
      </w:pPr>
      <w:r>
        <w:t xml:space="preserve">Dakle, </w:t>
      </w:r>
      <w:r w:rsidRPr="005A40ED">
        <w:t>vjerojatnost postojanja predlagateljeve tražbine prema dužniku i vjerojatnost postojanja stečajnog razloga jesu kumulativno određene pretpostavke procesne legitimacije vjerovnika, kao predlagatelja</w:t>
      </w:r>
      <w:r>
        <w:t>,</w:t>
      </w:r>
      <w:r w:rsidRPr="005A40ED">
        <w:t xml:space="preserve"> za podnošenje prijedloga za otvaranje stečajnog postupka nad dužnikom.</w:t>
      </w:r>
    </w:p>
    <w:p w:rsidRDefault="005253B2" w:rsidP="005253B2" w:rsidR="005253B2" w:rsidRPr="005A40ED">
      <w:pPr>
        <w:pStyle w:val="Tijeloteksta"/>
        <w:ind w:firstLine="720"/>
      </w:pPr>
    </w:p>
    <w:p w:rsidRDefault="001D0BF5" w:rsidP="005253B2" w:rsidR="001D0BF5">
      <w:pPr>
        <w:pStyle w:val="Tijeloteksta"/>
        <w:ind w:firstLine="720"/>
      </w:pPr>
      <w:r>
        <w:lastRenderedPageBreak/>
        <w:t xml:space="preserve">U konkretnom slučaju </w:t>
      </w:r>
      <w:r w:rsidR="00591994">
        <w:t>predlagatelj je</w:t>
      </w:r>
      <w:r w:rsidRPr="00A77FAA">
        <w:t xml:space="preserve">, </w:t>
      </w:r>
      <w:proofErr w:type="spellStart"/>
      <w:r>
        <w:t>12</w:t>
      </w:r>
      <w:proofErr w:type="spellEnd"/>
      <w:r>
        <w:t xml:space="preserve">. listopada </w:t>
      </w:r>
      <w:proofErr w:type="spellStart"/>
      <w:r>
        <w:t>2017</w:t>
      </w:r>
      <w:proofErr w:type="spellEnd"/>
      <w:r w:rsidRPr="00A77FAA">
        <w:t xml:space="preserve">., </w:t>
      </w:r>
      <w:r w:rsidR="00591994">
        <w:t xml:space="preserve">dostavio </w:t>
      </w:r>
      <w:r w:rsidRPr="00A77FAA">
        <w:t>kao vjerovnik, prijedlog za otvaranje stečajnog postupka nad dužnikom u kojemu se u bitnome navodi kako vjerovnik ima novčanu tražbinu prema dužniku u iznosu od</w:t>
      </w:r>
      <w:r>
        <w:t xml:space="preserve"> </w:t>
      </w:r>
      <w:proofErr w:type="spellStart"/>
      <w:r>
        <w:t>31</w:t>
      </w:r>
      <w:proofErr w:type="spellEnd"/>
      <w:r>
        <w:t>,</w:t>
      </w:r>
      <w:proofErr w:type="spellStart"/>
      <w:r>
        <w:t>32</w:t>
      </w:r>
      <w:proofErr w:type="spellEnd"/>
      <w:r w:rsidRPr="00A77FAA">
        <w:t xml:space="preserve"> kn koja se temelji na </w:t>
      </w:r>
      <w:r>
        <w:t xml:space="preserve">rješenju o plaćanju naknade gospodarenja električnim i elektroničkim otpadom od 2. lipnja </w:t>
      </w:r>
      <w:proofErr w:type="spellStart"/>
      <w:r>
        <w:t>2017</w:t>
      </w:r>
      <w:proofErr w:type="spellEnd"/>
      <w:r>
        <w:t xml:space="preserve">., Klasa: </w:t>
      </w:r>
      <w:proofErr w:type="spellStart"/>
      <w:r>
        <w:t>UP</w:t>
      </w:r>
      <w:proofErr w:type="spellEnd"/>
      <w:r>
        <w:t xml:space="preserve">/I </w:t>
      </w:r>
      <w:proofErr w:type="spellStart"/>
      <w:r>
        <w:t>351</w:t>
      </w:r>
      <w:proofErr w:type="spellEnd"/>
      <w:r>
        <w:t>-</w:t>
      </w:r>
      <w:proofErr w:type="spellStart"/>
      <w:r>
        <w:t>02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27</w:t>
      </w:r>
      <w:proofErr w:type="spellEnd"/>
      <w:r>
        <w:t>/</w:t>
      </w:r>
      <w:proofErr w:type="spellStart"/>
      <w:r>
        <w:t>16600</w:t>
      </w:r>
      <w:proofErr w:type="spellEnd"/>
      <w:r>
        <w:t xml:space="preserve">, </w:t>
      </w:r>
      <w:proofErr w:type="spellStart"/>
      <w:r>
        <w:t>Ur.broj</w:t>
      </w:r>
      <w:proofErr w:type="spellEnd"/>
      <w:r>
        <w:t xml:space="preserve">.: </w:t>
      </w:r>
      <w:proofErr w:type="spellStart"/>
      <w:r>
        <w:t>563</w:t>
      </w:r>
      <w:proofErr w:type="spellEnd"/>
      <w:r>
        <w:t>-</w:t>
      </w:r>
      <w:proofErr w:type="spellStart"/>
      <w:r>
        <w:t>06</w:t>
      </w:r>
      <w:proofErr w:type="spellEnd"/>
      <w:r>
        <w:t>-3-1/</w:t>
      </w:r>
      <w:proofErr w:type="spellStart"/>
      <w:r>
        <w:t>53</w:t>
      </w:r>
      <w:proofErr w:type="spellEnd"/>
      <w:r>
        <w:t>-</w:t>
      </w:r>
      <w:proofErr w:type="spellStart"/>
      <w:r>
        <w:t>17</w:t>
      </w:r>
      <w:proofErr w:type="spellEnd"/>
      <w:r>
        <w:t>-3, koj</w:t>
      </w:r>
      <w:r w:rsidR="00591994">
        <w:t>u</w:t>
      </w:r>
      <w:r>
        <w:t xml:space="preserve"> je dostavio u spis. </w:t>
      </w:r>
    </w:p>
    <w:p w:rsidRDefault="001D0BF5" w:rsidP="005253B2" w:rsidR="001D0BF5">
      <w:pPr>
        <w:pStyle w:val="Tijeloteksta"/>
        <w:ind w:firstLine="720"/>
      </w:pPr>
    </w:p>
    <w:p w:rsidRDefault="001D0BF5" w:rsidP="005253B2" w:rsidR="001D0BF5">
      <w:pPr>
        <w:pStyle w:val="Tijeloteksta"/>
        <w:ind w:firstLine="720"/>
      </w:pPr>
      <w:r>
        <w:t xml:space="preserve">Međutim, dužnik je dostavio u spis univerzalni nalog za plaćanje (list </w:t>
      </w:r>
      <w:proofErr w:type="spellStart"/>
      <w:r>
        <w:t>21</w:t>
      </w:r>
      <w:proofErr w:type="spellEnd"/>
      <w:r>
        <w:t xml:space="preserve">. spisa) iz kojeg proizlazi kako je </w:t>
      </w:r>
      <w:proofErr w:type="spellStart"/>
      <w:r>
        <w:t>28</w:t>
      </w:r>
      <w:proofErr w:type="spellEnd"/>
      <w:r>
        <w:t xml:space="preserve">. prosinca </w:t>
      </w:r>
      <w:proofErr w:type="spellStart"/>
      <w:r>
        <w:t>2017</w:t>
      </w:r>
      <w:proofErr w:type="spellEnd"/>
      <w:r>
        <w:t xml:space="preserve">. dužnik uplatio iznos od </w:t>
      </w:r>
      <w:proofErr w:type="spellStart"/>
      <w:r>
        <w:t>32</w:t>
      </w:r>
      <w:proofErr w:type="spellEnd"/>
      <w:r>
        <w:t>,</w:t>
      </w:r>
      <w:proofErr w:type="spellStart"/>
      <w:r>
        <w:t>80</w:t>
      </w:r>
      <w:proofErr w:type="spellEnd"/>
      <w:r>
        <w:t xml:space="preserve"> kn na </w:t>
      </w:r>
      <w:r w:rsidR="00332C39">
        <w:t xml:space="preserve">predlagateljev </w:t>
      </w:r>
      <w:r>
        <w:t xml:space="preserve">račun. U podnesku od </w:t>
      </w:r>
      <w:proofErr w:type="spellStart"/>
      <w:r>
        <w:t>25</w:t>
      </w:r>
      <w:proofErr w:type="spellEnd"/>
      <w:r>
        <w:t xml:space="preserve">. siječnja </w:t>
      </w:r>
      <w:proofErr w:type="spellStart"/>
      <w:r>
        <w:t>2018</w:t>
      </w:r>
      <w:proofErr w:type="spellEnd"/>
      <w:r>
        <w:t xml:space="preserve">. (list </w:t>
      </w:r>
      <w:proofErr w:type="spellStart"/>
      <w:r>
        <w:t>25</w:t>
      </w:r>
      <w:proofErr w:type="spellEnd"/>
      <w:r>
        <w:t xml:space="preserve">. spisa) </w:t>
      </w:r>
      <w:r w:rsidR="003C276B">
        <w:t xml:space="preserve">predlagatelj </w:t>
      </w:r>
      <w:r>
        <w:t>je učinio nespornom činjenicom kako je dužnik u cijelosti podmirio svoje dugovanje prema predlagatelju.</w:t>
      </w:r>
    </w:p>
    <w:p w:rsidRDefault="001D0BF5" w:rsidP="005253B2" w:rsidR="001D0BF5">
      <w:pPr>
        <w:pStyle w:val="Tijeloteksta"/>
        <w:ind w:firstLine="720"/>
      </w:pPr>
    </w:p>
    <w:p w:rsidRDefault="005253B2" w:rsidP="005253B2" w:rsidR="001D0BF5">
      <w:pPr>
        <w:pStyle w:val="Tijeloteksta"/>
        <w:ind w:firstLine="720"/>
      </w:pPr>
      <w:r w:rsidRPr="005A40ED">
        <w:t xml:space="preserve">S obzirom na to da je predlagateljeva tražbina </w:t>
      </w:r>
      <w:r w:rsidR="001D0BF5">
        <w:t>u cijelosti namirena</w:t>
      </w:r>
      <w:r w:rsidRPr="005A40ED">
        <w:t xml:space="preserve">, prestala je </w:t>
      </w:r>
      <w:r w:rsidR="001D0BF5">
        <w:t xml:space="preserve">i </w:t>
      </w:r>
      <w:r w:rsidRPr="005A40ED">
        <w:t>njegova aktivna legitim</w:t>
      </w:r>
      <w:r w:rsidR="001D0BF5">
        <w:t>acija u ovom stečajnom predmetu.</w:t>
      </w:r>
    </w:p>
    <w:p w:rsidRDefault="001D0BF5" w:rsidP="005253B2" w:rsidR="001D0BF5">
      <w:pPr>
        <w:pStyle w:val="Tijeloteksta"/>
        <w:ind w:firstLine="720"/>
      </w:pPr>
    </w:p>
    <w:p w:rsidRDefault="001D0BF5" w:rsidP="005253B2" w:rsidR="001D0BF5">
      <w:pPr>
        <w:pStyle w:val="Tijeloteksta"/>
        <w:ind w:firstLine="720"/>
      </w:pPr>
      <w:r>
        <w:t xml:space="preserve">Zbog toga je, uzevši u obzir navedeno, odlučeno kao u </w:t>
      </w:r>
      <w:r w:rsidR="00935D34">
        <w:t xml:space="preserve">točki I. </w:t>
      </w:r>
      <w:r>
        <w:t>izr</w:t>
      </w:r>
      <w:r w:rsidR="00935D34">
        <w:t xml:space="preserve">eke </w:t>
      </w:r>
      <w:r>
        <w:t>ovog rješenja.</w:t>
      </w:r>
    </w:p>
    <w:p w:rsidRDefault="00935D34" w:rsidP="005253B2" w:rsidR="00935D34">
      <w:pPr>
        <w:pStyle w:val="Tijeloteksta"/>
        <w:ind w:firstLine="720"/>
      </w:pPr>
    </w:p>
    <w:p w:rsidRDefault="00935D34" w:rsidP="00935D34" w:rsidR="00935D34">
      <w:pPr>
        <w:ind w:firstLine="708"/>
        <w:jc w:val="both"/>
      </w:pPr>
      <w:r>
        <w:t xml:space="preserve">Financijska agencija je u zahtjevu za provedbu skraćenog stečajnog postupka </w:t>
      </w:r>
      <w:r w:rsidR="00840E65">
        <w:t xml:space="preserve">nad dužnikom </w:t>
      </w:r>
      <w:r>
        <w:t xml:space="preserve">obavijestila ovaj sud kako su u konkretnom slučaju osigurana sredstva za namirenje troškova stečajnog postupka u iznosu od </w:t>
      </w:r>
      <w:proofErr w:type="spellStart"/>
      <w:r>
        <w:t>5.000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u skladu s odredbama čl. </w:t>
      </w:r>
      <w:proofErr w:type="spellStart"/>
      <w:r>
        <w:t>112</w:t>
      </w:r>
      <w:proofErr w:type="spellEnd"/>
      <w:r>
        <w:t xml:space="preserve">. </w:t>
      </w:r>
      <w:proofErr w:type="spellStart"/>
      <w:r w:rsidRPr="004C0FF0">
        <w:t>SZ</w:t>
      </w:r>
      <w:proofErr w:type="spellEnd"/>
      <w:r>
        <w:t>-a</w:t>
      </w:r>
      <w:r w:rsidRPr="004C0FF0">
        <w:t>.</w:t>
      </w:r>
      <w:r>
        <w:t xml:space="preserve"> S obzirom na to da je u točki I. izreke ovog rješenja odbačen prijedlog za otvaranje stečajnoga postupka nad dužnikom i da su osigurana sredstva za namirenje troškova toga postupka u iznosu od </w:t>
      </w:r>
      <w:proofErr w:type="spellStart"/>
      <w:r>
        <w:t>5.000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valjalo je, na temelju odredbe čl. </w:t>
      </w:r>
      <w:proofErr w:type="spellStart"/>
      <w:r>
        <w:t>112</w:t>
      </w:r>
      <w:proofErr w:type="spellEnd"/>
      <w:r w:rsidRPr="00915638">
        <w:t xml:space="preserve">. st. </w:t>
      </w:r>
      <w:r>
        <w:t>7</w:t>
      </w:r>
      <w:r w:rsidRPr="00915638">
        <w:t xml:space="preserve">. </w:t>
      </w:r>
      <w:proofErr w:type="spellStart"/>
      <w:r w:rsidRPr="00915638">
        <w:t>SZ</w:t>
      </w:r>
      <w:proofErr w:type="spellEnd"/>
      <w:r w:rsidRPr="00915638">
        <w:t>-a</w:t>
      </w:r>
      <w:r>
        <w:t>, odlučiti kao u točki II. izreke ovog rješenja.</w:t>
      </w:r>
    </w:p>
    <w:p w:rsidRDefault="00867960" w:rsidP="00867960" w:rsidR="00C907C8" w:rsidRPr="006E4960">
      <w:pPr>
        <w:jc w:val="center"/>
      </w:pPr>
      <w:r w:rsidRPr="006E4960">
        <w:t xml:space="preserve">U </w:t>
      </w:r>
      <w:r w:rsidR="00C907C8" w:rsidRPr="006E4960">
        <w:t>Zagreb</w:t>
      </w:r>
      <w:r w:rsidR="00F6362F" w:rsidRPr="006E4960">
        <w:t xml:space="preserve">u </w:t>
      </w:r>
      <w:r w:rsidR="00594B64">
        <w:rPr>
          <w:lang w:val="pt-BR"/>
        </w:rPr>
        <w:t>5</w:t>
      </w:r>
      <w:r w:rsidR="003F2B80" w:rsidRPr="006E4960">
        <w:rPr>
          <w:lang w:val="pt-BR"/>
        </w:rPr>
        <w:t>. travnja 2018</w:t>
      </w:r>
      <w:r w:rsidR="00C907C8" w:rsidRPr="006E4960">
        <w:t>.</w:t>
      </w:r>
    </w:p>
    <w:p w:rsidRDefault="00867960" w:rsidP="00050C9F" w:rsidR="00867960" w:rsidRPr="006E4960">
      <w:pPr>
        <w:ind w:firstLine="720" w:left="5040"/>
        <w:jc w:val="both"/>
        <w:rPr>
          <w:lang w:val="pl-PL"/>
        </w:rPr>
      </w:pPr>
      <w:r w:rsidRPr="006E4960">
        <w:t xml:space="preserve">                  </w:t>
      </w:r>
      <w:r w:rsidRPr="006E4960">
        <w:rPr>
          <w:lang w:val="pl-PL"/>
        </w:rPr>
        <w:t>SUDAC:</w:t>
      </w:r>
    </w:p>
    <w:p w:rsidRDefault="00867960" w:rsidP="00867960" w:rsidR="00867960" w:rsidRPr="006E4960">
      <w:pPr>
        <w:jc w:val="both"/>
        <w:rPr>
          <w:lang w:val="pl-PL"/>
        </w:rPr>
      </w:pPr>
      <w:r w:rsidRPr="006E4960">
        <w:rPr>
          <w:lang w:val="pl-PL"/>
        </w:rPr>
        <w:t xml:space="preserve">                                                                                             </w:t>
      </w:r>
      <w:r w:rsidR="00DF2820">
        <w:rPr>
          <w:lang w:val="pl-PL"/>
        </w:rPr>
        <w:t xml:space="preserve">      </w:t>
      </w:r>
      <w:r w:rsidR="000C76E7" w:rsidRPr="006E4960">
        <w:rPr>
          <w:lang w:val="pl-PL"/>
        </w:rPr>
        <w:t>mr.sc. Ivana Koštarić Fegeš</w:t>
      </w:r>
      <w:r w:rsidR="00DF2820">
        <w:rPr>
          <w:lang w:val="pl-PL"/>
        </w:rPr>
        <w:t>, v.r.</w:t>
      </w:r>
    </w:p>
    <w:p w:rsidRDefault="006B276A" w:rsidP="00867960" w:rsidR="006B276A">
      <w:pPr>
        <w:jc w:val="both"/>
        <w:rPr>
          <w:lang w:val="da-DK"/>
        </w:rPr>
      </w:pPr>
    </w:p>
    <w:p w:rsidRDefault="00867960" w:rsidP="00867960" w:rsidR="00867960" w:rsidRPr="006E4960">
      <w:pPr>
        <w:jc w:val="both"/>
        <w:rPr>
          <w:lang w:val="da-DK"/>
        </w:rPr>
      </w:pPr>
      <w:r w:rsidRPr="006E4960">
        <w:rPr>
          <w:lang w:val="da-DK"/>
        </w:rPr>
        <w:t>UPUTA O PRAVNOM LIJEKU:</w:t>
      </w:r>
    </w:p>
    <w:p w:rsidRDefault="00867960" w:rsidP="00867960" w:rsidR="00867960" w:rsidRPr="006E4960">
      <w:pPr>
        <w:jc w:val="both"/>
        <w:rPr>
          <w:lang w:val="pl-PL"/>
        </w:rPr>
      </w:pPr>
      <w:r w:rsidRPr="006E4960">
        <w:rPr>
          <w:lang w:val="pl-PL"/>
        </w:rPr>
        <w:t xml:space="preserve">Protiv ovog rješenja, nezadovoljna stranka može uložiti žalbu Visokom trgovačkom sudu Republike Hrvatske u roku od 8 dana </w:t>
      </w:r>
      <w:r w:rsidR="006B276A">
        <w:rPr>
          <w:lang w:val="pl-PL"/>
        </w:rPr>
        <w:t xml:space="preserve">od dostave </w:t>
      </w:r>
      <w:r w:rsidRPr="006E4960">
        <w:rPr>
          <w:lang w:val="pl-PL"/>
        </w:rPr>
        <w:t>rješenja, a ulaže se putem ovog suda u 2 primjerka.</w:t>
      </w:r>
      <w:r w:rsidR="006B276A">
        <w:rPr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A734DE" w:rsidP="00867960" w:rsidR="00A734DE" w:rsidRPr="006E4960"/>
    <w:p w:rsidRDefault="00DF2820" w:rsidP="00DF2820" w:rsidR="00DF2820">
      <w:pPr>
        <w:autoSpaceDE w:val="false"/>
        <w:autoSpaceDN w:val="false"/>
        <w:adjustRightInd w:val="false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F2820" w:rsidP="00DF2820" w:rsidR="001D0BF5" w:rsidRPr="005A40ED">
      <w:pPr>
        <w:jc w:val="both"/>
      </w:pPr>
      <w:r>
        <w:t>Natalija Perković</w:t>
      </w:r>
    </w:p>
    <w:p w:rsidRDefault="006E4960" w:rsidP="001D0BF5" w:rsidR="006E4960" w:rsidRPr="006E4960"/>
    <w:sectPr w:rsidSect="00F63564" w:rsidR="006E4960" w:rsidRPr="006E4960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7D5" w:rsidP="004C67D5" w:rsidR="004C67D5">
      <w:r>
        <w:separator/>
      </w:r>
    </w:p>
  </w:endnote>
  <w:endnote w:id="0" w:type="continuationSeparator">
    <w:p w:rsidRDefault="004C67D5" w:rsidP="004C67D5" w:rsidR="004C6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7D5" w:rsidP="004C67D5" w:rsidR="004C67D5">
      <w:r>
        <w:separator/>
      </w:r>
    </w:p>
  </w:footnote>
  <w:footnote w:id="0" w:type="continuationSeparator">
    <w:p w:rsidRDefault="004C67D5" w:rsidP="004C67D5" w:rsidR="004C67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67D5" w:rsidP="004C67D5" w:rsidR="004C67D5">
    <w:pPr>
      <w:pStyle w:val="Zaglavlje"/>
      <w:jc w:val="right"/>
    </w:pPr>
    <w:r>
      <w:t>St-</w:t>
    </w:r>
    <w:proofErr w:type="spellStart"/>
    <w:r w:rsidR="00594B64">
      <w:t>367</w:t>
    </w:r>
    <w:proofErr w:type="spellEnd"/>
    <w:r>
      <w:t>/</w:t>
    </w:r>
    <w:proofErr w:type="spellStart"/>
    <w:r>
      <w:t>1</w:t>
    </w:r>
    <w:r w:rsidR="00594B64">
      <w:t>8</w:t>
    </w:r>
    <w:proofErr w:type="spellEnd"/>
  </w:p>
  <w:p w:rsidRDefault="004C67D5" w:rsidP="004C67D5" w:rsidR="004C67D5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13F22"/>
    <w:rsid w:val="000160CE"/>
    <w:rsid w:val="00030980"/>
    <w:rsid w:val="00045004"/>
    <w:rsid w:val="00050C9F"/>
    <w:rsid w:val="0005278C"/>
    <w:rsid w:val="00080238"/>
    <w:rsid w:val="000829B9"/>
    <w:rsid w:val="00085D48"/>
    <w:rsid w:val="000B1184"/>
    <w:rsid w:val="000C76E7"/>
    <w:rsid w:val="000F03A3"/>
    <w:rsid w:val="0011430D"/>
    <w:rsid w:val="0014167A"/>
    <w:rsid w:val="001756EE"/>
    <w:rsid w:val="001A34FD"/>
    <w:rsid w:val="001D0BF5"/>
    <w:rsid w:val="001D4CF7"/>
    <w:rsid w:val="001F48C1"/>
    <w:rsid w:val="00203187"/>
    <w:rsid w:val="0022021F"/>
    <w:rsid w:val="00235F14"/>
    <w:rsid w:val="002822B2"/>
    <w:rsid w:val="0028279A"/>
    <w:rsid w:val="00291ACE"/>
    <w:rsid w:val="00292766"/>
    <w:rsid w:val="00294776"/>
    <w:rsid w:val="002E6FBE"/>
    <w:rsid w:val="00305C10"/>
    <w:rsid w:val="00332C39"/>
    <w:rsid w:val="003370D6"/>
    <w:rsid w:val="0033714B"/>
    <w:rsid w:val="00350AD0"/>
    <w:rsid w:val="00364030"/>
    <w:rsid w:val="003C276B"/>
    <w:rsid w:val="003F2B80"/>
    <w:rsid w:val="00401592"/>
    <w:rsid w:val="00417DFE"/>
    <w:rsid w:val="0043400F"/>
    <w:rsid w:val="00435268"/>
    <w:rsid w:val="00454A8D"/>
    <w:rsid w:val="00470454"/>
    <w:rsid w:val="00474F27"/>
    <w:rsid w:val="00477FAF"/>
    <w:rsid w:val="0048725F"/>
    <w:rsid w:val="004C67D5"/>
    <w:rsid w:val="004F1BAF"/>
    <w:rsid w:val="004F38EB"/>
    <w:rsid w:val="00505793"/>
    <w:rsid w:val="005253B2"/>
    <w:rsid w:val="005353D5"/>
    <w:rsid w:val="00574D9B"/>
    <w:rsid w:val="00591994"/>
    <w:rsid w:val="00594B64"/>
    <w:rsid w:val="005D5566"/>
    <w:rsid w:val="006013A2"/>
    <w:rsid w:val="0062702E"/>
    <w:rsid w:val="0063015A"/>
    <w:rsid w:val="00655FF6"/>
    <w:rsid w:val="0066175E"/>
    <w:rsid w:val="006A1EC3"/>
    <w:rsid w:val="006B276A"/>
    <w:rsid w:val="006E432E"/>
    <w:rsid w:val="006E4960"/>
    <w:rsid w:val="00707302"/>
    <w:rsid w:val="00780243"/>
    <w:rsid w:val="0078465B"/>
    <w:rsid w:val="00786FF7"/>
    <w:rsid w:val="007A7028"/>
    <w:rsid w:val="007E1B08"/>
    <w:rsid w:val="007F268F"/>
    <w:rsid w:val="00817750"/>
    <w:rsid w:val="00835010"/>
    <w:rsid w:val="00840E65"/>
    <w:rsid w:val="00867960"/>
    <w:rsid w:val="008B445E"/>
    <w:rsid w:val="009002F1"/>
    <w:rsid w:val="009030C6"/>
    <w:rsid w:val="00933FD3"/>
    <w:rsid w:val="00935D34"/>
    <w:rsid w:val="00947921"/>
    <w:rsid w:val="00986FC4"/>
    <w:rsid w:val="009907C3"/>
    <w:rsid w:val="009B730B"/>
    <w:rsid w:val="009E1F0D"/>
    <w:rsid w:val="009E616A"/>
    <w:rsid w:val="00A02EBE"/>
    <w:rsid w:val="00A10693"/>
    <w:rsid w:val="00A17ECF"/>
    <w:rsid w:val="00A21F6A"/>
    <w:rsid w:val="00A2665A"/>
    <w:rsid w:val="00A734DE"/>
    <w:rsid w:val="00A92A24"/>
    <w:rsid w:val="00A92BD7"/>
    <w:rsid w:val="00A931D1"/>
    <w:rsid w:val="00AA557C"/>
    <w:rsid w:val="00AF65D7"/>
    <w:rsid w:val="00B07CA3"/>
    <w:rsid w:val="00B644AC"/>
    <w:rsid w:val="00B965FB"/>
    <w:rsid w:val="00BD5EBC"/>
    <w:rsid w:val="00C24112"/>
    <w:rsid w:val="00C33D71"/>
    <w:rsid w:val="00C369A2"/>
    <w:rsid w:val="00C446D1"/>
    <w:rsid w:val="00C530F6"/>
    <w:rsid w:val="00C611C1"/>
    <w:rsid w:val="00C907C8"/>
    <w:rsid w:val="00CA4527"/>
    <w:rsid w:val="00CB49B6"/>
    <w:rsid w:val="00CD1F20"/>
    <w:rsid w:val="00CD6E0C"/>
    <w:rsid w:val="00D46FE3"/>
    <w:rsid w:val="00D8092B"/>
    <w:rsid w:val="00DA1900"/>
    <w:rsid w:val="00DC0A55"/>
    <w:rsid w:val="00DC7B23"/>
    <w:rsid w:val="00DD5421"/>
    <w:rsid w:val="00DE2D55"/>
    <w:rsid w:val="00DE4FC0"/>
    <w:rsid w:val="00DF2820"/>
    <w:rsid w:val="00E10C8B"/>
    <w:rsid w:val="00E11FC0"/>
    <w:rsid w:val="00E437C6"/>
    <w:rsid w:val="00E94ECB"/>
    <w:rsid w:val="00EA52AB"/>
    <w:rsid w:val="00ED0D68"/>
    <w:rsid w:val="00EE2656"/>
    <w:rsid w:val="00EE4C07"/>
    <w:rsid w:val="00EE5115"/>
    <w:rsid w:val="00F1126F"/>
    <w:rsid w:val="00F20C1A"/>
    <w:rsid w:val="00F247C3"/>
    <w:rsid w:val="00F47393"/>
    <w:rsid w:val="00F618F4"/>
    <w:rsid w:val="00F63564"/>
    <w:rsid w:val="00F6362F"/>
    <w:rsid w:val="00F63A28"/>
    <w:rsid w:val="00FD1D5E"/>
    <w:rsid w:val="00FD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A2665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rsid w:val="004C67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C67D5"/>
    <w:rPr>
      <w:sz w:val="24"/>
      <w:szCs w:val="24"/>
    </w:rPr>
  </w:style>
  <w:style w:styleId="Podnoje" w:type="paragraph">
    <w:name w:val="footer"/>
    <w:basedOn w:val="Normal"/>
    <w:link w:val="PodnojeChar"/>
    <w:rsid w:val="004C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C67D5"/>
    <w:rPr>
      <w:sz w:val="24"/>
      <w:szCs w:val="24"/>
    </w:rPr>
  </w:style>
  <w:style w:styleId="Tijeloteksta" w:type="paragraph">
    <w:name w:val="Body Text"/>
    <w:basedOn w:val="Normal"/>
    <w:link w:val="TijelotekstaChar"/>
    <w:rsid w:val="0062702E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27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2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8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8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8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8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A2665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rsid w:val="004C67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C67D5"/>
    <w:rPr>
      <w:sz w:val="24"/>
      <w:szCs w:val="24"/>
    </w:rPr>
  </w:style>
  <w:style w:styleId="Podnoje" w:type="paragraph">
    <w:name w:val="footer"/>
    <w:basedOn w:val="Normal"/>
    <w:link w:val="PodnojeChar"/>
    <w:rsid w:val="004C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C67D5"/>
    <w:rPr>
      <w:sz w:val="24"/>
      <w:szCs w:val="24"/>
    </w:rPr>
  </w:style>
  <w:style w:styleId="Tijeloteksta" w:type="paragraph">
    <w:name w:val="Body Text"/>
    <w:basedOn w:val="Normal"/>
    <w:link w:val="TijelotekstaChar"/>
    <w:rsid w:val="0062702E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27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2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8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8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8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8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St-367/2018-17</izvorni_sadrzaj>
    <derivirana_varijabla naziv="DomainObject.Oznaka_1">St-367/2018-17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travnja 2018.</izvorni_sadrzaj>
    <derivirana_varijabla naziv="DomainObject.Predmet.DatumRjesavanja_1">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St-367/2018</izvorni_sadrzaj>
    <derivirana_varijabla naziv="DomainObject.Predmet.OznakaBroj_1">St-367/2018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 FUTURA d.o.o.</izvorni_sadrzaj>
    <derivirana_varijabla naziv="DomainObject.Predmet.ProtustrankaFormated_1">  PROMO FUTURA d.o.o.</derivirana_varijabla>
  </DomainObject.Predmet.ProtustrankaFormated>
  <DomainObject.Predmet.ProtustrankaFormatedOIB>
    <izvorni_sadrzaj>  PROMO FUTURA d.o.o., OIB 91327649954</izvorni_sadrzaj>
    <derivirana_varijabla naziv="DomainObject.Predmet.ProtustrankaFormatedOIB_1">  PROMO FUTURA d.o.o., OIB 91327649954</derivirana_varijabla>
  </DomainObject.Predmet.ProtustrankaFormatedOIB>
  <DomainObject.Predmet.ProtustrankaFormatedWithAdress>
    <izvorni_sadrzaj> PROMO FUTURA d.o.o., Brdo 3, 10340 Vrbovec</izvorni_sadrzaj>
    <derivirana_varijabla naziv="DomainObject.Predmet.ProtustrankaFormatedWithAdress_1"> PROMO FUTURA d.o.o., Brdo 3, 10340 Vrbovec</derivirana_varijabla>
  </DomainObject.Predmet.ProtustrankaFormatedWithAdress>
  <DomainObject.Predmet.ProtustrankaFormatedWithAdressOIB>
    <izvorni_sadrzaj> PROMO FUTURA d.o.o., OIB 91327649954, Brdo 3, 10340 Vrbovec</izvorni_sadrzaj>
    <derivirana_varijabla naziv="DomainObject.Predmet.ProtustrankaFormatedWithAdressOIB_1"> PROMO FUTURA d.o.o., OIB 91327649954, Brdo 3, 10340 Vrbovec</derivirana_varijabla>
  </DomainObject.Predmet.ProtustrankaFormatedWithAdressOIB>
  <DomainObject.Predmet.ProtustrankaWithAdress>
    <izvorni_sadrzaj>PROMO FUTURA d.o.o. Brdo 3, 10340 Vrbovec</izvorni_sadrzaj>
    <derivirana_varijabla naziv="DomainObject.Predmet.ProtustrankaWithAdress_1">PROMO FUTURA d.o.o. Brdo 3, 10340 Vrbovec</derivirana_varijabla>
  </DomainObject.Predmet.ProtustrankaWithAdress>
  <DomainObject.Predmet.ProtustrankaWithAdressOIB>
    <izvorni_sadrzaj>PROMO FUTURA d.o.o., OIB 91327649954, Brdo 3, 10340 Vrbovec</izvorni_sadrzaj>
    <derivirana_varijabla naziv="DomainObject.Predmet.ProtustrankaWithAdressOIB_1">PROMO FUTURA d.o.o., OIB 91327649954, Brdo 3, 10340 Vrbovec</derivirana_varijabla>
  </DomainObject.Predmet.ProtustrankaWithAdressOIB>
  <DomainObject.Predmet.ProtustrankaNazivFormated>
    <izvorni_sadrzaj>PROMO FUTURA d.o.o.</izvorni_sadrzaj>
    <derivirana_varijabla naziv="DomainObject.Predmet.ProtustrankaNazivFormated_1">PROMO FUTURA d.o.o.</derivirana_varijabla>
  </DomainObject.Predmet.ProtustrankaNazivFormated>
  <DomainObject.Predmet.ProtustrankaNazivFormatedOIB>
    <izvorni_sadrzaj>PROMO FUTURA d.o.o., OIB 91327649954</izvorni_sadrzaj>
    <derivirana_varijabla naziv="DomainObject.Predmet.ProtustrankaNazivFormatedOIB_1">PROMO FUTURA d.o.o., OIB 91327649954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PROMO FUTURA d.o.o.</item>
    </izvorni_sadrzaj>
    <derivirana_varijabla naziv="DomainObject.Predmet.ProtuStrankaListFormated_1">
      <item>PROMO FUTURA d.o.o.</item>
    </derivirana_varijabla>
  </DomainObject.Predmet.ProtuStrankaListFormated>
  <DomainObject.Predmet.ProtuStrankaListFormatedOIB>
    <izvorni_sadrzaj>
      <item>PROMO FUTURA d.o.o., OIB 91327649954</item>
    </izvorni_sadrzaj>
    <derivirana_varijabla naziv="DomainObject.Predmet.ProtuStrankaListFormatedOIB_1">
      <item>PROMO FUTURA d.o.o., OIB 91327649954</item>
    </derivirana_varijabla>
  </DomainObject.Predmet.ProtuStrankaListFormatedOIB>
  <DomainObject.Predmet.ProtuStrankaListFormatedWithAdress>
    <izvorni_sadrzaj>
      <item>PROMO FUTURA d.o.o., Brdo 3, 10340 Vrbovec</item>
    </izvorni_sadrzaj>
    <derivirana_varijabla naziv="DomainObject.Predmet.ProtuStrankaListFormatedWithAdress_1">
      <item>PROMO FUTURA d.o.o., Brdo 3, 10340 Vrbovec</item>
    </derivirana_varijabla>
  </DomainObject.Predmet.ProtuStrankaListFormatedWithAdress>
  <DomainObject.Predmet.ProtuStrankaListFormatedWithAdressOIB>
    <izvorni_sadrzaj>
      <item>PROMO FUTURA d.o.o., OIB 91327649954, Brdo 3, 10340 Vrbovec</item>
    </izvorni_sadrzaj>
    <derivirana_varijabla naziv="DomainObject.Predmet.ProtuStrankaListFormatedWithAdressOIB_1">
      <item>PROMO FUTURA d.o.o., OIB 91327649954, Brdo 3, 10340 Vrbovec</item>
    </derivirana_varijabla>
  </DomainObject.Predmet.ProtuStrankaListFormatedWithAdressOIB>
  <DomainObject.Predmet.ProtuStrankaListNazivFormated>
    <izvorni_sadrzaj>
      <item>PROMO FUTURA d.o.o.</item>
    </izvorni_sadrzaj>
    <derivirana_varijabla naziv="DomainObject.Predmet.ProtuStrankaListNazivFormated_1">
      <item>PROMO FUTURA d.o.o.</item>
    </derivirana_varijabla>
  </DomainObject.Predmet.ProtuStrankaListNazivFormated>
  <DomainObject.Predmet.ProtuStrankaListNazivFormatedOIB>
    <izvorni_sadrzaj>
      <item>PROMO FUTURA d.o.o., OIB 91327649954</item>
    </izvorni_sadrzaj>
    <derivirana_varijabla naziv="DomainObject.Predmet.ProtuStrankaListNazivFormatedOIB_1">
      <item>PROMO FUTURA d.o.o., OIB 91327649954</item>
    </derivirana_varijabla>
  </DomainObject.Predmet.ProtuStrankaListNazivFormatedOIB>
  <DomainObject.Predmet.OstaliListFormated>
    <izvorni_sadrzaj>
      <item>Sanjin Kolar</item>
    </izvorni_sadrzaj>
    <derivirana_varijabla naziv="DomainObject.Predmet.OstaliListFormated_1">
      <item>Sanjin Kolar</item>
    </derivirana_varijabla>
  </DomainObject.Predmet.OstaliListFormated>
  <DomainObject.Predmet.OstaliListFormatedOIB>
    <izvorni_sadrzaj>
      <item>Sanjin Kolar, OIB 61641413636</item>
    </izvorni_sadrzaj>
    <derivirana_varijabla naziv="DomainObject.Predmet.OstaliListFormatedOIB_1">
      <item>Sanjin Kolar, OIB 61641413636</item>
    </derivirana_varijabla>
  </DomainObject.Predmet.OstaliListFormatedOIB>
  <DomainObject.Predmet.OstaliListFormatedWithAdress>
    <izvorni_sadrzaj>
      <item>Sanjin Kolar, Brdo 3, 10340 Vrbovec</item>
    </izvorni_sadrzaj>
    <derivirana_varijabla naziv="DomainObject.Predmet.OstaliListFormatedWithAdress_1">
      <item>Sanjin Kolar, Brdo 3, 10340 Vrbovec</item>
    </derivirana_varijabla>
  </DomainObject.Predmet.OstaliListFormatedWithAdress>
  <DomainObject.Predmet.OstaliListFormatedWithAdressOIB>
    <izvorni_sadrzaj>
      <item>Sanjin Kolar, OIB 61641413636, Brdo 3, 10340 Vrbovec</item>
    </izvorni_sadrzaj>
    <derivirana_varijabla naziv="DomainObject.Predmet.OstaliListFormatedWithAdressOIB_1">
      <item>Sanjin Kolar, OIB 61641413636, Brdo 3, 10340 Vrbovec</item>
    </derivirana_varijabla>
  </DomainObject.Predmet.OstaliListFormatedWithAdressOIB>
  <DomainObject.Predmet.OstaliListNazivFormated>
    <izvorni_sadrzaj>
      <item>Sanjin Kolar</item>
    </izvorni_sadrzaj>
    <derivirana_varijabla naziv="DomainObject.Predmet.OstaliListNazivFormated_1">
      <item>Sanjin Kolar</item>
    </derivirana_varijabla>
  </DomainObject.Predmet.OstaliListNazivFormated>
  <DomainObject.Predmet.OstaliListNazivFormatedOIB>
    <izvorni_sadrzaj>
      <item>Sanjin Kolar, OIB 61641413636</item>
    </izvorni_sadrzaj>
    <derivirana_varijabla naziv="DomainObject.Predmet.OstaliListNazivFormatedOIB_1">
      <item>Sanjin Kolar, OIB 61641413636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St-367/2018-17</izvorni_sadrzaj>
    <derivirana_varijabla naziv="DomainObject.PoslovniBrojDokumenta_1">St-367/2018-17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PROMO FUTURA d.o.o.</izvorni_sadrzaj>
    <derivirana_varijabla naziv="DomainObject.Predmet.ProtustrankaIDrugi_1">PROMO FUTURA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PROMO FUTURA d.o.o., OIB 91327649954, Brdo 3, 10340 Vrbovec</izvorni_sadrzaj>
    <derivirana_varijabla naziv="DomainObject.Predmet.ProtustrankaIDrugiAdressOIB_1">PROMO FUTURA d.o.o., OIB 91327649954, Brdo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2018.</izvorni_sadrzaj>
    <derivirana_varijabla naziv="DomainObject.Predmet.OdlukaRjesenje.DatumDonosenjaOdluke_1">5.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St-367/2018-17</izvorni_sadrzaj>
    <derivirana_varijabla naziv="DomainObject.Predmet.OdlukaRjesenje.Oznaka_1">St-367/2018-17</derivirana_varijabla>
  </DomainObject.Predmet.OdlukaRjesenje.Oznaka>
  <DomainObject.Predmet.SudioniciListNaziv>
    <izvorni_sadrzaj>
      <item>PROMO FUTURA d.o.o.</item>
      <item>FINA Regionalni centar Zagreb</item>
      <item>Sanjin Kolar</item>
      <item>Fond za zaštitu okoliša i energetsku učinkovitost</item>
    </izvorni_sadrzaj>
    <derivirana_varijabla naziv="DomainObject.Predmet.SudioniciListNaziv_1">
      <item>PROMO FUTURA d.o.o.</item>
      <item>FINA Regionalni centar Zagreb</item>
      <item>Sanjin Kolar</item>
      <item>Fond za zaštitu okoliša i energetsku učinkovitost</item>
    </derivirana_varijabla>
  </DomainObject.Predmet.SudioniciListNaziv>
  <DomainObject.Predmet.SudioniciListAdressOIB>
    <izvorni_sadrzaj>
      <item>PROMO FUTURA d.o.o., OIB 91327649954, Brdo 3,10340 Vrbovec</item>
      <item>FINA Regionalni centar Zagreb, OIB 85821130368, Trg svibanjskih žrtava 1995. 1,10000 Zagreb</item>
      <item>Sanjin Kolar, OIB 61641413636, Brdo 3,10340 Vrbovec</item>
      <item>Fond za zaštitu okoliša i energetsku učinkovitost, OIB 85828625994, Radnička cesta 80,10000 Zagreb</item>
    </izvorni_sadrzaj>
    <derivirana_varijabla naziv="DomainObject.Predmet.SudioniciListAdressOIB_1">
      <item>PROMO FUTURA d.o.o., OIB 91327649954, Brdo 3,10340 Vrbovec</item>
      <item>FINA Regionalni centar Zagreb, OIB 85821130368, Trg svibanjskih žrtava 1995. 1,10000 Zagreb</item>
      <item>Sanjin Kolar, OIB 61641413636, Brdo 3,10340 Vrbovec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91327649954</item>
      <item>, OIB 85821130368</item>
      <item>, OIB 61641413636</item>
      <item>, OIB 85828625994</item>
    </izvorni_sadrzaj>
    <derivirana_varijabla naziv="DomainObject.Predmet.SudioniciListNazivOIB_1">
      <item>, OIB 91327649954</item>
      <item>, OIB 85821130368</item>
      <item>, OIB 61641413636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678</properties:Words>
  <properties:Characters>3801</properties:Characters>
  <properties:Lines>80</properties:Lines>
  <properties:Paragraphs>25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2017-02-06T13:16:00Z</dcterms:created>
  <dc:creator>gzubak</dc:creator>
  <cp:lastModifiedBy>Natalija Perković</cp:lastModifiedBy>
  <cp:lastPrinted>2018-04-05T08:09:00Z</cp:lastPrinted>
  <dcterms:modified xmlns:xsi="http://www.w3.org/2001/XMLSchema-instance" xsi:type="dcterms:W3CDTF">2018-04-05T08:09:00Z</dcterms:modified>
  <cp:revision>69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St-367/2018-17 / Odluka - Rješenje - odbačen zahtjev/prijedlog (Odbačaj prijedloga_PRESTANAK TRAŽBINE_NEDOSTATAK AKTIVNE LEGITIMACIJE.docx)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