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a0a3" w14:paraId="d27a0a3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10C32">
        <w:rPr>
          <w:rStyle w:val="Naglaeno"/>
          <w:b w:val="false"/>
        </w:rPr>
        <w:t>16</w:t>
      </w:r>
      <w:r w:rsidR="00655A38">
        <w:rPr>
          <w:rStyle w:val="Naglaeno"/>
          <w:b w:val="false"/>
        </w:rPr>
        <w:t>88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BE23A4">
        <w:t>BOHEM MUSIC</w:t>
      </w:r>
      <w:r w:rsidR="00060AAB">
        <w:t xml:space="preserve"> jednostavno</w:t>
      </w:r>
      <w:r w:rsidR="00363282">
        <w:t xml:space="preserve"> </w:t>
      </w:r>
      <w:r w:rsidR="00A52D3D">
        <w:t>društvo s ograničenom odgovornošću</w:t>
      </w:r>
      <w:r w:rsidR="0048694B">
        <w:t xml:space="preserve"> za</w:t>
      </w:r>
      <w:r w:rsidR="00363282">
        <w:t xml:space="preserve"> </w:t>
      </w:r>
      <w:r w:rsidR="00BE23A4">
        <w:t>ugostiteljstvo</w:t>
      </w:r>
      <w:r w:rsidR="00363282">
        <w:t xml:space="preserve"> i</w:t>
      </w:r>
      <w:r w:rsidR="0048694B">
        <w:t xml:space="preserve"> usluge</w:t>
      </w:r>
      <w:r w:rsidR="00A52D3D">
        <w:t xml:space="preserve">, </w:t>
      </w:r>
      <w:r w:rsidR="00060AAB">
        <w:t xml:space="preserve">Zagreb, </w:t>
      </w:r>
      <w:r w:rsidR="00BE23A4">
        <w:t>Štefanićeva 1</w:t>
      </w:r>
      <w:r w:rsidR="005B7C0B">
        <w:t xml:space="preserve">, </w:t>
      </w:r>
      <w:r w:rsidR="006152FF">
        <w:t xml:space="preserve">MBS: </w:t>
      </w:r>
      <w:r w:rsidR="00363282">
        <w:t>080</w:t>
      </w:r>
      <w:r w:rsidR="00BE23A4">
        <w:t>974309</w:t>
      </w:r>
      <w:r w:rsidR="006152FF">
        <w:t xml:space="preserve">, OIB: </w:t>
      </w:r>
      <w:r w:rsidR="00BE23A4">
        <w:t>07283466030</w:t>
      </w:r>
      <w:r w:rsidR="00261007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</w:t>
      </w:r>
      <w:r w:rsidR="00C012C5">
        <w:t>5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BE23A4">
        <w:t>BOHEM MUSIC jednostavno društvo s ograničenom odgovornošću za ugostiteljstvo i usluge, Zagreb, Štefanićeva 1, MBS: 080974309, OIB: 07283466030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256287">
        <w:t>15.624,94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8D0FEE">
        <w:t>Samir Ramić</w:t>
      </w:r>
      <w:r w:rsidR="00167B70">
        <w:t xml:space="preserve">, </w:t>
      </w:r>
      <w:r w:rsidR="00060AAB">
        <w:t>Zagreb,</w:t>
      </w:r>
      <w:r w:rsidR="0098726F">
        <w:t xml:space="preserve"> </w:t>
      </w:r>
      <w:r w:rsidR="008D0FEE">
        <w:t>Štefanićeva 1</w:t>
      </w:r>
      <w:r w:rsidR="005B044A">
        <w:t>,</w:t>
      </w:r>
      <w:r w:rsidR="006244B4">
        <w:t xml:space="preserve"> OIB: </w:t>
      </w:r>
      <w:r w:rsidR="008D0FEE">
        <w:t>46621432675</w:t>
      </w:r>
      <w:r w:rsidR="00C45225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A54B4">
        <w:t>1</w:t>
      </w:r>
      <w:r w:rsidR="001602F9">
        <w:t>6</w:t>
      </w:r>
      <w:r w:rsidR="00655A38">
        <w:t>88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C012C5">
        <w:t>5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583" w:rsidR="00987583">
      <w:r>
        <w:separator/>
      </w:r>
    </w:p>
  </w:endnote>
  <w:endnote w:id="0" w:type="continuationSeparator">
    <w:p w:rsidRDefault="00987583" w:rsidR="009875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583" w:rsidR="00987583">
      <w:r>
        <w:separator/>
      </w:r>
    </w:p>
  </w:footnote>
  <w:footnote w:id="0" w:type="continuationSeparator">
    <w:p w:rsidRDefault="00987583" w:rsidR="009875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6C5F"/>
    <w:rsid w:val="000477CD"/>
    <w:rsid w:val="00047A8F"/>
    <w:rsid w:val="00050057"/>
    <w:rsid w:val="00050860"/>
    <w:rsid w:val="000535EA"/>
    <w:rsid w:val="00057A4C"/>
    <w:rsid w:val="00060AAB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4166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D570D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555F4"/>
    <w:rsid w:val="001602F9"/>
    <w:rsid w:val="001670BB"/>
    <w:rsid w:val="00167B70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1DD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56287"/>
    <w:rsid w:val="002563DF"/>
    <w:rsid w:val="00261007"/>
    <w:rsid w:val="0026541F"/>
    <w:rsid w:val="00267D26"/>
    <w:rsid w:val="00273C88"/>
    <w:rsid w:val="002771C4"/>
    <w:rsid w:val="00277975"/>
    <w:rsid w:val="00281DB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A54B4"/>
    <w:rsid w:val="002B19FD"/>
    <w:rsid w:val="002B4236"/>
    <w:rsid w:val="002B7FF5"/>
    <w:rsid w:val="002C352F"/>
    <w:rsid w:val="002C3D49"/>
    <w:rsid w:val="002D2610"/>
    <w:rsid w:val="002D6BAB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466AF"/>
    <w:rsid w:val="003519B6"/>
    <w:rsid w:val="00353CAC"/>
    <w:rsid w:val="00357E24"/>
    <w:rsid w:val="003612A7"/>
    <w:rsid w:val="0036191B"/>
    <w:rsid w:val="00363282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131B"/>
    <w:rsid w:val="003D1617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4BDD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4731C"/>
    <w:rsid w:val="004545C4"/>
    <w:rsid w:val="00457B91"/>
    <w:rsid w:val="004638F5"/>
    <w:rsid w:val="00465B3E"/>
    <w:rsid w:val="0046632E"/>
    <w:rsid w:val="0047146B"/>
    <w:rsid w:val="004757D2"/>
    <w:rsid w:val="00476EB4"/>
    <w:rsid w:val="00482F57"/>
    <w:rsid w:val="00484B20"/>
    <w:rsid w:val="0048587A"/>
    <w:rsid w:val="0048694B"/>
    <w:rsid w:val="0048747B"/>
    <w:rsid w:val="0049078E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0C32"/>
    <w:rsid w:val="005126B5"/>
    <w:rsid w:val="005159C5"/>
    <w:rsid w:val="00515F79"/>
    <w:rsid w:val="005167FF"/>
    <w:rsid w:val="00516EFA"/>
    <w:rsid w:val="00521A8F"/>
    <w:rsid w:val="00530A9B"/>
    <w:rsid w:val="00532E0A"/>
    <w:rsid w:val="00534964"/>
    <w:rsid w:val="00534AC1"/>
    <w:rsid w:val="0053545A"/>
    <w:rsid w:val="00540160"/>
    <w:rsid w:val="005408C5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68D0"/>
    <w:rsid w:val="005931E7"/>
    <w:rsid w:val="005A4973"/>
    <w:rsid w:val="005A4B89"/>
    <w:rsid w:val="005B044A"/>
    <w:rsid w:val="005B1166"/>
    <w:rsid w:val="005B2347"/>
    <w:rsid w:val="005B59B6"/>
    <w:rsid w:val="005B7C0B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E7E38"/>
    <w:rsid w:val="005F1BFA"/>
    <w:rsid w:val="005F695E"/>
    <w:rsid w:val="0061134C"/>
    <w:rsid w:val="0061345F"/>
    <w:rsid w:val="00613D0A"/>
    <w:rsid w:val="006152FF"/>
    <w:rsid w:val="0061727D"/>
    <w:rsid w:val="006207DD"/>
    <w:rsid w:val="006220B0"/>
    <w:rsid w:val="006244B4"/>
    <w:rsid w:val="00632865"/>
    <w:rsid w:val="00633654"/>
    <w:rsid w:val="006372FF"/>
    <w:rsid w:val="00642DAB"/>
    <w:rsid w:val="0064388F"/>
    <w:rsid w:val="00644186"/>
    <w:rsid w:val="00644281"/>
    <w:rsid w:val="0064753E"/>
    <w:rsid w:val="0064793F"/>
    <w:rsid w:val="00652724"/>
    <w:rsid w:val="00655A38"/>
    <w:rsid w:val="00666402"/>
    <w:rsid w:val="006718A3"/>
    <w:rsid w:val="00672560"/>
    <w:rsid w:val="00683676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C5AF3"/>
    <w:rsid w:val="006F5962"/>
    <w:rsid w:val="00711561"/>
    <w:rsid w:val="00712635"/>
    <w:rsid w:val="007236DC"/>
    <w:rsid w:val="0073010A"/>
    <w:rsid w:val="00734726"/>
    <w:rsid w:val="00741A8A"/>
    <w:rsid w:val="00754E29"/>
    <w:rsid w:val="007657AA"/>
    <w:rsid w:val="00766D29"/>
    <w:rsid w:val="0077329E"/>
    <w:rsid w:val="0078009A"/>
    <w:rsid w:val="00780AF6"/>
    <w:rsid w:val="00780BB8"/>
    <w:rsid w:val="007816CD"/>
    <w:rsid w:val="00782DC3"/>
    <w:rsid w:val="00783124"/>
    <w:rsid w:val="0078412F"/>
    <w:rsid w:val="007863C6"/>
    <w:rsid w:val="00790717"/>
    <w:rsid w:val="00792FD6"/>
    <w:rsid w:val="00796AED"/>
    <w:rsid w:val="007A4540"/>
    <w:rsid w:val="007A5699"/>
    <w:rsid w:val="007B0361"/>
    <w:rsid w:val="007B0AB6"/>
    <w:rsid w:val="007C1B5B"/>
    <w:rsid w:val="007C3B06"/>
    <w:rsid w:val="007C47CA"/>
    <w:rsid w:val="007D0512"/>
    <w:rsid w:val="007D71C0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3629"/>
    <w:rsid w:val="00867612"/>
    <w:rsid w:val="00875548"/>
    <w:rsid w:val="00877E1D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5FF"/>
    <w:rsid w:val="008C7029"/>
    <w:rsid w:val="008D0FEE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07D7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8726F"/>
    <w:rsid w:val="00987583"/>
    <w:rsid w:val="009A412B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2D3D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52CC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0087"/>
    <w:rsid w:val="00BD2488"/>
    <w:rsid w:val="00BD51BF"/>
    <w:rsid w:val="00BE16E4"/>
    <w:rsid w:val="00BE23A4"/>
    <w:rsid w:val="00BE33FF"/>
    <w:rsid w:val="00BE4FA1"/>
    <w:rsid w:val="00BF082D"/>
    <w:rsid w:val="00BF32DE"/>
    <w:rsid w:val="00BF6BF3"/>
    <w:rsid w:val="00C012C5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45225"/>
    <w:rsid w:val="00C51B2A"/>
    <w:rsid w:val="00C56925"/>
    <w:rsid w:val="00C66216"/>
    <w:rsid w:val="00C70060"/>
    <w:rsid w:val="00C75AC9"/>
    <w:rsid w:val="00C831D9"/>
    <w:rsid w:val="00C8590C"/>
    <w:rsid w:val="00C863B0"/>
    <w:rsid w:val="00C86EDE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0539"/>
    <w:rsid w:val="00DE1523"/>
    <w:rsid w:val="00DE45C5"/>
    <w:rsid w:val="00DE5F69"/>
    <w:rsid w:val="00DF7B94"/>
    <w:rsid w:val="00E11971"/>
    <w:rsid w:val="00E1594A"/>
    <w:rsid w:val="00E23AF8"/>
    <w:rsid w:val="00E26B66"/>
    <w:rsid w:val="00E27BF4"/>
    <w:rsid w:val="00E313B6"/>
    <w:rsid w:val="00E35B7F"/>
    <w:rsid w:val="00E50DDF"/>
    <w:rsid w:val="00E5421C"/>
    <w:rsid w:val="00E550E4"/>
    <w:rsid w:val="00E56068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5F45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E58E2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14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7146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7146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46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46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14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7146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7146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46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46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1688</izvorni_sadrzaj>
    <derivirana_varijabla naziv="DomainObject.Predmet.Broj_1">1688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St-1688/2018</izvorni_sadrzaj>
    <derivirana_varijabla naziv="DomainObject.Predmet.OznakaBroj_1">St-1688/2018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BOHEM MUSIC jednostavno društvo s ograničenom odgovornošću za ugostiteljstvo i usluge</izvorni_sadrzaj>
    <derivirana_varijabla naziv="DomainObject.Predmet.ProtustrankaFormated_1">  BOHEM MUSIC jednostavno društvo s ograničenom odgovornošću za ugostiteljstvo i usluge</derivirana_varijabla>
  </DomainObject.Predmet.ProtustrankaFormated>
  <DomainObject.Predmet.ProtustrankaFormatedOIB>
    <izvorni_sadrzaj>  BOHEM MUSIC jednostavno društvo s ograničenom odgovornošću za ugostiteljstvo i usluge, OIB 07283466030</izvorni_sadrzaj>
    <derivirana_varijabla naziv="DomainObject.Predmet.ProtustrankaFormatedOIB_1">  BOHEM MUSIC jednostavno društvo s ograničenom odgovornošću za ugostiteljstvo i usluge, OIB 07283466030</derivirana_varijabla>
  </DomainObject.Predmet.ProtustrankaFormatedOIB>
  <DomainObject.Predmet.ProtustrankaFormatedWithAdress>
    <izvorni_sadrzaj> BOHEM MUSIC jednostavno društvo s ograničenom odgovornošću za ugostiteljstvo i usluge, Štefanićeva 1, 10000 Zagreb</izvorni_sadrzaj>
    <derivirana_varijabla naziv="DomainObject.Predmet.ProtustrankaFormatedWithAdress_1"> BOHEM MUSIC jednostavno društvo s ograničenom odgovornošću za ugostiteljstvo i usluge, Štefanićeva 1, 10000 Zagreb</derivirana_varijabla>
  </DomainObject.Predmet.ProtustrankaFormatedWithAdress>
  <DomainObject.Predmet.ProtustrankaFormatedWithAdressOIB>
    <izvorni_sadrzaj> BOHEM MUSIC jednostavno društvo s ograničenom odgovornošću za ugostiteljstvo i usluge, OIB 07283466030, Štefanićeva 1, 10000 Zagreb</izvorni_sadrzaj>
    <derivirana_varijabla naziv="DomainObject.Predmet.ProtustrankaFormatedWithAdressOIB_1"> BOHEM MUSIC jednostavno društvo s ograničenom odgovornošću za ugostiteljstvo i usluge, OIB 07283466030, Štefanićeva 1, 10000 Zagreb</derivirana_varijabla>
  </DomainObject.Predmet.ProtustrankaFormatedWithAdressOIB>
  <DomainObject.Predmet.ProtustrankaWithAdress>
    <izvorni_sadrzaj>BOHEM MUSIC jednostavno društvo s ograničenom odgovornošću za ugostiteljstvo i usluge Štefanićeva 1, 10000 Zagreb</izvorni_sadrzaj>
    <derivirana_varijabla naziv="DomainObject.Predmet.ProtustrankaWithAdress_1">BOHEM MUSIC jednostavno društvo s ograničenom odgovornošću za ugostiteljstvo i usluge Štefanićeva 1, 10000 Zagreb</derivirana_varijabla>
  </DomainObject.Predmet.ProtustrankaWithAdress>
  <DomainObject.Predmet.ProtustrankaWithAdressOIB>
    <izvorni_sadrzaj>BOHEM MUSIC jednostavno društvo s ograničenom odgovornošću za ugostiteljstvo i usluge, OIB 07283466030, Štefanićeva 1, 10000 Zagreb</izvorni_sadrzaj>
    <derivirana_varijabla naziv="DomainObject.Predmet.ProtustrankaWithAdressOIB_1">BOHEM MUSIC jednostavno društvo s ograničenom odgovornošću za ugostiteljstvo i usluge, OIB 07283466030, Štefanićeva 1, 10000 Zagreb</derivirana_varijabla>
  </DomainObject.Predmet.ProtustrankaWithAdressOIB>
  <DomainObject.Predmet.ProtustrankaNazivFormated>
    <izvorni_sadrzaj>BOHEM MUSIC jednostavno društvo s ograničenom odgovornošću za ugostiteljstvo i usluge</izvorni_sadrzaj>
    <derivirana_varijabla naziv="DomainObject.Predmet.ProtustrankaNazivFormated_1">BOHEM MUSIC jednostavno društvo s ograničenom odgovornošću za ugostiteljstvo i usluge</derivirana_varijabla>
  </DomainObject.Predmet.ProtustrankaNazivFormated>
  <DomainObject.Predmet.ProtustrankaNazivFormatedOIB>
    <izvorni_sadrzaj>BOHEM MUSIC jednostavno društvo s ograničenom odgovornošću za ugostiteljstvo i usluge, OIB 07283466030</izvorni_sadrzaj>
    <derivirana_varijabla naziv="DomainObject.Predmet.ProtustrankaNazivFormatedOIB_1">BOHEM MUSIC jednostavno društvo s ograničenom odgovornošću za ugostiteljstvo i usluge, OIB 07283466030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BOHEM MUSIC jednostavno društvo s ograničenom odgovornošću za ugostiteljstvo i usluge</item>
    </izvorni_sadrzaj>
    <derivirana_varijabla naziv="DomainObject.Predmet.ProtuStrankaListFormated_1">
      <item>BOHEM MUSIC jednostavno društvo s ograničenom odgovornošću za ugostiteljstvo i usluge</item>
    </derivirana_varijabla>
  </DomainObject.Predmet.ProtuStrankaListFormated>
  <DomainObject.Predmet.ProtuStrankaListFormatedOIB>
    <izvorni_sadrzaj>
      <item>BOHEM MUSIC jednostavno društvo s ograničenom odgovornošću za ugostiteljstvo i usluge, OIB 07283466030</item>
    </izvorni_sadrzaj>
    <derivirana_varijabla naziv="DomainObject.Predmet.ProtuStrankaListFormatedOIB_1">
      <item>BOHEM MUSIC jednostavno društvo s ograničenom odgovornošću za ugostiteljstvo i usluge, OIB 07283466030</item>
    </derivirana_varijabla>
  </DomainObject.Predmet.ProtuStrankaListFormatedOIB>
  <DomainObject.Predmet.ProtuStrankaListFormatedWithAdress>
    <izvorni_sadrzaj>
      <item>BOHEM MUSIC jednostavno društvo s ograničenom odgovornošću za ugostiteljstvo i usluge, Štefanićeva 1, 10000 Zagreb</item>
    </izvorni_sadrzaj>
    <derivirana_varijabla naziv="DomainObject.Predmet.ProtuStrankaListFormatedWithAdress_1">
      <item>BOHEM MUSIC jednostavno društvo s ograničenom odgovornošću za ugostiteljstvo i usluge, Štefanićeva 1, 10000 Zagreb</item>
    </derivirana_varijabla>
  </DomainObject.Predmet.ProtuStrankaListFormatedWithAdress>
  <DomainObject.Predmet.ProtuStrankaListFormatedWithAdressOIB>
    <izvorni_sadrzaj>
      <item>BOHEM MUSIC jednostavno društvo s ograničenom odgovornošću za ugostiteljstvo i usluge, OIB 07283466030, Štefanićeva 1, 10000 Zagreb</item>
    </izvorni_sadrzaj>
    <derivirana_varijabla naziv="DomainObject.Predmet.ProtuStrankaListFormatedWithAdressOIB_1">
      <item>BOHEM MUSIC jednostavno društvo s ograničenom odgovornošću za ugostiteljstvo i usluge, OIB 07283466030, Štefanićeva 1, 10000 Zagreb</item>
    </derivirana_varijabla>
  </DomainObject.Predmet.ProtuStrankaListFormatedWithAdressOIB>
  <DomainObject.Predmet.ProtuStrankaListNazivFormated>
    <izvorni_sadrzaj>
      <item>BOHEM MUSIC jednostavno društvo s ograničenom odgovornošću za ugostiteljstvo i usluge</item>
    </izvorni_sadrzaj>
    <derivirana_varijabla naziv="DomainObject.Predmet.ProtuStrankaListNazivFormated_1">
      <item>BOHEM MUSIC jednostavno društvo s ograničenom odgovornošću za ugostiteljstvo i usluge</item>
    </derivirana_varijabla>
  </DomainObject.Predmet.ProtuStrankaListNazivFormated>
  <DomainObject.Predmet.ProtuStrankaListNazivFormatedOIB>
    <izvorni_sadrzaj>
      <item>BOHEM MUSIC jednostavno društvo s ograničenom odgovornošću za ugostiteljstvo i usluge, OIB 07283466030</item>
    </izvorni_sadrzaj>
    <derivirana_varijabla naziv="DomainObject.Predmet.ProtuStrankaListNazivFormatedOIB_1">
      <item>BOHEM MUSIC jednostavno društvo s ograničenom odgovornošću za ugostiteljstvo i usluge, OIB 07283466030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BOHEM MUSIC jednostavno društvo s ograničenom odgovornošću za ugostiteljstvo i usluge</izvorni_sadrzaj>
    <derivirana_varijabla naziv="DomainObject.Predmet.ProtustrankaIDrugi_1">BOHEM MUSIC jednostavno društvo s ograničenom odgovornošću za ugostiteljstvo i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BOHEM MUSIC jednostavno društvo s ograničenom odgovornošću za ugostiteljstvo i usluge, OIB 07283466030, Štefanićeva 1, 10000 Zagreb</izvorni_sadrzaj>
    <derivirana_varijabla naziv="DomainObject.Predmet.ProtustrankaIDrugiAdressOIB_1">BOHEM MUSIC jednostavno društvo s ograničenom odgovornošću za ugostiteljstvo i usluge, OIB 07283466030, Štefanićeva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BOHEM MUSIC jednostavno društvo s ograničenom odgovornošću za ugostiteljstvo i usluge</item>
      <item>FINA Regionalni centar Zagreb</item>
    </izvorni_sadrzaj>
    <derivirana_varijabla naziv="DomainObject.Predmet.SudioniciListNaziv_1">
      <item>BOHEM MUSIC jednostavno društvo s ograničenom odgovornošću za ugostiteljstvo i usluge</item>
      <item>FINA Regionalni centar Zagreb</item>
    </derivirana_varijabla>
  </DomainObject.Predmet.SudioniciListNaziv>
  <DomainObject.Predmet.SudioniciListAdressOIB>
    <izvorni_sadrzaj>
      <item>BOHEM MUSIC jednostavno društvo s ograničenom odgovornošću za ugostiteljstvo i usluge, OIB 07283466030, Štefanićeva 1,10000 Zagreb</item>
      <item>FINA Regionalni centar Zagreb, OIB 85821130368</item>
    </izvorni_sadrzaj>
    <derivirana_varijabla naziv="DomainObject.Predmet.SudioniciListAdressOIB_1">
      <item>BOHEM MUSIC jednostavno društvo s ograničenom odgovornošću za ugostiteljstvo i usluge, OIB 07283466030, Štefanićeva 1,10000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07283466030</item>
      <item>, OIB 85821130368</item>
    </izvorni_sadrzaj>
    <derivirana_varijabla naziv="DomainObject.Predmet.SudioniciListNazivOIB_1">
      <item>, OIB 07283466030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20E97C-90DF-4E39-98B4-33459187E0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2190</properties:Characters>
  <properties:Lines>51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2019-01-15T07:25:00Z</dcterms:created>
  <dc:creator>Korisnik</dc:creator>
  <cp:lastModifiedBy>Maja Videnović</cp:lastModifiedBy>
  <cp:lastPrinted>2019-01-15T07:24:00Z</cp:lastPrinted>
  <dcterms:modified xmlns:xsi="http://www.w3.org/2001/XMLSchema-instance" xsi:type="dcterms:W3CDTF">2019-01-15T07:29:00Z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- 1688-18-ZG.docx)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