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2199" w14:paraId="d582199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DB34D2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FC3ADD">
        <w:rPr>
          <w:color w:themeColor="text1" w:val="000000"/>
        </w:rPr>
        <w:t>3</w:t>
      </w:r>
      <w:r w:rsidR="00E6598F">
        <w:rPr>
          <w:color w:themeColor="text1" w:val="000000"/>
        </w:rPr>
        <w:t>55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DB34D2">
        <w:t xml:space="preserve">(N.N. br. </w:t>
      </w:r>
      <w:r w:rsidR="00AC4528" w:rsidRPr="00DB34D2">
        <w:t>71/15.</w:t>
      </w:r>
      <w:r w:rsidRPr="00DB34D2">
        <w:t>)</w:t>
      </w:r>
      <w:r w:rsidR="008155EE" w:rsidRPr="00DB34D2">
        <w:t>,</w:t>
      </w:r>
      <w:r w:rsidRPr="00DB34D2">
        <w:t xml:space="preserve"> dana </w:t>
      </w:r>
      <w:r w:rsidR="00F1576B">
        <w:t>20.</w:t>
      </w:r>
      <w:r w:rsidR="00DB34D2" w:rsidRPr="00DB34D2">
        <w:t xml:space="preserve"> listopada 2017. godine.</w:t>
      </w:r>
      <w:r w:rsidRPr="00DB34D2">
        <w:t>,</w:t>
      </w:r>
      <w:r w:rsidR="00F034D3" w:rsidRPr="00DB34D2">
        <w:t xml:space="preserve"> </w:t>
      </w:r>
      <w:r w:rsidRPr="00DB34D2">
        <w:t>objavljuje</w:t>
      </w:r>
      <w:r w:rsidR="008155EE" w:rsidRPr="00DB34D2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57629E">
        <w:rPr>
          <w:b/>
        </w:rPr>
        <w:t>MEGA STRETCH j.d.o.o.,</w:t>
      </w:r>
      <w:r w:rsidR="0057629E">
        <w:t xml:space="preserve"> Slavonska avenija 4, Zagreb, OIB: 64688334644</w:t>
      </w:r>
      <w:r w:rsidR="00FC3ADD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57629E">
        <w:rPr>
          <w:color w:themeColor="text1" w:val="000000"/>
        </w:rPr>
        <w:t>121.558,39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DB34D2">
      <w:pPr>
        <w:jc w:val="center"/>
      </w:pPr>
      <w:r w:rsidRPr="00DB34D2">
        <w:t xml:space="preserve">Zagreb, </w:t>
      </w:r>
      <w:r w:rsidR="00F1576B">
        <w:t>20</w:t>
      </w:r>
      <w:r w:rsidR="00DB34D2" w:rsidRPr="00DB34D2">
        <w:t>. listopada 2017. godine</w:t>
      </w:r>
      <w:r w:rsidRPr="00DB34D2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311841" w:rsidP="00325398" w:rsidR="00325398" w:rsidRPr="0029662A">
      <w:pPr>
        <w:rPr>
          <w:b/>
        </w:rPr>
      </w:pPr>
      <w:r w:rsidRPr="00311841">
        <w:t>-</w:t>
      </w:r>
      <w:r w:rsidRPr="00311841">
        <w:tab/>
        <w:t>E-oglasna ploča suda (55 dana)</w:t>
      </w: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FC3ADD">
      <w:rPr>
        <w:b/>
        <w:color w:themeColor="text1" w:val="000000"/>
      </w:rPr>
      <w:t>3</w:t>
    </w:r>
    <w:r w:rsidR="00E6598F">
      <w:rPr>
        <w:b/>
        <w:color w:themeColor="text1" w:val="000000"/>
      </w:rPr>
      <w:t>55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1184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7629E"/>
    <w:rsid w:val="00581315"/>
    <w:rsid w:val="00590AEF"/>
    <w:rsid w:val="00591994"/>
    <w:rsid w:val="005A0039"/>
    <w:rsid w:val="005B51B3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2FFE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00B9"/>
    <w:rsid w:val="00D965EB"/>
    <w:rsid w:val="00DA05FB"/>
    <w:rsid w:val="00DB34D2"/>
    <w:rsid w:val="00DE45F5"/>
    <w:rsid w:val="00DE6B63"/>
    <w:rsid w:val="00E17C26"/>
    <w:rsid w:val="00E6598F"/>
    <w:rsid w:val="00E675C4"/>
    <w:rsid w:val="00EC3302"/>
    <w:rsid w:val="00ED6AA8"/>
    <w:rsid w:val="00EE550C"/>
    <w:rsid w:val="00EF2719"/>
    <w:rsid w:val="00F034D3"/>
    <w:rsid w:val="00F1576B"/>
    <w:rsid w:val="00F44AFE"/>
    <w:rsid w:val="00F92809"/>
    <w:rsid w:val="00FC2A34"/>
    <w:rsid w:val="00FC3ADD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St-2355/2017</izvorni_sadrzaj>
    <derivirana_varijabla naziv="DomainObject.Predmet.OznakaBroj_1">St-2355/2017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STRETCH j.d.o.o. zastupanog po punomoćniku Dražen Žinko</izvorni_sadrzaj>
    <derivirana_varijabla naziv="DomainObject.Predmet.ProtustrankaFormated_1">  MEGA STRETCH j.d.o.o. zastupanog po punomoćniku Dražen Žinko</derivirana_varijabla>
  </DomainObject.Predmet.ProtustrankaFormated>
  <DomainObject.Predmet.ProtustrankaFormatedOIB>
    <izvorni_sadrzaj>  MEGA STRETCH j.d.o.o., OIB 64688334644 zastupanog po punomoćniku Dražen Žinko</izvorni_sadrzaj>
    <derivirana_varijabla naziv="DomainObject.Predmet.ProtustrankaFormatedOIB_1">  MEGA STRETCH j.d.o.o., OIB 64688334644 zastupanog po punomoćniku Dražen Žinko</derivirana_varijabla>
  </DomainObject.Predmet.ProtustrankaFormatedOIB>
  <DomainObject.Predmet.ProtustrankaFormatedWithAdress>
    <izvorni_sadrzaj> MEGA STRETCH j.d.o.o., Slavonska avenija 4, 10000 Zagreb zastupanog po punomoćniku Dražen Žinko</izvorni_sadrzaj>
    <derivirana_varijabla naziv="DomainObject.Predmet.ProtustrankaFormatedWithAdress_1"> MEGA STRETCH j.d.o.o., Slavonska avenija 4, 10000 Zagreb zastupanog po punomoćniku Dražen Žinko</derivirana_varijabla>
  </DomainObject.Predmet.ProtustrankaFormatedWithAdress>
  <DomainObject.Predmet.ProtustrankaFormatedWithAdressOIB>
    <izvorni_sadrzaj> MEGA STRETCH j.d.o.o., OIB 64688334644, Slavonska avenija 4, 10000 Zagreb zastupanog po punomoćniku Dražen Žinko</izvorni_sadrzaj>
    <derivirana_varijabla naziv="DomainObject.Predmet.ProtustrankaFormatedWithAdressOIB_1"> MEGA STRETCH j.d.o.o., OIB 64688334644, Slavonska avenija 4, 10000 Zagreb zastupanog po punomoćniku Dražen Žinko</derivirana_varijabla>
  </DomainObject.Predmet.ProtustrankaFormatedWithAdressOIB>
  <DomainObject.Predmet.ProtustrankaWithAdress>
    <izvorni_sadrzaj>MEGA STRETCH j.d.o.o. Slavonska avenija 4, 10000 Zagreb</izvorni_sadrzaj>
    <derivirana_varijabla naziv="DomainObject.Predmet.ProtustrankaWithAdress_1">MEGA STRETCH j.d.o.o. Slavonska avenija 4, 10000 Zagreb</derivirana_varijabla>
  </DomainObject.Predmet.ProtustrankaWithAdress>
  <DomainObject.Predmet.ProtustrankaWithAdressOIB>
    <izvorni_sadrzaj>MEGA STRETCH j.d.o.o., OIB 64688334644, Slavonska avenija 4, 10000 Zagreb</izvorni_sadrzaj>
    <derivirana_varijabla naziv="DomainObject.Predmet.ProtustrankaWithAdressOIB_1">MEGA STRETCH j.d.o.o., OIB 64688334644, Slavonska avenija 4, 10000 Zagreb</derivirana_varijabla>
  </DomainObject.Predmet.ProtustrankaWithAdressOIB>
  <DomainObject.Predmet.ProtustrankaNazivFormated>
    <izvorni_sadrzaj>MEGA STRETCH j.d.o.o.</izvorni_sadrzaj>
    <derivirana_varijabla naziv="DomainObject.Predmet.ProtustrankaNazivFormated_1">MEGA STRETCH j.d.o.o.</derivirana_varijabla>
  </DomainObject.Predmet.ProtustrankaNazivFormated>
  <DomainObject.Predmet.ProtustrankaNazivFormatedOIB>
    <izvorni_sadrzaj>MEGA STRETCH j.d.o.o., OIB 64688334644</izvorni_sadrzaj>
    <derivirana_varijabla naziv="DomainObject.Predmet.ProtustrankaNazivFormatedOIB_1">MEGA STRETCH j.d.o.o., OIB 64688334644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STRETCH j.d.o.o. zastupanog po punomoćniku Dražen Žinko</item>
    </izvorni_sadrzaj>
    <derivirana_varijabla naziv="DomainObject.Predmet.ProtuStrankaListFormated_1">
      <item>MEGA STRETCH j.d.o.o. zastupanog po punomoćniku Dražen Žinko</item>
    </derivirana_varijabla>
  </DomainObject.Predmet.ProtuStrankaListFormated>
  <DomainObject.Predmet.ProtuStrankaListFormatedOIB>
    <izvorni_sadrzaj>
      <item>MEGA STRETCH j.d.o.o., OIB 64688334644 zastupanog po punomoćniku Dražen Žinko</item>
    </izvorni_sadrzaj>
    <derivirana_varijabla naziv="DomainObject.Predmet.ProtuStrankaListFormatedOIB_1">
      <item>MEGA STRETCH j.d.o.o., OIB 64688334644 zastupanog po punomoćniku Dražen Žinko</item>
    </derivirana_varijabla>
  </DomainObject.Predmet.ProtuStrankaListFormatedOIB>
  <DomainObject.Predmet.ProtuStrankaListFormatedWithAdress>
    <izvorni_sadrzaj>
      <item>MEGA STRETCH j.d.o.o., Slavonska avenija 4, 10000 Zagreb zastupanog po punomoćniku Dražen Žinko</item>
    </izvorni_sadrzaj>
    <derivirana_varijabla naziv="DomainObject.Predmet.ProtuStrankaListFormatedWithAdress_1">
      <item>MEGA STRETCH j.d.o.o., Slavonska avenija 4, 10000 Zagreb zastupanog po punomoćniku Dražen Žinko</item>
    </derivirana_varijabla>
  </DomainObject.Predmet.ProtuStrankaListFormatedWithAdress>
  <DomainObject.Predmet.ProtuStrankaListFormatedWithAdressOIB>
    <izvorni_sadrzaj>
      <item>MEGA STRETCH j.d.o.o., OIB 64688334644, Slavonska avenija 4, 10000 Zagreb zastupanog po punomoćniku Dražen Žinko</item>
    </izvorni_sadrzaj>
    <derivirana_varijabla naziv="DomainObject.Predmet.ProtuStrankaListFormatedWithAdressOIB_1">
      <item>MEGA STRETCH j.d.o.o., OIB 64688334644, Slavonska avenija 4, 10000 Zagreb zastupanog po punomoćniku Dražen Žinko</item>
    </derivirana_varijabla>
  </DomainObject.Predmet.ProtuStrankaListFormatedWithAdressOIB>
  <DomainObject.Predmet.ProtuStrankaListNazivFormated>
    <izvorni_sadrzaj>
      <item>MEGA STRETCH j.d.o.o.</item>
    </izvorni_sadrzaj>
    <derivirana_varijabla naziv="DomainObject.Predmet.ProtuStrankaListNazivFormated_1">
      <item>MEGA STRETCH j.d.o.o.</item>
    </derivirana_varijabla>
  </DomainObject.Predmet.ProtuStrankaListNazivFormated>
  <DomainObject.Predmet.ProtuStrankaListNazivFormatedOIB>
    <izvorni_sadrzaj>
      <item>MEGA STRETCH j.d.o.o., OIB 64688334644</item>
    </izvorni_sadrzaj>
    <derivirana_varijabla naziv="DomainObject.Predmet.ProtuStrankaListNazivFormatedOIB_1">
      <item>MEGA STRETCH j.d.o.o., OIB 64688334644</item>
    </derivirana_varijabla>
  </DomainObject.Predmet.ProtuStrankaListNazivFormatedOIB>
  <DomainObject.Predmet.OstaliListFormated>
    <izvorni_sadrzaj>
      <item>Dražen Žinko punomoćnik sudionika u postupku MEGA STRETCH j.d.o.o.</item>
    </izvorni_sadrzaj>
    <derivirana_varijabla naziv="DomainObject.Predmet.OstaliListFormated_1">
      <item>Dražen Žinko punomoćnik sudionika u postupku MEGA STRETCH j.d.o.o.</item>
    </derivirana_varijabla>
  </DomainObject.Predmet.OstaliListFormated>
  <DomainObject.Predmet.OstaliListFormatedOIB>
    <izvorni_sadrzaj>
      <item>Dražen Žinko, OIB 88616640092 punomoćnik sudionika u postupku MEGA STRETCH j.d.o.o.</item>
    </izvorni_sadrzaj>
    <derivirana_varijabla naziv="DomainObject.Predmet.OstaliListFormatedOIB_1">
      <item>Dražen Žinko, OIB 88616640092 punomoćnik sudionika u postupku MEGA STRETCH j.d.o.o.</item>
    </derivirana_varijabla>
  </DomainObject.Predmet.OstaliListFormatedOIB>
  <DomainObject.Predmet.OstaliListFormatedWithAdress>
    <izvorni_sadrzaj>
      <item>Dražen Žinko, Ulica Antuna Stipančića 21, 10000 Zagreb punomoćnik sudionika u postupku MEGA STRETCH j.d.o.o.</item>
    </izvorni_sadrzaj>
    <derivirana_varijabla naziv="DomainObject.Predmet.OstaliListFormatedWithAdress_1">
      <item>Dražen Žinko, Ulica Antuna Stipančića 21, 10000 Zagreb punomoćnik sudionika u postupku MEGA STRETCH j.d.o.o.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MEGA STRETCH j.d.o.o.</item>
    </izvorni_sadrzaj>
    <derivirana_varijabla naziv="DomainObject.Predmet.OstaliListFormatedWithAdressOIB_1">
      <item>Dražen Žinko, OIB 88616640092, Ulica Antuna Stipančića 21, 10000 Zagreb punomoćnik sudionika u postupku MEGA STRETCH j.d.o.o.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STRETCH j.d.o.o.</izvorni_sadrzaj>
    <derivirana_varijabla naziv="DomainObject.Predmet.ProtustrankaIDrugi_1">MEGA STRETCH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STRETCH j.d.o.o., OIB 64688334644, Slavonska avenija 4, 10000 Zagreb</izvorni_sadrzaj>
    <derivirana_varijabla naziv="DomainObject.Predmet.ProtustrankaIDrugiAdressOIB_1">MEGA STRETCH j.d.o.o., OIB 64688334644, Slavonska avenija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STRETCH j.d.o.o.</item>
      <item>Dražen Žinko</item>
    </izvorni_sadrzaj>
    <derivirana_varijabla naziv="DomainObject.Predmet.SudioniciListNaziv_1">
      <item>FINA Regionalni centar Zagreb</item>
      <item>MEGA STRETCH j.d.o.o.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STRETCH j.d.o.o., OIB 64688334644, Slavonska avenija 4,10000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MEGA STRETCH j.d.o.o., OIB 64688334644, Slavonska avenija 4,10000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64688334644</item>
      <item>, OIB 88616640092</item>
    </izvorni_sadrzaj>
    <derivirana_varijabla naziv="DomainObject.Predmet.SudioniciListNazivOIB_1">
      <item>, OIB 85821130368</item>
      <item>, OIB 64688334644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2017-10-05T11:32:00Z</dcterms:created>
  <dc:creator>ilukac</dc:creator>
  <cp:lastModifiedBy>Irena Benko</cp:lastModifiedBy>
  <cp:lastPrinted>2017-10-20T11:56:00Z</cp:lastPrinted>
  <dcterms:modified xmlns:xsi="http://www.w3.org/2001/XMLSchema-instance" xsi:type="dcterms:W3CDTF">2017-10-20T11:57:00Z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