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40C0" w:rsidP="00B440C0" w:rsidR="0055534C" w:rsidRPr="00525C75">
            <w:pPr>
              <w:tabs>
                <w:tab w:pos="390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</w:tbl>
    <w:p w14:textId="b1b6ac8" w14:paraId="b1b6ac8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440C0" w:rsidR="00B440C0" w:rsidRPr="00B440C0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  <w:r w:rsidR="00B440C0" w:rsidRPr="00332AE2">
        <w:rPr>
          <w:rFonts w:hAnsi="Times New Roman" w:ascii="Times New Roman"/>
          <w:sz w:val="24"/>
          <w:szCs w:val="24"/>
        </w:rPr>
        <w:t>3 St-</w:t>
      </w:r>
      <w:r w:rsidR="004129A2">
        <w:rPr>
          <w:rFonts w:hAnsi="Times New Roman" w:ascii="Times New Roman"/>
          <w:sz w:val="24"/>
          <w:szCs w:val="24"/>
        </w:rPr>
        <w:t>894/14-30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REPUBLIKA HRVATSKA</w:t>
      </w: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4129A2">
        <w:rPr>
          <w:rFonts w:hAnsi="Times New Roman" w:ascii="Times New Roman"/>
          <w:sz w:val="24"/>
          <w:szCs w:val="24"/>
        </w:rPr>
        <w:t>ALUKAL d.o.o. Zagreb, Utinjska 39, OIB: 36597787302</w:t>
      </w:r>
      <w:r w:rsidRPr="008F6368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 w:rsidR="004129A2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440C0" w:rsidP="00B440C0" w:rsidR="00B440C0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z a k l j u č i o   j e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Tablica </w:t>
      </w:r>
      <w:r w:rsidR="004129A2">
        <w:rPr>
          <w:rFonts w:hAnsi="Times New Roman" w:ascii="Times New Roman"/>
          <w:sz w:val="24"/>
          <w:szCs w:val="24"/>
        </w:rPr>
        <w:t>prijavljenih</w:t>
      </w:r>
      <w:r>
        <w:rPr>
          <w:rFonts w:hAnsi="Times New Roman" w:ascii="Times New Roman"/>
          <w:sz w:val="24"/>
          <w:szCs w:val="24"/>
        </w:rPr>
        <w:t xml:space="preserve"> tražbina – </w:t>
      </w:r>
      <w:r w:rsidR="004129A2">
        <w:rPr>
          <w:rFonts w:hAnsi="Times New Roman" w:ascii="Times New Roman"/>
          <w:sz w:val="24"/>
          <w:szCs w:val="24"/>
        </w:rPr>
        <w:t xml:space="preserve">prvi i </w:t>
      </w:r>
      <w:r>
        <w:rPr>
          <w:rFonts w:hAnsi="Times New Roman" w:ascii="Times New Roman"/>
          <w:sz w:val="24"/>
          <w:szCs w:val="24"/>
        </w:rPr>
        <w:t xml:space="preserve">drugi viši isplatni red, </w:t>
      </w:r>
      <w:r w:rsidR="004129A2">
        <w:rPr>
          <w:rFonts w:hAnsi="Times New Roman" w:ascii="Times New Roman"/>
          <w:sz w:val="24"/>
          <w:szCs w:val="24"/>
        </w:rPr>
        <w:t xml:space="preserve">tablica razlučnih prava i popis predmeta stečajne mase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4129A2">
        <w:rPr>
          <w:rFonts w:hAnsi="Times New Roman" w:ascii="Times New Roman"/>
          <w:sz w:val="24"/>
          <w:szCs w:val="24"/>
        </w:rPr>
        <w:t>ALUKAL d.o.o. Zagreb, Utinjska 39, OIB: 36597787302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>
        <w:rPr>
          <w:rFonts w:hAnsi="Times New Roman" w:ascii="Times New Roman"/>
          <w:sz w:val="24"/>
          <w:szCs w:val="24"/>
        </w:rPr>
        <w:t>10. rujna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 w:rsidR="00367FA4"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U </w:t>
      </w:r>
      <w:r w:rsidR="004129A2">
        <w:rPr>
          <w:rFonts w:hAnsi="Times New Roman" w:ascii="Times New Roman"/>
          <w:sz w:val="24"/>
          <w:szCs w:val="24"/>
        </w:rPr>
        <w:t>Zagrebu, 3</w:t>
      </w:r>
      <w:r>
        <w:rPr>
          <w:rFonts w:hAnsi="Times New Roman" w:ascii="Times New Roman"/>
          <w:sz w:val="24"/>
          <w:szCs w:val="24"/>
        </w:rPr>
        <w:t>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STEČAJNI SUDAC: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MIHAEL KOVAČIĆ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Pravna pouka: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5313CD">
      <w:pPr>
        <w:rPr>
          <w:rFonts w:hAnsi="Times New Roman" w:ascii="Times New Roman"/>
          <w:color w:themeColor="background1" w:val="FFFFFF"/>
          <w:sz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440C0" w:rsidP="00B440C0" w:rsidR="00B440C0" w:rsidRPr="005313C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DNA: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1. Oglasna ploča / 3 dana</w:t>
      </w:r>
    </w:p>
    <w:p w:rsidRDefault="00CF67E5" w:rsidP="00B440C0" w:rsidR="00CF67E5" w:rsidRPr="00367FA4"/>
    <w:sectPr w:rsidR="00CF67E5" w:rsidRPr="00367F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367FA4"/>
    <w:rsid w:val="004129A2"/>
    <w:rsid w:val="005313CD"/>
    <w:rsid w:val="0055534C"/>
    <w:rsid w:val="007F32F3"/>
    <w:rsid w:val="0089347D"/>
    <w:rsid w:val="009A3C5E"/>
    <w:rsid w:val="00A440FA"/>
    <w:rsid w:val="00B224E2"/>
    <w:rsid w:val="00B440C0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893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4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4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4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4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893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4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4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4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4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ALUKAL d.o.o.</izvorni_sadrzaj>
    <derivirana_varijabla naziv="DomainObject.Predmet.ProtustrankaFormated_1">  ALUKAL d.o.o.</derivirana_varijabla>
  </DomainObject.Predmet.ProtustrankaFormated>
  <DomainObject.Predmet.ProtustrankaFormatedOIB>
    <izvorni_sadrzaj>  ALUKAL d.o.o., OIB 36597787302</izvorni_sadrzaj>
    <derivirana_varijabla naziv="DomainObject.Predmet.ProtustrankaFormatedOIB_1">  ALUKAL d.o.o., OIB 36597787302</derivirana_varijabla>
  </DomainObject.Predmet.ProtustrankaFormatedOIB>
  <DomainObject.Predmet.ProtustrankaFormatedWithAdress>
    <izvorni_sadrzaj> ALUKAL d.o.o., Utinjska 39, 10000 Zagreb</izvorni_sadrzaj>
    <derivirana_varijabla naziv="DomainObject.Predmet.ProtustrankaFormatedWithAdress_1"> ALUKAL d.o.o., Utinjska 39, 10000 Zagreb</derivirana_varijabla>
  </DomainObject.Predmet.ProtustrankaFormatedWithAdress>
  <DomainObject.Predmet.ProtustrankaFormatedWithAdressOIB>
    <izvorni_sadrzaj> ALUKAL d.o.o., OIB 36597787302, Utinjska 39, 10000 Zagreb</izvorni_sadrzaj>
    <derivirana_varijabla naziv="DomainObject.Predmet.ProtustrankaFormatedWithAdressOIB_1"> ALUKAL d.o.o., OIB 36597787302, Utinjska 39, 10000 Zagreb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</izvorni_sadrzaj>
    <derivirana_varijabla naziv="DomainObject.Predmet.StrankaFormated_1">  TOMISLAV KOKELJ zastupanog po punomoćniku Igor Savić</derivirana_varijabla>
  </DomainObject.Predmet.StrankaFormated>
  <DomainObject.Predmet.StrankaFormatedOIB>
    <izvorni_sadrzaj>  TOMISLAV KOKELJ, OIB 41370841544 zastupanog po punomoćniku Igor Savić</izvorni_sadrzaj>
    <derivirana_varijabla naziv="DomainObject.Predmet.StrankaFormatedOIB_1">  TOMISLAV KOKELJ, OIB 41370841544 zastupanog po punomoćniku Igor Savić</derivirana_varijabla>
  </DomainObject.Predmet.StrankaFormatedOIB>
  <DomainObject.Predmet.StrankaFormatedWithAdress>
    <izvorni_sadrzaj> TOMISLAV KOKELJ, II. NJIVICE 20A, 10000 Zagreb zastupanog po punomoćniku Igor Savić</izvorni_sadrzaj>
    <derivirana_varijabla naziv="DomainObject.Predmet.StrankaFormatedWithAdress_1"> TOMISLAV KOKELJ, II. NJIVICE 20A, 10000 Zagreb zastupanog po punomoćniku Igor Savić</derivirana_varijabla>
  </DomainObject.Predmet.StrankaFormatedWithAdress>
  <DomainObject.Predmet.StrankaFormatedWithAdressOIB>
    <izvorni_sadrzaj> TOMISLAV KOKELJ, OIB 41370841544, II. NJIVICE 20A, 10000 Zagreb zastupanog po punomoćniku Igor Savić</izvorni_sadrzaj>
    <derivirana_varijabla naziv="DomainObject.Predmet.StrankaFormatedWithAdressOIB_1"> TOMISLAV KOKELJ, OIB 41370841544, II. NJIVICE 20A, 10000 Zagreb zastupanog po punomoćniku Igor Savić</derivirana_varijabla>
  </DomainObject.Predmet.StrankaFormatedWithAdressOIB>
  <DomainObject.Predmet.StrankaWithAdress>
    <izvorni_sadrzaj>TOMISLAV KOKELJ II. NJIVICE 20A,10000 Zagreb</izvorni_sadrzaj>
    <derivirana_varijabla naziv="DomainObject.Predmet.StrankaWithAdress_1">TOMISLAV KOKELJ II. NJIVICE 20A,10000 Zagreb</derivirana_varijabla>
  </DomainObject.Predmet.StrankaWithAdress>
  <DomainObject.Predmet.StrankaWithAdressOIB>
    <izvorni_sadrzaj>TOMISLAV KOKELJ, OIB 41370841544, II. NJIVICE 20A,10000 Zagreb</izvorni_sadrzaj>
    <derivirana_varijabla naziv="DomainObject.Predmet.StrankaWithAdressOIB_1">TOMISLAV KOKELJ, OIB 41370841544, II. NJIVICE 20A,10000 Zagreb</derivirana_varijabla>
  </DomainObject.Predmet.StrankaWithAdressOIB>
  <DomainObject.Predmet.StrankaNazivFormated>
    <izvorni_sadrzaj>TOMISLAV KOKELJ</izvorni_sadrzaj>
    <derivirana_varijabla naziv="DomainObject.Predmet.StrankaNazivFormated_1">TOMISLAV KOKELJ</derivirana_varijabla>
  </DomainObject.Predmet.StrankaNazivFormated>
  <DomainObject.Predmet.StrankaNazivFormatedOIB>
    <izvorni_sadrzaj>TOMISLAV KOKELJ, OIB 41370841544</izvorni_sadrzaj>
    <derivirana_varijabla naziv="DomainObject.Predmet.StrankaNazivFormatedOIB_1">TOMISLAV KOKELJ, OIB 41370841544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</izvorni_sadrzaj>
    <derivirana_varijabla naziv="DomainObject.Predmet.StrankaListFormated_1">
      <item>TOMISLAV KOKELJ zastupanog po punomoćniku Igor Savić</item>
    </derivirana_varijabla>
  </DomainObject.Predmet.StrankaListFormated>
  <DomainObject.Predmet.StrankaListFormatedOIB>
    <izvorni_sadrzaj>
      <item>TOMISLAV KOKELJ, OIB 41370841544 zastupanog po punomoćniku Igor Savić</item>
    </izvorni_sadrzaj>
    <derivirana_varijabla naziv="DomainObject.Predmet.StrankaListFormatedOIB_1">
      <item>TOMISLAV KOKELJ, OIB 41370841544 zastupanog po punomoćniku Igor Savić</item>
    </derivirana_varijabla>
  </DomainObject.Predmet.StrankaListFormatedOIB>
  <DomainObject.Predmet.StrankaListFormatedWithAdress>
    <izvorni_sadrzaj>
      <item>TOMISLAV KOKELJ, II. NJIVICE 20A, 10000 Zagreb zastupanog po punomoćniku Igor Savić</item>
    </izvorni_sadrzaj>
    <derivirana_varijabla naziv="DomainObject.Predmet.StrankaListFormatedWithAdress_1">
      <item>TOMISLAV KOKELJ, II. NJIVICE 20A, 10000 Zagreb zastupanog po punomoćniku Igor Savić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</izvorni_sadrzaj>
    <derivirana_varijabla naziv="DomainObject.Predmet.StrankaListFormatedWithAdressOIB_1">
      <item>TOMISLAV KOKELJ, OIB 41370841544, II. NJIVICE 20A, 10000 Zagreb zastupanog po punomoćniku Igor Savić</item>
    </derivirana_varijabla>
  </DomainObject.Predmet.StrankaListFormatedWithAdressOIB>
  <DomainObject.Predmet.StrankaListNazivFormated>
    <izvorni_sadrzaj>
      <item>TOMISLAV KOKELJ</item>
    </izvorni_sadrzaj>
    <derivirana_varijabla naziv="DomainObject.Predmet.StrankaListNazivFormated_1">
      <item>TOMISLAV KOKELJ</item>
    </derivirana_varijabla>
  </DomainObject.Predmet.StrankaListNazivFormated>
  <DomainObject.Predmet.StrankaListNazivFormatedOIB>
    <izvorni_sadrzaj>
      <item>TOMISLAV KOKELJ, OIB 41370841544</item>
    </izvorni_sadrzaj>
    <derivirana_varijabla naziv="DomainObject.Predmet.StrankaListNazivFormatedOIB_1">
      <item>TOMISLAV KOKELJ, OIB 41370841544</item>
    </derivirana_varijabla>
  </DomainObject.Predmet.StrankaListNazivFormatedOIB>
  <DomainObject.Predmet.ProtuStrankaListFormated>
    <izvorni_sadrzaj>
      <item>ALUKAL d.o.o.</item>
    </izvorni_sadrzaj>
    <derivirana_varijabla naziv="DomainObject.Predmet.ProtuStrankaListFormated_1">
      <item>ALUKAL d.o.o.</item>
    </derivirana_varijabla>
  </DomainObject.Predmet.ProtuStrankaListFormated>
  <DomainObject.Predmet.ProtuStrankaListFormatedOIB>
    <izvorni_sadrzaj>
      <item>ALUKAL d.o.o., OIB 36597787302</item>
    </izvorni_sadrzaj>
    <derivirana_varijabla naziv="DomainObject.Predmet.ProtuStrankaListFormatedOIB_1">
      <item>ALUKAL d.o.o., OIB 36597787302</item>
    </derivirana_varijabla>
  </DomainObject.Predmet.ProtuStrankaListFormatedOIB>
  <DomainObject.Predmet.ProtuStrankaListFormatedWithAdress>
    <izvorni_sadrzaj>
      <item>ALUKAL d.o.o., Utinjska 39, 10000 Zagreb</item>
    </izvorni_sadrzaj>
    <derivirana_varijabla naziv="DomainObject.Predmet.ProtuStrankaListFormatedWithAdress_1">
      <item>ALUKAL d.o.o., Utinjska 39, 10000 Zagreb</item>
    </derivirana_varijabla>
  </DomainObject.Predmet.ProtuStrankaListFormatedWithAdress>
  <DomainObject.Predmet.ProtuStrankaListFormatedWithAdressOIB>
    <izvorni_sadrzaj>
      <item>ALUKAL d.o.o., OIB 36597787302, Utinjska 39, 10000 Zagreb</item>
    </izvorni_sadrzaj>
    <derivirana_varijabla naziv="DomainObject.Predmet.ProtuStrankaListFormatedWithAdressOIB_1">
      <item>ALUKAL d.o.o., OIB 36597787302, Utinjska 39, 10000 Zagreb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</izvorni_sadrzaj>
    <derivirana_varijabla naziv="DomainObject.Predmet.OstaliListFormated_1">
      <item>Igor Savić punomoćnik sudionika u postupku TOMISLAV KOKELJ</item>
      <item>Tomislav Profozić</item>
      <item>Mirjana Zuzija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Igor Savić</item>
      <item>Tomislav Profozić</item>
      <item>Mirjana Zuzija</item>
    </izvorni_sadrzaj>
    <derivirana_varijabla naziv="DomainObject.Predmet.OstaliListNazivFormated_1">
      <item>Igor Savić</item>
      <item>Tomislav Profozić</item>
      <item>Mirjana Zuzija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</izvorni_sadrzaj>
    <derivirana_varijabla naziv="DomainObject.Predmet.OstaliListNazivFormatedOIB_1">
      <item>Igor Savić</item>
      <item>Tomislav Profozić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</izvorni_sadrzaj>
    <derivirana_varijabla naziv="DomainObject.Predmet.StrankaIDrugi_1">TOMISLAV KOKELJ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</izvorni_sadrzaj>
    <derivirana_varijabla naziv="DomainObject.Predmet.StrankaIDrugiAdressOIB_1">TOMISLAV KOKELJ, OIB 41370841544, II. NJIVICE 20A, 10000 Zagreb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518BF-A961-40E7-96C1-881D08B1B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657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2015-09-03T08:03:00Z</dcterms:created>
  <dc:creator>Aleksandra Mažić</dc:creator>
  <cp:lastModifiedBy>Sonja Pilić</cp:lastModifiedBy>
  <cp:lastPrinted>2015-09-03T08:02:00Z</cp:lastPrinted>
  <dcterms:modified xmlns:xsi="http://www.w3.org/2001/XMLSchema-instance" xsi:type="dcterms:W3CDTF">2015-09-03T08:04:00Z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