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7f2d" w14:paraId="c5c7f2d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>ački sud u Varaždinu po sucu toga suda Hugu Wedemeyeru</w:t>
      </w:r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8814C3" w:rsidRPr="008814C3">
        <w:rPr>
          <w:szCs w:val="24"/>
        </w:rPr>
        <w:t xml:space="preserve"> NEKRETNINE JEROVEC d.o.o., Ivanec, Akademika Mirka Maleza 85, OIB: 23496749925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8814C3" w:rsidRPr="008814C3">
        <w:rPr>
          <w:szCs w:val="24"/>
        </w:rPr>
        <w:t xml:space="preserve"> NEKRETNINE JEROVEC d.o.o., Ivanec, Akademika Mirka Maleza 85, OIB: 23496749925</w:t>
      </w:r>
      <w:r w:rsidR="008874EC" w:rsidRPr="008814C3">
        <w:rPr>
          <w:color w:themeColor="text1" w:val="000000"/>
          <w:szCs w:val="24"/>
        </w:rPr>
        <w:t xml:space="preserve"> 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615C58" w:rsidRPr="008814C3">
        <w:rPr>
          <w:szCs w:val="24"/>
        </w:rPr>
        <w:t>u 1</w:t>
      </w:r>
      <w:r w:rsidR="00994E23">
        <w:rPr>
          <w:szCs w:val="24"/>
        </w:rPr>
        <w:t>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8814C3" w:rsidRPr="008814C3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8814C3" w:rsidRPr="008814C3">
        <w:rPr>
          <w:szCs w:val="24"/>
        </w:rPr>
        <w:t>NEKRETNINE JEROVEC d.o.o., Ivanec, Akademika Mirka Maleza 85, OIB: 23496749925</w:t>
      </w:r>
      <w:r w:rsidR="00994E23">
        <w:rPr>
          <w:szCs w:val="24"/>
        </w:rPr>
        <w:t>.</w:t>
      </w:r>
    </w:p>
    <w:p w:rsidRDefault="008814C3" w:rsidP="00EE16FD" w:rsidR="008814C3" w:rsidRPr="008814C3">
      <w:pPr>
        <w:jc w:val="both"/>
        <w:rPr>
          <w:szCs w:val="24"/>
        </w:rPr>
      </w:pPr>
    </w:p>
    <w:p w:rsidRDefault="00705974" w:rsidP="008814C3" w:rsidR="008814C3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 xml:space="preserve">III Za stečajnog upravitelja imenuje se </w:t>
      </w:r>
      <w:r w:rsidR="008814C3">
        <w:t>Siniša Rajnović, Sv. Trojstva 87, Milanovac, Virovitica, OIB: 86217384445.</w:t>
      </w:r>
    </w:p>
    <w:p w:rsidRDefault="00615C58" w:rsidP="00615C58" w:rsidR="00615C58" w:rsidRPr="008814C3">
      <w:pPr>
        <w:jc w:val="both"/>
        <w:rPr>
          <w:szCs w:val="24"/>
        </w:rPr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8814C3" w:rsidRPr="008814C3">
        <w:rPr>
          <w:szCs w:val="24"/>
        </w:rPr>
        <w:t xml:space="preserve"> NEKRETNINE JEROVEC d.o.o., Ivanec, Akademika Mirka Maleza 85, OIB: 23496749925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8814C3" w:rsidRPr="008814C3">
        <w:rPr>
          <w:color w:themeColor="text1" w:val="000000"/>
          <w:szCs w:val="24"/>
        </w:rPr>
        <w:t>16.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>Hugo Wedemeyer</w:t>
      </w: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Dužnik </w:t>
      </w:r>
      <w:r w:rsidR="008814C3" w:rsidRPr="008814C3">
        <w:rPr>
          <w:szCs w:val="24"/>
        </w:rPr>
        <w:t>NEKRETNINE JEROVEC d.o.o., Ivanec, Akademika Mirka Maleza 85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color w:themeColor="text1" w:val="000000"/>
          <w:szCs w:val="24"/>
        </w:rPr>
        <w:t xml:space="preserve">Sudski registar </w:t>
      </w:r>
      <w:r w:rsidRPr="008814C3">
        <w:rPr>
          <w:szCs w:val="24"/>
        </w:rPr>
        <w:t>ovog suda radi zabilježbe (odmah i nakon pravomoćnosti)</w:t>
      </w:r>
      <w:r w:rsidRPr="008814C3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8814C3" w:rsidRPr="008814C3">
        <w:rPr>
          <w:color w:themeColor="text1" w:val="000000"/>
          <w:szCs w:val="24"/>
        </w:rPr>
        <w:t>Ivanec, Đure Arnolda 11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3D63A8">
        <w:t>Siniša Rajnović, Sv. Trojstva 87, Milanovac, Virovitica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FA9" w:rsidP="00EE16FD" w:rsidR="004B4FA9">
      <w:r>
        <w:separator/>
      </w:r>
    </w:p>
  </w:endnote>
  <w:endnote w:id="0" w:type="continuationSeparator">
    <w:p w:rsidRDefault="004B4FA9" w:rsidP="00EE16FD" w:rsidR="004B4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FA9" w:rsidP="00EE16FD" w:rsidR="004B4FA9">
      <w:r>
        <w:separator/>
      </w:r>
    </w:p>
  </w:footnote>
  <w:footnote w:id="0" w:type="continuationSeparator">
    <w:p w:rsidRDefault="004B4FA9" w:rsidP="00EE16FD" w:rsidR="004B4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7F2" w:rsidP="00EE16FD" w:rsidR="00EE16FD">
    <w:pPr>
      <w:pStyle w:val="Zaglavlje"/>
      <w:jc w:val="right"/>
    </w:pPr>
    <w:r>
      <w:t>Poslovni broj: 6 St-8</w:t>
    </w:r>
    <w:r w:rsidR="007B58BB">
      <w:t>02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B7FE8"/>
    <w:rsid w:val="000D3B33"/>
    <w:rsid w:val="00107F19"/>
    <w:rsid w:val="002161F0"/>
    <w:rsid w:val="00240247"/>
    <w:rsid w:val="00271ABD"/>
    <w:rsid w:val="00297B6C"/>
    <w:rsid w:val="002B3097"/>
    <w:rsid w:val="002C0093"/>
    <w:rsid w:val="00351255"/>
    <w:rsid w:val="003802A0"/>
    <w:rsid w:val="003D63A8"/>
    <w:rsid w:val="004822A7"/>
    <w:rsid w:val="004B4FA9"/>
    <w:rsid w:val="005267F2"/>
    <w:rsid w:val="005A0F7E"/>
    <w:rsid w:val="00606245"/>
    <w:rsid w:val="00615C58"/>
    <w:rsid w:val="00705974"/>
    <w:rsid w:val="0079610A"/>
    <w:rsid w:val="007B58BB"/>
    <w:rsid w:val="008233DD"/>
    <w:rsid w:val="008413D8"/>
    <w:rsid w:val="008814C3"/>
    <w:rsid w:val="008874EC"/>
    <w:rsid w:val="00971EBE"/>
    <w:rsid w:val="00994E23"/>
    <w:rsid w:val="00AA64E2"/>
    <w:rsid w:val="00B930B2"/>
    <w:rsid w:val="00C65BE1"/>
    <w:rsid w:val="00DA23AB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3D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3DD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3D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3D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3D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3DD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3D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3D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JEROVEC društvo s ograničenom odgovornošću za trgovinu i poslovanje nekretninama</izvorni_sadrzaj>
    <derivirana_varijabla naziv="DomainObject.Predmet.ProtustrankaFormated_1">  NEKRETNINE JEROVEC društvo s ograničenom odgovornošću za trgovinu i poslovanje nekretninama</derivirana_varijabla>
  </DomainObject.Predmet.ProtustrankaFormated>
  <DomainObject.Predmet.ProtustrankaFormatedOIB>
    <izvorni_sadrzaj>  NEKRETNINE JEROVEC društvo s ograničenom odgovornošću za trgovinu i poslovanje nekretninama, OIB 23496749925</izvorni_sadrzaj>
    <derivirana_varijabla naziv="DomainObject.Predmet.ProtustrankaFormatedOIB_1">  NEKRETNINE JEROVEC društvo s ograničenom odgovornošću za trgovinu i poslovanje nekretninama, OIB 23496749925</derivirana_varijabla>
  </DomainObject.Predmet.ProtustrankaFormatedOIB>
  <DomainObject.Predmet.ProtustrankaFormatedWithAdress>
    <izvorni_sadrzaj> NEKRETNINE JEROVEC društvo s ograničenom odgovornošću za trgovinu i poslovanje nekretninama, Akademika Mirka Maleza 85, 42240 Ivanec</izvorni_sadrzaj>
    <derivirana_varijabla naziv="DomainObject.Predmet.ProtustrankaFormatedWithAdress_1"> NEKRETNINE JEROVEC društvo s ograničenom odgovornošću za trgovinu i poslovanje nekretninama, Akademika Mirka Maleza 85, 42240 Ivanec</derivirana_varijabla>
  </DomainObject.Predmet.ProtustrankaFormatedWithAdress>
  <DomainObject.Predmet.ProtustrankaFormatedWithAdressOIB>
    <izvorni_sadrzaj> NEKRETNINE JEROVEC društvo s ograničenom odgovornošću za trgovinu i poslovanje nekretninama, OIB 23496749925, Akademika Mirka Maleza 85, 42240 Ivanec</izvorni_sadrzaj>
    <derivirana_varijabla naziv="DomainObject.Predmet.ProtustrankaFormatedWithAdressOIB_1"> NEKRETNINE JEROVEC društvo s ograničenom odgovornošću za trgovinu i poslovanje nekretninama, OIB 23496749925, Akademika Mirka Maleza 85, 42240 Ivanec</derivirana_varijabla>
  </DomainObject.Predmet.ProtustrankaFormatedWithAdressOIB>
  <DomainObject.Predmet.ProtustrankaWithAdress>
    <izvorni_sadrzaj>NEKRETNINE JEROVEC društvo s ograničenom odgovornošću za trgovinu i poslovanje nekretninama Akademika Mirka Maleza 85, 42240 Ivanec</izvorni_sadrzaj>
    <derivirana_varijabla naziv="DomainObject.Predmet.ProtustrankaWithAdress_1">NEKRETNINE JEROVEC društvo s ograničenom odgovornošću za trgovinu i poslovanje nekretninama Akademika Mirka Maleza 85, 42240 Ivanec</derivirana_varijabla>
  </DomainObject.Predmet.ProtustrankaWithAdress>
  <DomainObject.Predmet.ProtustrankaWithAdressOIB>
    <izvorni_sadrzaj>NEKRETNINE JEROVEC društvo s ograničenom odgovornošću za trgovinu i poslovanje nekretninama, OIB 23496749925, Akademika Mirka Maleza 85, 42240 Ivanec</izvorni_sadrzaj>
    <derivirana_varijabla naziv="DomainObject.Predmet.ProtustrankaWithAdressOIB_1">NEKRETNINE JEROVEC društvo s ograničenom odgovornošću za trgovinu i poslovanje nekretninama, OIB 23496749925, Akademika Mirka Maleza 85, 42240 Ivanec</derivirana_varijabla>
  </DomainObject.Predmet.ProtustrankaWithAdressOIB>
  <DomainObject.Predmet.ProtustrankaNazivFormated>
    <izvorni_sadrzaj>NEKRETNINE JEROVEC društvo s ograničenom odgovornošću za trgovinu i poslovanje nekretninama</izvorni_sadrzaj>
    <derivirana_varijabla naziv="DomainObject.Predmet.ProtustrankaNazivFormated_1">NEKRETNINE JEROVEC društvo s ograničenom odgovornošću za trgovinu i poslovanje nekretninama</derivirana_varijabla>
  </DomainObject.Predmet.ProtustrankaNazivFormated>
  <DomainObject.Predmet.ProtustrankaNazivFormatedOIB>
    <izvorni_sadrzaj>NEKRETNINE JEROVEC društvo s ograničenom odgovornošću za trgovinu i poslovanje nekretninama, OIB 23496749925</izvorni_sadrzaj>
    <derivirana_varijabla naziv="DomainObject.Predmet.ProtustrankaNazivFormatedOIB_1">NEKRETNINE JEROVEC društvo s ograničenom odgovornošću za trgovinu i poslovanje nekretninama, OIB 23496749925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1179.43</izvorni_sadrzaj>
    <derivirana_varijabla naziv="DomainObject.Predmet.TrenutnaVrijednost_1">1179.43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NEKRETNINE JEROVEC društvo s ograničenom odgovornošću za trgovinu i poslovanje nekretninama</item>
    </izvorni_sadrzaj>
    <derivirana_varijabla naziv="DomainObject.Predmet.ProtuStrankaListFormated_1">
      <item>NEKRETNINE JEROVEC društvo s ograničenom odgovornošću za trgovinu i poslovanje nekretninama</item>
    </derivirana_varijabla>
  </DomainObject.Predmet.ProtuStrankaListFormated>
  <DomainObject.Predmet.ProtuStrankaListFormatedOIB>
    <izvorni_sadrzaj>
      <item>NEKRETNINE JEROVEC društvo s ograničenom odgovornošću za trgovinu i poslovanje nekretninama, OIB 23496749925</item>
    </izvorni_sadrzaj>
    <derivirana_varijabla naziv="DomainObject.Predmet.ProtuStrankaListFormatedOIB_1">
      <item>NEKRETNINE JEROVEC društvo s ograničenom odgovornošću za trgovinu i poslovanje nekretninama, OIB 23496749925</item>
    </derivirana_varijabla>
  </DomainObject.Predmet.ProtuStrankaListFormatedOIB>
  <DomainObject.Predmet.ProtuStrankaListFormatedWithAdress>
    <izvorni_sadrzaj>
      <item>NEKRETNINE JEROVEC društvo s ograničenom odgovornošću za trgovinu i poslovanje nekretninama, Akademika Mirka Maleza 85, 42240 Ivanec</item>
    </izvorni_sadrzaj>
    <derivirana_varijabla naziv="DomainObject.Predmet.ProtuStrankaListFormatedWithAdress_1">
      <item>NEKRETNINE JEROVEC društvo s ograničenom odgovornošću za trgovinu i poslovanje nekretninama, Akademika Mirka Maleza 85, 42240 Ivanec</item>
    </derivirana_varijabla>
  </DomainObject.Predmet.ProtuStrankaListFormatedWithAdress>
  <DomainObject.Predmet.ProtuStrankaListFormatedWithAdressOIB>
    <izvorni_sadrzaj>
      <item>NEKRETNINE JEROVEC društvo s ograničenom odgovornošću za trgovinu i poslovanje nekretninama, OIB 23496749925, Akademika Mirka Maleza 85, 42240 Ivanec</item>
    </izvorni_sadrzaj>
    <derivirana_varijabla naziv="DomainObject.Predmet.ProtuStrankaListFormatedWithAdressOIB_1">
      <item>NEKRETNINE JEROVEC društvo s ograničenom odgovornošću za trgovinu i poslovanje nekretninama, OIB 23496749925, Akademika Mirka Maleza 85, 42240 Ivanec</item>
    </derivirana_varijabla>
  </DomainObject.Predmet.ProtuStrankaListFormatedWithAdressOIB>
  <DomainObject.Predmet.ProtuStrankaListNazivFormated>
    <izvorni_sadrzaj>
      <item>NEKRETNINE JEROVEC društvo s ograničenom odgovornošću za trgovinu i poslovanje nekretninama</item>
    </izvorni_sadrzaj>
    <derivirana_varijabla naziv="DomainObject.Predmet.ProtuStrankaListNazivFormated_1">
      <item>NEKRETNINE JEROVEC društvo s ograničenom odgovornošću za trgovinu i poslovanje nekretninama</item>
    </derivirana_varijabla>
  </DomainObject.Predmet.ProtuStrankaListNazivFormated>
  <DomainObject.Predmet.ProtuStrankaListNazivFormatedOIB>
    <izvorni_sadrzaj>
      <item>NEKRETNINE JEROVEC društvo s ograničenom odgovornošću za trgovinu i poslovanje nekretninama, OIB 23496749925</item>
    </izvorni_sadrzaj>
    <derivirana_varijabla naziv="DomainObject.Predmet.ProtuStrankaListNazivFormatedOIB_1">
      <item>NEKRETNINE JEROVEC društvo s ograničenom odgovornošću za trgovinu i poslovanje nekretninama, OIB 23496749925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NEKRETNINE JEROVEC društvo s ograničenom odgovornošću za trgovinu i poslovanje nekretninama</izvorni_sadrzaj>
    <derivirana_varijabla naziv="DomainObject.Predmet.ProtustrankaIDrugi_1">NEKRETNINE JEROVEC društvo s ograničenom odgovornošću za trgovinu i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NEKRETNINE JEROVEC društvo s ograničenom odgovornošću za trgovinu i poslovanje nekretninama, OIB 23496749925, Akademika Mirka Maleza 85, 42240 Ivanec</izvorni_sadrzaj>
    <derivirana_varijabla naziv="DomainObject.Predmet.ProtustrankaIDrugiAdressOIB_1">NEKRETNINE JEROVEC društvo s ograničenom odgovornošću za trgovinu i poslovanje nekretninama, OIB 23496749925, Akademika Mirka Maleza 85,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NEKRETNINE JEROVEC društvo s ograničenom odgovornošću za trgovinu i poslovanje nekretninama</item>
      <item>E-oglasna ploča</item>
      <item>Sudski registar</item>
    </izvorni_sadrzaj>
    <derivirana_varijabla naziv="DomainObject.Predmet.SudioniciListNaziv_1">
      <item>Financijska agencija</item>
      <item>NEKRETNINE JEROVEC društvo s ograničenom odgovornošću za trgovinu i poslovanje nekretninama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NEKRETNINE JEROVEC društvo s ograničenom odgovornošću za trgovinu i poslovanje nekretninama, OIB 23496749925, Akademika Mirka Maleza 85,42240 Ivanec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NEKRETNINE JEROVEC društvo s ograničenom odgovornošću za trgovinu i poslovanje nekretninama, OIB 23496749925, Akademika Mirka Maleza 85,42240 Ivanec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23496749925</item>
      <item>, OIB null</item>
      <item>, OIB null</item>
    </izvorni_sadrzaj>
    <derivirana_varijabla naziv="DomainObject.Predmet.SudioniciListNazivOIB_1">
      <item>, OIB 85821130368</item>
      <item>, OIB 23496749925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2702</properties:Characters>
  <properties:Lines>81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2016-03-24T10:59:00Z</dcterms:created>
  <dc:creator>Maja Kovačić</dc:creator>
  <cp:lastModifiedBy>Maja Marčec</cp:lastModifiedBy>
  <cp:lastPrinted>2016-03-24T11:54:00Z</cp:lastPrinted>
  <dcterms:modified xmlns:xsi="http://www.w3.org/2001/XMLSchema-instance" xsi:type="dcterms:W3CDTF">2016-03-24T11:55:00Z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