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20db" w14:paraId="02120d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110F1A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</w:t>
      </w:r>
      <w:r w:rsidR="00110F1A">
        <w:t>HOLIDAY FOTO EXPRESS, d.o.o., Vodice, Blata 99, OIB: 95173894279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CA584D">
        <w:t>Šibenik</w:t>
      </w:r>
      <w:r w:rsidRPr="000506EC">
        <w:t>,</w:t>
      </w:r>
      <w:r>
        <w:t xml:space="preserve"> </w:t>
      </w:r>
      <w:r w:rsidR="00CA584D">
        <w:t xml:space="preserve">Perivoj L. Marune 1, </w:t>
      </w:r>
      <w:r>
        <w:t xml:space="preserve">OIB: 85821130368 </w:t>
      </w:r>
      <w:r w:rsidRPr="00FC1537">
        <w:t xml:space="preserve">od </w:t>
      </w:r>
      <w:r w:rsidR="00110F1A">
        <w:t>30</w:t>
      </w:r>
      <w:r>
        <w:t xml:space="preserve">. </w:t>
      </w:r>
      <w:r w:rsidR="00110F1A">
        <w:t xml:space="preserve">prosinca </w:t>
      </w:r>
      <w:r>
        <w:t>201</w:t>
      </w:r>
      <w:r w:rsidR="00110F1A">
        <w:t>6</w:t>
      </w:r>
      <w:r w:rsidRPr="00FC1537">
        <w:t>.</w:t>
      </w:r>
      <w:r>
        <w:t xml:space="preserve">, </w:t>
      </w:r>
      <w:r w:rsidR="00F462E3">
        <w:t xml:space="preserve">dana </w:t>
      </w:r>
      <w:r w:rsidR="0098761E">
        <w:t>1</w:t>
      </w:r>
      <w:r w:rsidR="00CA584D">
        <w:t>9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10F1A">
        <w:t>HOLIDAY FOTO EXPRESS, d.o.o., Vodice, Blata 99, OIB: 95173894279,</w:t>
      </w:r>
      <w:r w:rsidR="00990A98">
        <w:t xml:space="preserve"> </w:t>
      </w:r>
      <w:r>
        <w:t xml:space="preserve">na temelju neizvršenih osnova za plaćanje iznosi </w:t>
      </w:r>
      <w:r w:rsidR="00110F1A">
        <w:t>6.167,12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</w:t>
      </w:r>
      <w:r w:rsidR="00961129">
        <w:t xml:space="preserve"> </w:t>
      </w:r>
      <w:r w:rsidR="00110F1A">
        <w:t>Edi Grubišić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CA584D">
        <w:t xml:space="preserve"> 19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2E3" w:rsidR="00F462E3">
      <w:r>
        <w:separator/>
      </w:r>
    </w:p>
  </w:endnote>
  <w:endnote w:id="0" w:type="continuationSeparator">
    <w:p w:rsidRDefault="00F462E3" w:rsidR="00F46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2E3" w:rsidR="00F462E3">
      <w:r>
        <w:separator/>
      </w:r>
    </w:p>
  </w:footnote>
  <w:footnote w:id="0" w:type="continuationSeparator">
    <w:p w:rsidRDefault="00F462E3" w:rsidR="00F46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E3" w:rsidP="004635D5" w:rsidR="00F462E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95A8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110F1A">
      <w:t>Poslovni broj: 5</w:t>
    </w:r>
    <w:r w:rsidR="00110F1A" w:rsidRPr="00FC1537">
      <w:t xml:space="preserve"> St</w:t>
    </w:r>
    <w:r w:rsidR="00110F1A">
      <w:t>-1171/16-6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E3" w:rsidP="004635D5" w:rsidR="00F462E3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110F1A">
      <w:t>1171</w:t>
    </w:r>
    <w:r>
      <w:t>/1</w:t>
    </w:r>
    <w:r w:rsidR="00110F1A">
      <w:t>6</w:t>
    </w:r>
    <w:r>
      <w:t>-</w:t>
    </w:r>
    <w:r w:rsidR="00110F1A">
      <w:t>6</w:t>
    </w:r>
  </w:p>
  <w:p w:rsidRDefault="00F462E3" w:rsidP="004635D5" w:rsidR="00F462E3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10F1A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895A8B"/>
    <w:rsid w:val="00961129"/>
    <w:rsid w:val="00983B50"/>
    <w:rsid w:val="0098761E"/>
    <w:rsid w:val="00990A98"/>
    <w:rsid w:val="009E2467"/>
    <w:rsid w:val="00A32F79"/>
    <w:rsid w:val="00B0741A"/>
    <w:rsid w:val="00CA584D"/>
    <w:rsid w:val="00E32859"/>
    <w:rsid w:val="00E6461B"/>
    <w:rsid w:val="00F4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HOLIDAY FOTO EXPRESS, društvo s ograničenom odgovornošću za fotografske djelatnosti i trgovinu</izvorni_sadrzaj>
    <derivirana_varijabla naziv="DomainObject.Predmet.ProtustrankaFormated_1">  HOLIDAY FOTO EXPRESS, društvo s ograničenom odgovornošću za fotografske djelatnosti i trgovinu</derivirana_varijabla>
  </DomainObject.Predmet.ProtustrankaFormated>
  <DomainObject.Predmet.ProtustrankaFormatedOIB>
    <izvorni_sadrzaj>  HOLIDAY FOTO EXPRESS, društvo s ograničenom odgovornošću za fotografske djelatnosti i trgovinu, OIB 95173894279</izvorni_sadrzaj>
    <derivirana_varijabla naziv="DomainObject.Predmet.ProtustrankaFormatedOIB_1">  HOLIDAY FOTO EXPRESS, društvo s ograničenom odgovornošću za fotografske djelatnosti i trgovinu, OIB 95173894279</derivirana_varijabla>
  </DomainObject.Predmet.ProtustrankaFormatedOIB>
  <DomainObject.Predmet.ProtustrankaFormatedWithAdress>
    <izvorni_sadrzaj> HOLIDAY FOTO EXPRESS, društvo s ograničenom odgovornošću za fotografske djelatnosti i trgovinu, Blata 99, 22211 Vodice</izvorni_sadrzaj>
    <derivirana_varijabla naziv="DomainObject.Predmet.ProtustrankaFormatedWithAdress_1"> HOLIDAY FOTO EXPRESS, društvo s ograničenom odgovornošću za fotografske djelatnosti i trgovinu, Blata 99, 22211 Vodice</derivirana_varijabla>
  </DomainObject.Predmet.ProtustrankaFormatedWithAdress>
  <DomainObject.Predmet.ProtustrankaFormatedWithAdressOIB>
    <izvorni_sadrzaj> HOLIDAY FOTO EXPRESS, društvo s ograničenom odgovornošću za fotografske djelatnosti i trgovinu, OIB 95173894279, Blata 99, 22211 Vodice</izvorni_sadrzaj>
    <derivirana_varijabla naziv="DomainObject.Predmet.ProtustrankaFormatedWithAdressOIB_1"> HOLIDAY FOTO EXPRESS, društvo s ograničenom odgovornošću za fotografske djelatnosti i trgovinu, OIB 95173894279, Blata 99, 22211 Vodice</derivirana_varijabla>
  </DomainObject.Predmet.ProtustrankaFormatedWithAdressOIB>
  <DomainObject.Predmet.ProtustrankaWithAdress>
    <izvorni_sadrzaj>HOLIDAY FOTO EXPRESS, društvo s ograničenom odgovornošću za fotografske djelatnosti i trgovinu Blata 99, 22211 Vodice</izvorni_sadrzaj>
    <derivirana_varijabla naziv="DomainObject.Predmet.ProtustrankaWithAdress_1">HOLIDAY FOTO EXPRESS, društvo s ograničenom odgovornošću za fotografske djelatnosti i trgovinu Blata 99, 22211 Vodice</derivirana_varijabla>
  </DomainObject.Predmet.ProtustrankaWithAdress>
  <DomainObject.Predmet.ProtustrankaWithAdressOIB>
    <izvorni_sadrzaj>HOLIDAY FOTO EXPRESS, društvo s ograničenom odgovornošću za fotografske djelatnosti i trgovinu, OIB 95173894279, Blata 99, 22211 Vodice</izvorni_sadrzaj>
    <derivirana_varijabla naziv="DomainObject.Predmet.ProtustrankaWithAdressOIB_1">HOLIDAY FOTO EXPRESS, društvo s ograničenom odgovornošću za fotografske djelatnosti i trgovinu, OIB 95173894279, Blata 99, 22211 Vodice</derivirana_varijabla>
  </DomainObject.Predmet.ProtustrankaWithAdressOIB>
  <DomainObject.Predmet.ProtustrankaNazivFormated>
    <izvorni_sadrzaj>HOLIDAY FOTO EXPRESS, društvo s ograničenom odgovornošću za fotografske djelatnosti i trgovinu</izvorni_sadrzaj>
    <derivirana_varijabla naziv="DomainObject.Predmet.ProtustrankaNazivFormated_1">HOLIDAY FOTO EXPRESS, društvo s ograničenom odgovornošću za fotografske djelatnosti i trgovinu</derivirana_varijabla>
  </DomainObject.Predmet.ProtustrankaNazivFormated>
  <DomainObject.Predmet.ProtustrankaNazivFormatedOIB>
    <izvorni_sadrzaj>HOLIDAY FOTO EXPRESS, društvo s ograničenom odgovornošću za fotografske djelatnosti i trgovinu, OIB 95173894279</izvorni_sadrzaj>
    <derivirana_varijabla naziv="DomainObject.Predmet.ProtustrankaNazivFormatedOIB_1">HOLIDAY FOTO EXPRESS, društvo s ograničenom odgovornošću za fotografske djelatnosti i trgovinu, OIB 95173894279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HOLIDAY FOTO EXPRESS, društvo s ograničenom odgovornošću za fotografske djelatnosti i trgovinu</item>
    </izvorni_sadrzaj>
    <derivirana_varijabla naziv="DomainObject.Predmet.ProtuStrankaListFormated_1">
      <item>HOLIDAY FOTO EXPRESS, društvo s ograničenom odgovornošću za fotografske djelatnosti i trgovinu</item>
    </derivirana_varijabla>
  </DomainObject.Predmet.ProtuStrankaListFormated>
  <DomainObject.Predmet.ProtuStrankaListFormatedOIB>
    <izvorni_sadrzaj>
      <item>HOLIDAY FOTO EXPRESS, društvo s ograničenom odgovornošću za fotografske djelatnosti i trgovinu, OIB 95173894279</item>
    </izvorni_sadrzaj>
    <derivirana_varijabla naziv="DomainObject.Predmet.ProtuStrankaListFormatedOIB_1">
      <item>HOLIDAY FOTO EXPRESS, društvo s ograničenom odgovornošću za fotografske djelatnosti i trgovinu, OIB 95173894279</item>
    </derivirana_varijabla>
  </DomainObject.Predmet.ProtuStrankaListFormatedOIB>
  <DomainObject.Predmet.ProtuStrankaListFormatedWithAdress>
    <izvorni_sadrzaj>
      <item>HOLIDAY FOTO EXPRESS, društvo s ograničenom odgovornošću za fotografske djelatnosti i trgovinu, Blata 99, 22211 Vodice</item>
    </izvorni_sadrzaj>
    <derivirana_varijabla naziv="DomainObject.Predmet.ProtuStrankaListFormatedWithAdress_1">
      <item>HOLIDAY FOTO EXPRESS, društvo s ograničenom odgovornošću za fotografske djelatnosti i trgovinu, Blata 99, 22211 Vodice</item>
    </derivirana_varijabla>
  </DomainObject.Predmet.ProtuStrankaListFormatedWithAdress>
  <DomainObject.Predmet.ProtuStrankaListFormatedWithAdressOIB>
    <izvorni_sadrzaj>
      <item>HOLIDAY FOTO EXPRESS, društvo s ograničenom odgovornošću za fotografske djelatnosti i trgovinu, OIB 95173894279, Blata 99, 22211 Vodice</item>
    </izvorni_sadrzaj>
    <derivirana_varijabla naziv="DomainObject.Predmet.ProtuStrankaListFormatedWithAdressOIB_1">
      <item>HOLIDAY FOTO EXPRESS, društvo s ograničenom odgovornošću za fotografske djelatnosti i trgovinu, OIB 95173894279, Blata 99, 22211 Vodice</item>
    </derivirana_varijabla>
  </DomainObject.Predmet.ProtuStrankaListFormatedWithAdressOIB>
  <DomainObject.Predmet.ProtuStrankaListNazivFormated>
    <izvorni_sadrzaj>
      <item>HOLIDAY FOTO EXPRESS, društvo s ograničenom odgovornošću za fotografske djelatnosti i trgovinu</item>
    </izvorni_sadrzaj>
    <derivirana_varijabla naziv="DomainObject.Predmet.ProtuStrankaListNazivFormated_1">
      <item>HOLIDAY FOTO EXPRESS, društvo s ograničenom odgovornošću za fotografske djelatnosti i trgovinu</item>
    </derivirana_varijabla>
  </DomainObject.Predmet.ProtuStrankaListNazivFormated>
  <DomainObject.Predmet.ProtuStrankaListNazivFormatedOIB>
    <izvorni_sadrzaj>
      <item>HOLIDAY FOTO EXPRESS, društvo s ograničenom odgovornošću za fotografske djelatnosti i trgovinu, OIB 95173894279</item>
    </izvorni_sadrzaj>
    <derivirana_varijabla naziv="DomainObject.Predmet.ProtuStrankaListNazivFormatedOIB_1">
      <item>HOLIDAY FOTO EXPRESS, društvo s ograničenom odgovornošću za fotografske djelatnosti i trgovinu, OIB 95173894279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HOLIDAY FOTO EXPRESS, društvo s ograničenom odgovornošću za fotografske djelatnosti i trgovinu</izvorni_sadrzaj>
    <derivirana_varijabla naziv="DomainObject.Predmet.ProtustrankaIDrugi_1">HOLIDAY FOTO EXPRESS, društvo s ograničenom odgovornošću za fotografske djelatnosti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HOLIDAY FOTO EXPRESS, društvo s ograničenom odgovornošću za fotografske djelatnosti i trgovinu, OIB 95173894279, Blata 99, 22211 Vodice</izvorni_sadrzaj>
    <derivirana_varijabla naziv="DomainObject.Predmet.ProtustrankaIDrugiAdressOIB_1">HOLIDAY FOTO EXPRESS, društvo s ograničenom odgovornošću za fotografske djelatnosti i trgovinu, OIB 95173894279, Blata 99,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HOLIDAY FOTO EXPRESS, društvo s ograničenom odgovornošću za fotografske djelatnosti i trgovinu</item>
    </izvorni_sadrzaj>
    <derivirana_varijabla naziv="DomainObject.Predmet.SudioniciListNaziv_1">
      <item>FINA - Podružnica Šibenik</item>
      <item>HOLIDAY FOTO EXPRESS, društvo s ograničenom odgovornošću za fotografske djelatnosti i trgovinu</item>
    </derivirana_varijabla>
  </DomainObject.Predmet.SudioniciListNaziv>
  <DomainObject.Predmet.SudioniciListAdressOIB>
    <izvorni_sadrzaj>
      <item>FINA - Podružnica Šibenik, OIB 85821130368, Perivoj L. Marune 1,22000 Šibenik</item>
      <item>HOLIDAY FOTO EXPRESS, društvo s ograničenom odgovornošću za fotografske djelatnosti i trgovinu, OIB 95173894279, Blata 99,22211 Vodice</item>
    </izvorni_sadrzaj>
    <derivirana_varijabla naziv="DomainObject.Predmet.SudioniciListAdressOIB_1">
      <item>FINA - Podružnica Šibenik, OIB 85821130368, Perivoj L. Marune 1,22000 Šibenik</item>
      <item>HOLIDAY FOTO EXPRESS, društvo s ograničenom odgovornošću za fotografske djelatnosti i trgovinu, OIB 95173894279, Blata 99,22211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95173894279</item>
    </izvorni_sadrzaj>
    <derivirana_varijabla naziv="DomainObject.Predmet.SudioniciListNazivOIB_1">
      <item>, OIB 85821130368</item>
      <item>, OIB 95173894279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1974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2017-01-18T10:19:00Z</dcterms:created>
  <dc:creator>Tina Grgas</dc:creator>
  <cp:lastModifiedBy>wsadmin</cp:lastModifiedBy>
  <cp:lastPrinted>2017-01-11T13:17:00Z</cp:lastPrinted>
  <dcterms:modified xmlns:xsi="http://www.w3.org/2001/XMLSchema-instance" xsi:type="dcterms:W3CDTF">2017-01-19T09:58:00Z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