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afc9" w14:paraId="305afc9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7F6279">
        <w:rPr>
          <w:b/>
          <w:sz w:val="22"/>
          <w:szCs w:val="22"/>
        </w:rPr>
        <w:t>973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7F6279">
        <w:rPr>
          <w:b/>
          <w:sz w:val="22"/>
          <w:szCs w:val="22"/>
        </w:rPr>
        <w:t>21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7F6279" w:rsidRPr="007F6279">
        <w:rPr>
          <w:sz w:val="22"/>
          <w:szCs w:val="22"/>
          <w:lang w:val="en-AU"/>
        </w:rPr>
        <w:t>PLOČICE KARALIĆ j.d.o.o., za građevinarsko i usluge, Kaštel Štafilić, Put Divulja 2, MBS: 060296352, OIB: 56798502487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7F6279">
        <w:rPr>
          <w:sz w:val="22"/>
          <w:szCs w:val="22"/>
        </w:rPr>
        <w:t>8. lipnja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 w:rsidR="000516DE">
        <w:rPr>
          <w:sz w:val="22"/>
          <w:szCs w:val="22"/>
        </w:rPr>
        <w:t>7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7F6279" w:rsidRPr="007F6279">
        <w:rPr>
          <w:sz w:val="22"/>
          <w:szCs w:val="22"/>
          <w:lang w:val="en-AU"/>
        </w:rPr>
        <w:t>PLOČICE KARALIĆ j.d.o.o., za građevinarsko i usluge, Kaštel Štafilić, Put Divulja 2, MBS: 060296352, OIB: 56798502487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7F6279">
        <w:rPr>
          <w:color w:val="000000"/>
          <w:sz w:val="22"/>
          <w:szCs w:val="22"/>
        </w:rPr>
        <w:t>973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6E5E">
        <w:rPr>
          <w:color w:val="000000"/>
          <w:sz w:val="22"/>
          <w:szCs w:val="22"/>
        </w:rPr>
        <w:t>1</w:t>
      </w:r>
      <w:r w:rsidR="00572F4F">
        <w:rPr>
          <w:color w:val="000000"/>
          <w:sz w:val="22"/>
          <w:szCs w:val="22"/>
        </w:rPr>
        <w:t>4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7F6279">
        <w:rPr>
          <w:color w:val="000000"/>
          <w:sz w:val="22"/>
          <w:szCs w:val="22"/>
        </w:rPr>
        <w:t>973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7F6279" w:rsidP="00D72043" w:rsidR="00D0592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7F6279">
        <w:rPr>
          <w:sz w:val="22"/>
          <w:szCs w:val="22"/>
        </w:rPr>
        <w:t>Financijska agencija RC Split, Podružnica Split je podnijela ovom sudu preko pošte preporučeno 01. travnja 2016. godine prijedlog za otvaranje stečajnog postupka nad dužnikom. U prijedlogu se u bitnome navodi da na dan 1. rujna 2015. godine dužnik u Očevidniku redoslijeda osnova za plaćanje ima evidentirane neizvršene osnove za plaćanje u neprekinutom razdoblju od 316 dana u ukupnom iznosu od 14.914,80 kuna, da ima 1 zaposlenog, da ima otvoren račun kod OTP banke Hrvatske d.d., da ne raspolaže drugim podacima o imovini, te da nema zaplijenjenih sredstava na ime predujma za namirenje troškova stečajnog postupka.</w:t>
      </w:r>
    </w:p>
    <w:p w:rsidRDefault="007F6279" w:rsidP="00D72043" w:rsidR="007F627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7F6279">
        <w:rPr>
          <w:sz w:val="22"/>
          <w:szCs w:val="22"/>
        </w:rPr>
        <w:t>973</w:t>
      </w:r>
      <w:r w:rsidR="00763FAE" w:rsidRPr="00763FAE">
        <w:rPr>
          <w:sz w:val="22"/>
          <w:szCs w:val="22"/>
        </w:rPr>
        <w:t>/2016-</w:t>
      </w:r>
      <w:r w:rsidR="007F6279">
        <w:rPr>
          <w:sz w:val="22"/>
          <w:szCs w:val="22"/>
        </w:rPr>
        <w:t>5</w:t>
      </w:r>
      <w:r w:rsidR="00763FAE" w:rsidRPr="00763FAE">
        <w:rPr>
          <w:sz w:val="22"/>
          <w:szCs w:val="22"/>
        </w:rPr>
        <w:t xml:space="preserve"> od </w:t>
      </w:r>
      <w:r w:rsidR="007F6279">
        <w:rPr>
          <w:sz w:val="22"/>
          <w:szCs w:val="22"/>
        </w:rPr>
        <w:t>5. svibnja 2017</w:t>
      </w:r>
      <w:r w:rsidR="00763FAE" w:rsidRPr="00763FAE">
        <w:rPr>
          <w:sz w:val="22"/>
          <w:szCs w:val="22"/>
        </w:rPr>
        <w:t>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991355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991355">
        <w:rPr>
          <w:sz w:val="22"/>
          <w:szCs w:val="22"/>
        </w:rPr>
        <w:t>.</w:t>
      </w:r>
    </w:p>
    <w:p w:rsidRDefault="00991355" w:rsidP="00703C78" w:rsidR="00991355" w:rsidRPr="00991355">
      <w:pPr>
        <w:ind w:firstLine="708"/>
        <w:jc w:val="both"/>
        <w:rPr>
          <w:sz w:val="16"/>
          <w:szCs w:val="16"/>
        </w:rPr>
      </w:pPr>
    </w:p>
    <w:p w:rsidRDefault="00991355" w:rsidP="00981922" w:rsidR="009913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u prethodnom postupku sukladno čl. 117. Stečajnog zakona (NN 71/15, dalje u tekstu SZ) zatražio podatke o imovini dužnika od zemljišnoknjižnog odjela, policije, te od Porezne uprave. </w:t>
      </w:r>
      <w:r w:rsidR="001B63D4" w:rsidRPr="001B63D4">
        <w:rPr>
          <w:sz w:val="22"/>
          <w:szCs w:val="22"/>
        </w:rPr>
        <w:t xml:space="preserve">Prema dopisu Ministarstva unutarnjih poslova Republike Hrvatske od </w:t>
      </w:r>
      <w:r w:rsidR="007F6279">
        <w:rPr>
          <w:sz w:val="22"/>
          <w:szCs w:val="22"/>
        </w:rPr>
        <w:t>5. lipnja 2017</w:t>
      </w:r>
      <w:r w:rsidR="001B63D4" w:rsidRPr="001B63D4">
        <w:rPr>
          <w:sz w:val="22"/>
          <w:szCs w:val="22"/>
        </w:rPr>
        <w:t xml:space="preserve">. godine (list spisa </w:t>
      </w:r>
      <w:r w:rsidR="00E7334E">
        <w:rPr>
          <w:sz w:val="22"/>
          <w:szCs w:val="22"/>
        </w:rPr>
        <w:t>22-23</w:t>
      </w:r>
      <w:r w:rsidR="001B63D4" w:rsidRPr="001B63D4">
        <w:rPr>
          <w:sz w:val="22"/>
          <w:szCs w:val="22"/>
        </w:rPr>
        <w:t>)</w:t>
      </w:r>
      <w:r w:rsidR="007F6279">
        <w:rPr>
          <w:sz w:val="22"/>
          <w:szCs w:val="22"/>
        </w:rPr>
        <w:t xml:space="preserve">, Republika Hrvatska Ministarstvo financija, Porezna Uprava, Ispostava Trogir od 19. svibnja 2017. god. (list spisa 19) i zemljišnoknjižnog odjela Kaštel Lukšić Općinskog suda u Splitu od 19. svibnja 2017. god. (list spisa 20) </w:t>
      </w:r>
      <w:r w:rsidR="00DE0494">
        <w:rPr>
          <w:sz w:val="22"/>
          <w:szCs w:val="22"/>
        </w:rPr>
        <w:t>proizlazi da dužnik nema imovine</w:t>
      </w:r>
      <w:r w:rsidR="007F6279">
        <w:rPr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EC077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trenutku </w:t>
      </w:r>
      <w:r w:rsidR="000C7196">
        <w:rPr>
          <w:sz w:val="22"/>
          <w:szCs w:val="22"/>
        </w:rPr>
        <w:t>nema imovine</w:t>
      </w:r>
      <w:r w:rsidR="003662EB">
        <w:rPr>
          <w:sz w:val="22"/>
          <w:szCs w:val="22"/>
        </w:rPr>
        <w:t xml:space="preserve">, a </w:t>
      </w:r>
      <w:r w:rsidR="00E7558D" w:rsidRPr="00E7558D">
        <w:rPr>
          <w:sz w:val="22"/>
          <w:szCs w:val="22"/>
        </w:rPr>
        <w:t xml:space="preserve">prema prijedlogu za otvaranje stečajnog postupka dužnik na dan </w:t>
      </w:r>
      <w:r w:rsidR="007F6279">
        <w:rPr>
          <w:sz w:val="22"/>
          <w:szCs w:val="22"/>
        </w:rPr>
        <w:t>1. rujna 2015</w:t>
      </w:r>
      <w:r w:rsidR="00EE3B6B">
        <w:rPr>
          <w:sz w:val="22"/>
          <w:szCs w:val="22"/>
        </w:rPr>
        <w:t xml:space="preserve">. godine dužnik </w:t>
      </w:r>
      <w:r w:rsidR="00EE3B6B" w:rsidRPr="00EE3B6B">
        <w:rPr>
          <w:sz w:val="22"/>
          <w:szCs w:val="22"/>
        </w:rPr>
        <w:t xml:space="preserve">u Očevidniku redoslijeda osnova za plaćanje evidentirane neizvršene osnove za plaćanje u neprekinutom razdoblju od </w:t>
      </w:r>
      <w:r w:rsidR="007F6279">
        <w:rPr>
          <w:sz w:val="22"/>
          <w:szCs w:val="22"/>
        </w:rPr>
        <w:t>316</w:t>
      </w:r>
      <w:r w:rsidR="00EE3B6B" w:rsidRPr="00EE3B6B">
        <w:rPr>
          <w:sz w:val="22"/>
          <w:szCs w:val="22"/>
        </w:rPr>
        <w:t xml:space="preserve"> dana</w:t>
      </w:r>
      <w:r w:rsidR="00EE3B6B">
        <w:rPr>
          <w:sz w:val="22"/>
          <w:szCs w:val="22"/>
        </w:rPr>
        <w:t xml:space="preserve"> u ukupnom iznos od </w:t>
      </w:r>
      <w:r w:rsidR="007F6279">
        <w:rPr>
          <w:sz w:val="22"/>
          <w:szCs w:val="22"/>
        </w:rPr>
        <w:t xml:space="preserve">14.914,80 kuna, dok je prema podacima FINE na dan 7. lipnja 2017. god. (list spisa 25-26) račun dužnika u neprekidnoj blokadi 960 dana za iznos od 34.990,95 kuna. </w:t>
      </w:r>
    </w:p>
    <w:p w:rsidRDefault="007F6279" w:rsidP="00E7558D" w:rsidR="007F627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7F6279" w:rsidP="00E7558D" w:rsidR="007F6279" w:rsidRPr="00E7558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Zatraženi predujam potreban je za pokriće troškova vođenja stečajnog postupka koji se odnosi na stvarne materijalne troškove stečajnom upravitelju, (uredski materijal, pošta, telefon i sl.), troškove otvaranja i zatvaranja računa, troškove naknade za platni promet, troškove pristojbi za Držani zavod za statistiku i javnog bilježnika, putne troškove stečajnog upravitelja, troškove sortiranja i arhiviranja te troškove nagrade stečajnog upravitelja, kao i druge troškove postupka. 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7F6279">
        <w:rPr>
          <w:b/>
          <w:sz w:val="22"/>
          <w:szCs w:val="22"/>
        </w:rPr>
        <w:t>8. lipnja</w:t>
      </w:r>
      <w:r w:rsidR="001157E3">
        <w:rPr>
          <w:b/>
          <w:sz w:val="22"/>
          <w:szCs w:val="22"/>
        </w:rPr>
        <w:t xml:space="preserve"> 2017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7F6279">
        <w:rPr>
          <w:sz w:val="22"/>
          <w:szCs w:val="22"/>
        </w:rPr>
        <w:t>19</w:t>
      </w:r>
      <w:r w:rsidRPr="0011295E">
        <w:rPr>
          <w:sz w:val="22"/>
          <w:szCs w:val="22"/>
        </w:rPr>
        <w:t xml:space="preserve">. st. </w:t>
      </w:r>
      <w:r w:rsidR="007F6279">
        <w:rPr>
          <w:sz w:val="22"/>
          <w:szCs w:val="22"/>
        </w:rPr>
        <w:t>3. S</w:t>
      </w:r>
      <w:r w:rsidRPr="0011295E">
        <w:rPr>
          <w:sz w:val="22"/>
          <w:szCs w:val="22"/>
        </w:rPr>
        <w:t>Z).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7F6279">
        <w:rPr>
          <w:sz w:val="22"/>
          <w:szCs w:val="22"/>
        </w:rPr>
        <w:t>08.06.2017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6C0" w:rsidR="003B16C0">
      <w:r>
        <w:separator/>
      </w:r>
    </w:p>
  </w:endnote>
  <w:endnote w:id="0" w:type="continuationSeparator">
    <w:p w:rsidRDefault="003B16C0" w:rsidR="003B1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6C0" w:rsidR="003B16C0">
      <w:r>
        <w:separator/>
      </w:r>
    </w:p>
  </w:footnote>
  <w:footnote w:id="0" w:type="continuationSeparator">
    <w:p w:rsidRDefault="003B16C0" w:rsidR="003B16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8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7F6279">
      <w:rPr>
        <w:b/>
        <w:sz w:val="22"/>
        <w:szCs w:val="22"/>
      </w:rPr>
      <w:t>973</w:t>
    </w:r>
    <w:r w:rsidRPr="004E5486">
      <w:rPr>
        <w:b/>
        <w:sz w:val="22"/>
        <w:szCs w:val="22"/>
      </w:rPr>
      <w:t>/2016-</w:t>
    </w:r>
    <w:r w:rsidR="007F6279">
      <w:rPr>
        <w:b/>
        <w:sz w:val="22"/>
        <w:szCs w:val="22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25239"/>
    <w:rsid w:val="000467BA"/>
    <w:rsid w:val="000516DE"/>
    <w:rsid w:val="0005220F"/>
    <w:rsid w:val="0005277B"/>
    <w:rsid w:val="000543D0"/>
    <w:rsid w:val="000543E5"/>
    <w:rsid w:val="00070258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F25F7"/>
    <w:rsid w:val="0011295E"/>
    <w:rsid w:val="00112F22"/>
    <w:rsid w:val="001157E3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662EB"/>
    <w:rsid w:val="003673E3"/>
    <w:rsid w:val="0037301E"/>
    <w:rsid w:val="0037664A"/>
    <w:rsid w:val="00393AB3"/>
    <w:rsid w:val="003B16C0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46AE"/>
    <w:rsid w:val="00536ABE"/>
    <w:rsid w:val="00540E28"/>
    <w:rsid w:val="00564351"/>
    <w:rsid w:val="0056593F"/>
    <w:rsid w:val="00572F4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5F6E59"/>
    <w:rsid w:val="00606E5E"/>
    <w:rsid w:val="006173EA"/>
    <w:rsid w:val="00624EA1"/>
    <w:rsid w:val="00636F2C"/>
    <w:rsid w:val="00645D3A"/>
    <w:rsid w:val="0065029E"/>
    <w:rsid w:val="00677DC9"/>
    <w:rsid w:val="00686130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63FAE"/>
    <w:rsid w:val="00771395"/>
    <w:rsid w:val="00793003"/>
    <w:rsid w:val="007B7A0F"/>
    <w:rsid w:val="007E206B"/>
    <w:rsid w:val="007E78F7"/>
    <w:rsid w:val="007F6279"/>
    <w:rsid w:val="00806A47"/>
    <w:rsid w:val="0082407F"/>
    <w:rsid w:val="00865B8C"/>
    <w:rsid w:val="008669FE"/>
    <w:rsid w:val="00870944"/>
    <w:rsid w:val="00895DF7"/>
    <w:rsid w:val="008B261F"/>
    <w:rsid w:val="008B5CC3"/>
    <w:rsid w:val="008C043C"/>
    <w:rsid w:val="008C2895"/>
    <w:rsid w:val="00906789"/>
    <w:rsid w:val="009267C2"/>
    <w:rsid w:val="00927031"/>
    <w:rsid w:val="0093736B"/>
    <w:rsid w:val="00970B9F"/>
    <w:rsid w:val="009806D9"/>
    <w:rsid w:val="00981922"/>
    <w:rsid w:val="00991355"/>
    <w:rsid w:val="009916D5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72C6E"/>
    <w:rsid w:val="00A86F09"/>
    <w:rsid w:val="00A8734E"/>
    <w:rsid w:val="00AA7C43"/>
    <w:rsid w:val="00AB3330"/>
    <w:rsid w:val="00AE21DC"/>
    <w:rsid w:val="00AF0D2C"/>
    <w:rsid w:val="00AF75EE"/>
    <w:rsid w:val="00B0520B"/>
    <w:rsid w:val="00B10891"/>
    <w:rsid w:val="00B11191"/>
    <w:rsid w:val="00B17CD4"/>
    <w:rsid w:val="00B24CB9"/>
    <w:rsid w:val="00B41740"/>
    <w:rsid w:val="00B60244"/>
    <w:rsid w:val="00B84202"/>
    <w:rsid w:val="00B87CE4"/>
    <w:rsid w:val="00B970E1"/>
    <w:rsid w:val="00BB198F"/>
    <w:rsid w:val="00BB68B9"/>
    <w:rsid w:val="00BD7EA1"/>
    <w:rsid w:val="00BE58FE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2CA6"/>
    <w:rsid w:val="00C9448E"/>
    <w:rsid w:val="00CC3B20"/>
    <w:rsid w:val="00CE7D5C"/>
    <w:rsid w:val="00D03666"/>
    <w:rsid w:val="00D05927"/>
    <w:rsid w:val="00D23D19"/>
    <w:rsid w:val="00D24022"/>
    <w:rsid w:val="00D330A2"/>
    <w:rsid w:val="00D72043"/>
    <w:rsid w:val="00D76DC3"/>
    <w:rsid w:val="00D96444"/>
    <w:rsid w:val="00DA39B1"/>
    <w:rsid w:val="00DA50A1"/>
    <w:rsid w:val="00DB71D4"/>
    <w:rsid w:val="00DC25C9"/>
    <w:rsid w:val="00DC2EE9"/>
    <w:rsid w:val="00DD1A80"/>
    <w:rsid w:val="00DE0494"/>
    <w:rsid w:val="00DE3274"/>
    <w:rsid w:val="00DE4DF1"/>
    <w:rsid w:val="00DE5541"/>
    <w:rsid w:val="00E1576F"/>
    <w:rsid w:val="00E43217"/>
    <w:rsid w:val="00E51919"/>
    <w:rsid w:val="00E7334E"/>
    <w:rsid w:val="00E7558D"/>
    <w:rsid w:val="00EA7E54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239D3"/>
    <w:rsid w:val="00F40B0F"/>
    <w:rsid w:val="00F417BF"/>
    <w:rsid w:val="00F82783"/>
    <w:rsid w:val="00F860AB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8F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8F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8F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8F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8F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8F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8F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8F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PLOČICE KARALIĆ j.d.o.o. za građevinarstvo i usluge</izvorni_sadrzaj>
    <derivirana_varijabla naziv="DomainObject.Predmet.ProtustrankaFormated_1">  PLOČICE KARALIĆ j.d.o.o. za građevinarstvo i usluge</derivirana_varijabla>
  </DomainObject.Predmet.ProtustrankaFormated>
  <DomainObject.Predmet.ProtustrankaFormatedOIB>
    <izvorni_sadrzaj>  PLOČICE KARALIĆ j.d.o.o. za građevinarstvo i usluge, OIB 56798502487</izvorni_sadrzaj>
    <derivirana_varijabla naziv="DomainObject.Predmet.ProtustrankaFormatedOIB_1">  PLOČICE KARALIĆ j.d.o.o. za građevinarstvo i usluge, OIB 56798502487</derivirana_varijabla>
  </DomainObject.Predmet.ProtustrankaFormatedOIB>
  <DomainObject.Predmet.ProtustrankaFormatedWithAdress>
    <izvorni_sadrzaj> PLOČICE KARALIĆ j.d.o.o. za građevinarstvo i usluge, Put Divulja 2, 21217 Kaštel Štafilić</izvorni_sadrzaj>
    <derivirana_varijabla naziv="DomainObject.Predmet.ProtustrankaFormatedWithAdress_1"> PLOČICE KARALIĆ j.d.o.o. za građevinarstvo i usluge, Put Divulja 2, 21217 Kaštel Štafilić</derivirana_varijabla>
  </DomainObject.Predmet.ProtustrankaFormatedWithAdress>
  <DomainObject.Predmet.ProtustrankaFormatedWithAdressOIB>
    <izvorni_sadrzaj> PLOČICE KARALIĆ j.d.o.o. za građevinarstvo i usluge, OIB 56798502487, Put Divulja 2, 21217 Kaštel Štafilić</izvorni_sadrzaj>
    <derivirana_varijabla naziv="DomainObject.Predmet.ProtustrankaFormatedWithAdressOIB_1"> PLOČICE KARALIĆ j.d.o.o. za građevinarstvo i usluge, OIB 56798502487, Put Divulja 2, 21217 Kaštel Štafilić</derivirana_varijabla>
  </DomainObject.Predmet.ProtustrankaFormatedWithAdressOIB>
  <DomainObject.Predmet.ProtustrankaWithAdress>
    <izvorni_sadrzaj>PLOČICE KARALIĆ j.d.o.o. za građevinarstvo i usluge Put Divulja 2, 21217 Kaštel Štafilić</izvorni_sadrzaj>
    <derivirana_varijabla naziv="DomainObject.Predmet.ProtustrankaWithAdress_1">PLOČICE KARALIĆ j.d.o.o. za građevinarstvo i usluge Put Divulja 2, 21217 Kaštel Štafilić</derivirana_varijabla>
  </DomainObject.Predmet.ProtustrankaWithAdress>
  <DomainObject.Predmet.ProtustrankaWithAdressOIB>
    <izvorni_sadrzaj>PLOČICE KARALIĆ j.d.o.o. za građevinarstvo i usluge, OIB 56798502487, Put Divulja 2, 21217 Kaštel Štafilić</izvorni_sadrzaj>
    <derivirana_varijabla naziv="DomainObject.Predmet.ProtustrankaWithAdressOIB_1">PLOČICE KARALIĆ j.d.o.o. za građevinarstvo i usluge, OIB 56798502487, Put Divulja 2, 21217 Kaštel Štafilić</derivirana_varijabla>
  </DomainObject.Predmet.ProtustrankaWithAdressOIB>
  <DomainObject.Predmet.ProtustrankaNazivFormated>
    <izvorni_sadrzaj>PLOČICE KARALIĆ j.d.o.o. za građevinarstvo i usluge</izvorni_sadrzaj>
    <derivirana_varijabla naziv="DomainObject.Predmet.ProtustrankaNazivFormated_1">PLOČICE KARALIĆ j.d.o.o. za građevinarstvo i usluge</derivirana_varijabla>
  </DomainObject.Predmet.ProtustrankaNazivFormated>
  <DomainObject.Predmet.ProtustrankaNazivFormatedOIB>
    <izvorni_sadrzaj>PLOČICE KARALIĆ j.d.o.o. za građevinarstvo i usluge, OIB 56798502487</izvorni_sadrzaj>
    <derivirana_varijabla naziv="DomainObject.Predmet.ProtustrankaNazivFormatedOIB_1">PLOČICE KARALIĆ j.d.o.o. za građevinarstvo i usluge, OIB 56798502487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14914.80</izvorni_sadrzaj>
    <derivirana_varijabla naziv="DomainObject.Predmet.TrenutnaVrijednost_1">14914.80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PLOČICE KARALIĆ j.d.o.o. za građevinarstvo i usluge</item>
    </izvorni_sadrzaj>
    <derivirana_varijabla naziv="DomainObject.Predmet.ProtuStrankaListFormated_1">
      <item>PLOČICE KARALIĆ j.d.o.o. za građevinarstvo i usluge</item>
    </derivirana_varijabla>
  </DomainObject.Predmet.ProtuStrankaListFormated>
  <DomainObject.Predmet.ProtuStrankaListFormatedOIB>
    <izvorni_sadrzaj>
      <item>PLOČICE KARALIĆ j.d.o.o. za građevinarstvo i usluge, OIB 56798502487</item>
    </izvorni_sadrzaj>
    <derivirana_varijabla naziv="DomainObject.Predmet.ProtuStrankaListFormatedOIB_1">
      <item>PLOČICE KARALIĆ j.d.o.o. za građevinarstvo i usluge, OIB 56798502487</item>
    </derivirana_varijabla>
  </DomainObject.Predmet.ProtuStrankaListFormatedOIB>
  <DomainObject.Predmet.ProtuStrankaListFormatedWithAdress>
    <izvorni_sadrzaj>
      <item>PLOČICE KARALIĆ j.d.o.o. za građevinarstvo i usluge, Put Divulja 2, 21217 Kaštel Štafilić</item>
    </izvorni_sadrzaj>
    <derivirana_varijabla naziv="DomainObject.Predmet.ProtuStrankaListFormatedWithAdress_1">
      <item>PLOČICE KARALIĆ j.d.o.o. za građevinarstvo i usluge, Put Divulja 2, 21217 Kaštel Štafilić</item>
    </derivirana_varijabla>
  </DomainObject.Predmet.ProtuStrankaListFormatedWithAdress>
  <DomainObject.Predmet.ProtuStrankaListFormatedWithAdressOIB>
    <izvorni_sadrzaj>
      <item>PLOČICE KARALIĆ j.d.o.o. za građevinarstvo i usluge, OIB 56798502487, Put Divulja 2, 21217 Kaštel Štafilić</item>
    </izvorni_sadrzaj>
    <derivirana_varijabla naziv="DomainObject.Predmet.ProtuStrankaListFormatedWithAdressOIB_1">
      <item>PLOČICE KARALIĆ j.d.o.o. za građevinarstvo i usluge, OIB 56798502487, Put Divulja 2, 21217 Kaštel Štafilić</item>
    </derivirana_varijabla>
  </DomainObject.Predmet.ProtuStrankaListFormatedWithAdressOIB>
  <DomainObject.Predmet.ProtuStrankaListNazivFormated>
    <izvorni_sadrzaj>
      <item>PLOČICE KARALIĆ j.d.o.o. za građevinarstvo i usluge</item>
    </izvorni_sadrzaj>
    <derivirana_varijabla naziv="DomainObject.Predmet.ProtuStrankaListNazivFormated_1">
      <item>PLOČICE KARALIĆ j.d.o.o. za građevinarstvo i usluge</item>
    </derivirana_varijabla>
  </DomainObject.Predmet.ProtuStrankaListNazivFormated>
  <DomainObject.Predmet.ProtuStrankaListNazivFormatedOIB>
    <izvorni_sadrzaj>
      <item>PLOČICE KARALIĆ j.d.o.o. za građevinarstvo i usluge, OIB 56798502487</item>
    </izvorni_sadrzaj>
    <derivirana_varijabla naziv="DomainObject.Predmet.ProtuStrankaListNazivFormatedOIB_1">
      <item>PLOČICE KARALIĆ j.d.o.o. za građevinarstvo i usluge, OIB 56798502487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PLOČICE KARALIĆ j.d.o.o. za građevinarstvo i usluge</izvorni_sadrzaj>
    <derivirana_varijabla naziv="DomainObject.Predmet.ProtustrankaIDrugi_1">PLOČICE KARALIĆ j.d.o.o. za građevinarstvo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PLOČICE KARALIĆ j.d.o.o. za građevinarstvo i usluge, OIB 56798502487, Put Divulja 2, 21217 Kaštel Štafilić</izvorni_sadrzaj>
    <derivirana_varijabla naziv="DomainObject.Predmet.ProtustrankaIDrugiAdressOIB_1">PLOČICE KARALIĆ j.d.o.o. za građevinarstvo i usluge, OIB 56798502487, Put Divulja 2,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PLOČICE KARALIĆ j.d.o.o. za građevinarstvo i usluge</item>
      <item>FINANCIJSKA AGENCIJA, PODRUŽNICA SPLIT</item>
    </izvorni_sadrzaj>
    <derivirana_varijabla naziv="DomainObject.Predmet.SudioniciListNaziv_1">
      <item>PLOČICE KARALIĆ j.d.o.o. za građevinarstvo i usluge</item>
      <item>FINANCIJSKA AGENCIJA, PODRUŽNICA SPLIT</item>
    </derivirana_varijabla>
  </DomainObject.Predmet.SudioniciListNaziv>
  <DomainObject.Predmet.SudioniciListAdressOIB>
    <izvorni_sadrzaj>
      <item>PLOČICE KARALIĆ j.d.o.o. za građevinarstvo i usluge, OIB 56798502487, Put Divulja 2,21217 Kaštel Štafilić</item>
      <item>FINANCIJSKA AGENCIJA, PODRUŽNICA SPLIT, OIB 85821130368, Mažuranićevo šetalište 24b,21000 Split</item>
    </izvorni_sadrzaj>
    <derivirana_varijabla naziv="DomainObject.Predmet.SudioniciListAdressOIB_1">
      <item>PLOČICE KARALIĆ j.d.o.o. za građevinarstvo i usluge, OIB 56798502487, Put Divulja 2,21217 Kaštel Štafilić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56798502487</item>
      <item>, OIB 85821130368</item>
    </izvorni_sadrzaj>
    <derivirana_varijabla naziv="DomainObject.Predmet.SudioniciListNazivOIB_1">
      <item>, OIB 56798502487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390C33-5018-4EEC-8DA2-04865341C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849</properties:Words>
  <properties:Characters>4684</properties:Characters>
  <properties:Lines>109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2017-06-08T07:55:00Z</dcterms:created>
  <dc:creator>Ante Kačić</dc:creator>
  <cp:lastModifiedBy>Paško Bačić</cp:lastModifiedBy>
  <cp:lastPrinted>2017-06-08T07:54:00Z</cp:lastPrinted>
  <dcterms:modified xmlns:xsi="http://www.w3.org/2001/XMLSchema-instance" xsi:type="dcterms:W3CDTF">2017-06-08T07:58:00Z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