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ee65" w14:paraId="734ee65" w:rsidRDefault="001A2A9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693420</wp:posOffset>
            </wp:positionV>
            <wp:extent cy="856615" cx="6419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6615" cx="64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A2A9F" w:rsidP="001A2A9F" w:rsidR="001A2A9F">
      <w:pPr>
        <w:spacing w:after="0"/>
        <w:jc w:val="both"/>
      </w:pPr>
      <w:r w:rsidRPr="001A2A9F">
        <w:rPr>
          <w:rFonts w:cs="Times New Roman" w:eastAsia="Times New Roman"/>
          <w:noProof/>
          <w:szCs w:val="20"/>
          <w:lang w:eastAsia="hr-HR"/>
        </w:rPr>
        <w:t xml:space="preserve">   </w:t>
      </w:r>
      <w:r>
        <w:rPr>
          <w:rFonts w:cs="Times New Roman" w:eastAsia="Times New Roman"/>
          <w:noProof/>
          <w:szCs w:val="20"/>
          <w:lang w:eastAsia="hr-HR"/>
        </w:rPr>
        <w:t xml:space="preserve">     </w:t>
      </w:r>
      <w:r w:rsidRPr="001A2A9F">
        <w:rPr>
          <w:rFonts w:cs="Times New Roman" w:eastAsia="Times New Roman"/>
          <w:noProof/>
          <w:szCs w:val="20"/>
          <w:lang w:eastAsia="hr-HR"/>
        </w:rPr>
        <w:t xml:space="preserve">  </w:t>
      </w:r>
      <w:r>
        <w:t>Republika Hrvatska</w:t>
      </w:r>
    </w:p>
    <w:p w:rsidRDefault="001A2A9F" w:rsidP="001A2A9F" w:rsidR="001A2A9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A2A9F" w:rsidP="001A2A9F" w:rsidR="001A2A9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1A2A9F">
        <w:rPr>
          <w:rFonts w:cs="Times New Roman" w:eastAsia="Times New Roman"/>
          <w:noProof/>
          <w:szCs w:val="20"/>
          <w:lang w:eastAsia="hr-HR"/>
        </w:rPr>
        <w:t xml:space="preserve">   Poslovni broj: 5. St-552/2017-19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A2A9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A2A9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2A9F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1A2A9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UGOSTITELJSTVO TRGOVINA FAZAN jednostavno društvo s ograničenom odgovornošću, </w:t>
      </w:r>
      <w:proofErr w:type="spellStart"/>
      <w:r w:rsidRPr="001A2A9F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1A2A9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1A2A9F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1A2A9F">
        <w:rPr>
          <w:rFonts w:cs="Times New Roman" w:eastAsia="Times New Roman"/>
          <w:szCs w:val="20"/>
          <w:lang w:eastAsia="hr-HR"/>
        </w:rPr>
        <w:t xml:space="preserve"> 25, MBS: 080935693, OIB: 25436586189, kojeg zastupa punomoćnik Mirjana </w:t>
      </w:r>
      <w:proofErr w:type="spellStart"/>
      <w:r w:rsidRPr="001A2A9F">
        <w:rPr>
          <w:rFonts w:cs="Times New Roman" w:eastAsia="Times New Roman"/>
          <w:szCs w:val="20"/>
          <w:lang w:eastAsia="hr-HR"/>
        </w:rPr>
        <w:t>Helebrant</w:t>
      </w:r>
      <w:proofErr w:type="spellEnd"/>
      <w:r w:rsidRPr="001A2A9F">
        <w:rPr>
          <w:rFonts w:cs="Times New Roman" w:eastAsia="Times New Roman"/>
          <w:szCs w:val="20"/>
          <w:lang w:eastAsia="hr-HR"/>
        </w:rPr>
        <w:t>, odvjetnica iz Zagreba, 22. studenog 2018.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A2A9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2A9F">
        <w:rPr>
          <w:rFonts w:cs="Times New Roman" w:eastAsia="Times New Roman"/>
          <w:szCs w:val="20"/>
          <w:lang w:eastAsia="hr-HR"/>
        </w:rPr>
        <w:t>r i j e š i o   j e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2A9F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UGOSTITELJSTVO TRGOVINA FAZAN jednostavno društvo s ograničenom odgovornošću, </w:t>
      </w:r>
      <w:proofErr w:type="spellStart"/>
      <w:r w:rsidRPr="001A2A9F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1A2A9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1A2A9F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1A2A9F">
        <w:rPr>
          <w:rFonts w:cs="Times New Roman" w:eastAsia="Times New Roman"/>
          <w:szCs w:val="20"/>
          <w:lang w:eastAsia="hr-HR"/>
        </w:rPr>
        <w:t xml:space="preserve"> 25, MBS: 080935693, OIB: 25436586189,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1A2A9F">
        <w:rPr>
          <w:rFonts w:cs="Times New Roman" w:eastAsia="Times New Roman"/>
          <w:noProof/>
          <w:szCs w:val="20"/>
          <w:lang w:eastAsia="hr-HR"/>
        </w:rPr>
        <w:t xml:space="preserve"> model HR05 540-552-17.         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2A9F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2A9F">
        <w:rPr>
          <w:rFonts w:cs="Times New Roman" w:eastAsia="Times New Roman"/>
          <w:szCs w:val="20"/>
          <w:lang w:eastAsia="hr-HR"/>
        </w:rPr>
        <w:t>Obrazloženje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2A9F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19. kolovoza 2016. Trgovačkom sudu u Zagrebu podnijela prijedlog za otvaranje stečajnog postupka nad dužnikom</w:t>
      </w:r>
      <w:r w:rsidRPr="001A2A9F">
        <w:rPr>
          <w:rFonts w:cs="Times New Roman" w:eastAsia="Times New Roman"/>
          <w:szCs w:val="20"/>
          <w:lang w:eastAsia="hr-HR"/>
        </w:rPr>
        <w:t xml:space="preserve"> UGOSTITELJSTVO TRGOVINA FAZAN jednostavno društvo s ograničenom odgovornošću, </w:t>
      </w:r>
      <w:proofErr w:type="spellStart"/>
      <w:r w:rsidRPr="001A2A9F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1A2A9F">
        <w:rPr>
          <w:rFonts w:cs="Times New Roman" w:eastAsia="Times New Roman"/>
          <w:szCs w:val="20"/>
          <w:lang w:eastAsia="hr-HR"/>
        </w:rPr>
        <w:t xml:space="preserve">, koji je zaprimljen pod brojem St-5671/2016 i sukladno rješenju predsjednika Visokog trgovačkog suda Republike Hrvatske poslovni broj Su-525/17-9 od 26. lipnja 2017. ustupljen je ovom sudu na daljnji postupak. 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2A9F">
        <w:rPr>
          <w:rFonts w:cs="Times New Roman" w:eastAsia="Times New Roman"/>
          <w:szCs w:val="20"/>
          <w:lang w:eastAsia="hr-HR"/>
        </w:rPr>
        <w:t xml:space="preserve">Rješenjem od 4. siječnja </w:t>
      </w:r>
      <w:r w:rsidRPr="001A2A9F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1A2A9F">
        <w:rPr>
          <w:rFonts w:cs="Times New Roman" w:eastAsia="Times New Roman"/>
          <w:szCs w:val="20"/>
          <w:lang w:eastAsia="hr-HR"/>
        </w:rPr>
        <w:t xml:space="preserve">sud je, temeljem čl.115. st.1. SZ-a, pokrenuo prethodni postupak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dužnika Juraj </w:t>
      </w:r>
      <w:proofErr w:type="spellStart"/>
      <w:r w:rsidRPr="001A2A9F">
        <w:rPr>
          <w:rFonts w:cs="Times New Roman" w:eastAsia="Times New Roman"/>
          <w:szCs w:val="20"/>
          <w:lang w:eastAsia="hr-HR"/>
        </w:rPr>
        <w:t>Pavliša</w:t>
      </w:r>
      <w:proofErr w:type="spellEnd"/>
      <w:r w:rsidRPr="001A2A9F">
        <w:rPr>
          <w:rFonts w:cs="Times New Roman" w:eastAsia="Times New Roman"/>
          <w:szCs w:val="20"/>
          <w:lang w:eastAsia="hr-HR"/>
        </w:rPr>
        <w:t xml:space="preserve">, kojem je, sukladno čl.117. st.2. SZ, naloženo da sastavi i podnese sudu pisano izvješće o financijsko-gospodarskom stanju dužnika 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2A9F">
        <w:rPr>
          <w:rFonts w:cs="Times New Roman" w:eastAsia="Calibri"/>
          <w:szCs w:val="20"/>
          <w:lang w:eastAsia="hr-HR"/>
        </w:rPr>
        <w:t>Z</w:t>
      </w:r>
      <w:r w:rsidRPr="001A2A9F">
        <w:rPr>
          <w:rFonts w:cs="Times New Roman" w:eastAsia="Times New Roman"/>
          <w:szCs w:val="20"/>
          <w:lang w:eastAsia="hr-HR"/>
        </w:rPr>
        <w:t xml:space="preserve">akonski zastupnik dužnika nije došao na ročište i nije podnio pisano izvješće o gospodarsko-financijskom stanju dužnika. 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A2A9F">
        <w:rPr>
          <w:rFonts w:cs="Times New Roman" w:eastAsia="Calibri"/>
          <w:szCs w:val="20"/>
          <w:lang w:eastAsia="hr-HR"/>
        </w:rPr>
        <w:t>Temeljem čl.113. st.1. SZ-a sud je zakonskom zastupniku dužnika rješe</w:t>
      </w:r>
      <w:r w:rsidRPr="001A2A9F">
        <w:rPr>
          <w:rFonts w:cs="Times New Roman" w:eastAsia="Times New Roman"/>
          <w:szCs w:val="20"/>
          <w:lang w:eastAsia="hr-HR"/>
        </w:rPr>
        <w:t>njem od 4. siječnja 2018.</w:t>
      </w:r>
      <w:r w:rsidRPr="001A2A9F">
        <w:rPr>
          <w:rFonts w:cs="Times New Roman" w:eastAsia="Calibri"/>
          <w:szCs w:val="20"/>
          <w:lang w:eastAsia="hr-HR"/>
        </w:rPr>
        <w:t xml:space="preserve"> naložio plaćanje predujma za namirenje troškova stečajnog postupka i to iznos od 1.000,00 kn u Fond za namirenje troškova stečajnog postupka, te dodatni iznos od 5.000,00 kn. 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A2A9F">
        <w:rPr>
          <w:rFonts w:cs="Times New Roman" w:eastAsia="Times New Roman"/>
          <w:noProof/>
          <w:szCs w:val="20"/>
          <w:lang w:eastAsia="hr-HR"/>
        </w:rPr>
        <w:t>Radi utvrđenja raspolaže li dužnik imovinom koja bi bila dostatna za namirenje troškova stečajnog postupka sud je, temeljem čl.117. SZ-a, zatražio od Državne geodetske uprave, Ministarstva unutarnjih poslova, Policijske uprave Međimurske, Općinskog suda u Zlataru, Zamljišnoknjižni odjel Krapina i Ministarstva financija, Porezne uprave, Područni ured Čakovec, podatke o imovini dužnika.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2A9F">
        <w:rPr>
          <w:rFonts w:cs="Times New Roman" w:eastAsia="Times New Roman"/>
          <w:noProof/>
          <w:szCs w:val="20"/>
          <w:lang w:eastAsia="hr-HR"/>
        </w:rPr>
        <w:t xml:space="preserve">Iz dostavljenih uvjerenja i obavijesti (list 21-23 i 25) </w:t>
      </w:r>
      <w:r w:rsidRPr="001A2A9F">
        <w:rPr>
          <w:rFonts w:cs="Times New Roman" w:eastAsia="Times New Roman"/>
          <w:szCs w:val="20"/>
          <w:lang w:eastAsia="hr-HR"/>
        </w:rPr>
        <w:t>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2A9F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2A9F">
        <w:rPr>
          <w:rFonts w:cs="Times New Roman" w:eastAsia="Times New Roman"/>
          <w:szCs w:val="20"/>
          <w:lang w:eastAsia="hr-HR"/>
        </w:rPr>
        <w:t xml:space="preserve">  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2A9F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2A9F">
        <w:rPr>
          <w:rFonts w:cs="Times New Roman" w:eastAsia="Times New Roman"/>
          <w:szCs w:val="20"/>
          <w:lang w:eastAsia="hr-HR"/>
        </w:rPr>
        <w:t>U Bjelovaru 22. studenog 2018.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2A9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Sutkinja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2A9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Marija Petrina Kubica v.r.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2A9F" w:rsidP="001A2A9F" w:rsidR="001A2A9F" w:rsidRPr="001A2A9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A2A9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A2A9F" w:rsidP="001A2A9F" w:rsidR="001A2A9F" w:rsidRPr="001A2A9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A2A9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2A9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2A9F" w:rsidP="001A2A9F" w:rsidR="001A2A9F" w:rsidRPr="001A2A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1A2A9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0302401"/>
      <w:docPartObj>
        <w:docPartGallery w:val="Page Numbers (Top of Page)"/>
        <w:docPartUnique/>
      </w:docPartObj>
    </w:sdtPr>
    <w:sdtContent>
      <w:p w:rsidRDefault="001A2A9F" w:rsidP="001A2A9F" w:rsidR="001A2A9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A2A9F" w:rsidP="001A2A9F" w:rsidR="008333A9" w:rsidRPr="001A2A9F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1A2A9F">
      <w:rPr>
        <w:rFonts w:cs="Times New Roman" w:eastAsia="Times New Roman"/>
        <w:noProof/>
        <w:szCs w:val="20"/>
        <w:lang w:eastAsia="hr-HR"/>
      </w:rPr>
      <w:t>Poslovni broj: 5. St-552/2017-19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A9F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952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St-552/2017-21</izvorni_sadrzaj>
    <derivirana_varijabla naziv="DomainObject.Oznaka_1">St-552/2017-21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TRGOVINA FAZAN jednostavno društvo s ograničenom odgovornošću zastupanog po punomoćniku Juraj Pavliša; Mirjana Helebrant, odvj.</izvorni_sadrzaj>
    <derivirana_varijabla naziv="DomainObject.Predmet.ProtustrankaFormated_1">  UGOSTITELJSTVO TRGOVINA FAZAN jednostavno društvo s ograničenom odgovornošću zastupanog po punomoćniku Juraj Pavliša; Mirjana Helebrant, odvj.</derivirana_varijabla>
  </DomainObject.Predmet.ProtustrankaFormated>
  <DomainObject.Predmet.ProtustrankaFormatedOIB>
    <izvorni_sadrzaj>  UGOSTITELJSTVO TRGOVINA FAZAN jednostavno društvo s ograničenom odgovornošću, OIB 25436586189 zastupanog po punomoćniku Juraj Pavliša; Mirjana Helebrant, odvj.</izvorni_sadrzaj>
    <derivirana_varijabla naziv="DomainObject.Predmet.ProtustrankaFormatedOIB_1">  UGOSTITELJSTVO TRGOVINA FAZAN jednostavno društvo s ograničenom odgovornošću, OIB 25436586189 zastupanog po punomoćniku Juraj Pavliša; Mirjana Helebrant, odvj.</derivirana_varijabla>
  </DomainObject.Predmet.ProtustrankaFormatedOIB>
  <DomainObject.Predmet.ProtustrankaFormatedWithAdress>
    <izvorni_sadrzaj> UGOSTITELJSTVO TRGOVINA FAZAN jednostavno društvo s ograničenom odgovornošću, Maturovec 25, 49217 Maturovec zastupanog po punomoćniku Juraj Pavliša; Mirjana Helebrant, odvj.</izvorni_sadrzaj>
    <derivirana_varijabla naziv="DomainObject.Predmet.ProtustrankaFormatedWithAdress_1"> UGOSTITELJSTVO TRGOVINA FAZAN jednostavno društvo s ograničenom odgovornošću, Maturovec 25, 49217 Maturovec zastupanog po punomoćniku Juraj Pavliša; Mirjana Helebrant, odvj.</derivirana_varijabla>
  </DomainObject.Predmet.ProtustrankaFormatedWithAdress>
  <DomainObject.Predmet.ProtustrankaFormatedWithAdressOIB>
    <izvorni_sadrzaj> UGOSTITELJSTVO TRGOVINA FAZAN jednostavno društvo s ograničenom odgovornošću, OIB 25436586189, Maturovec 25, 49217 Maturovec zastupanog po punomoćniku Juraj Pavliša; Mirjana Helebrant, odvj.</izvorni_sadrzaj>
    <derivirana_varijabla naziv="DomainObject.Predmet.ProtustrankaFormatedWithAdressOIB_1"> UGOSTITELJSTVO TRGOVINA FAZAN jednostavno društvo s ograničenom odgovornošću, OIB 25436586189, Maturovec 25, 49217 Maturovec zastupanog po punomoćniku Juraj Pavliša; Mirjana Helebrant, odvj.</derivirana_varijabla>
  </DomainObject.Predmet.ProtustrankaFormatedWithAdressOIB>
  <DomainObject.Predmet.ProtustrankaWithAdress>
    <izvorni_sadrzaj>UGOSTITELJSTVO TRGOVINA FAZAN jednostavno društvo s ograničenom odgovornošću Maturovec 25, 49217 Maturovec</izvorni_sadrzaj>
    <derivirana_varijabla naziv="DomainObject.Predmet.ProtustrankaWithAdress_1">UGOSTITELJSTVO TRGOVINA FAZAN jednostavno društvo s ograničenom odgovornošću Maturovec 25, 49217 Maturovec</derivirana_varijabla>
  </DomainObject.Predmet.ProtustrankaWithAdress>
  <DomainObject.Predmet.ProtustrankaWithAdressOIB>
    <izvorni_sadrzaj>UGOSTITELJSTVO TRGOVINA FAZAN jednostavno društvo s ograničenom odgovornošću, OIB 25436586189, Maturovec 25, 49217 Maturovec</izvorni_sadrzaj>
    <derivirana_varijabla naziv="DomainObject.Predmet.ProtustrankaWithAdressOIB_1">UGOSTITELJSTVO TRGOVINA FAZAN jednostavno društvo s ograničenom odgovornošću, OIB 25436586189, Maturovec 25, 49217 Maturovec</derivirana_varijabla>
  </DomainObject.Predmet.ProtustrankaWithAdressOIB>
  <DomainObject.Predmet.ProtustrankaNazivFormated>
    <izvorni_sadrzaj>UGOSTITELJSTVO TRGOVINA FAZAN jednostavno društvo s ograničenom odgovornošću</izvorni_sadrzaj>
    <derivirana_varijabla naziv="DomainObject.Predmet.ProtustrankaNazivFormated_1">UGOSTITELJSTVO TRGOVINA FAZAN jednostavno društvo s ograničenom odgovornošću</derivirana_varijabla>
  </DomainObject.Predmet.ProtustrankaNazivFormated>
  <DomainObject.Predmet.ProtustrankaNazivFormatedOIB>
    <izvorni_sadrzaj>UGOSTITELJSTVO TRGOVINA FAZAN jednostavno društvo s ograničenom odgovornošću, OIB 25436586189</izvorni_sadrzaj>
    <derivirana_varijabla naziv="DomainObject.Predmet.ProtustrankaNazivFormatedOIB_1">UGOSTITELJSTVO TRGOVINA FAZAN jednostavno društvo s ograničenom odgovornošću, OIB 25436586189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TRGOVINA FAZAN jednostavno društvo s ograničenom odgovornošću zastupanog po punomoćniku Juraj Pavliša; Mirjana Helebrant, odvj.</item>
    </izvorni_sadrzaj>
    <derivirana_varijabla naziv="DomainObject.Predmet.ProtuStrankaListFormated_1">
      <item>UGOSTITELJSTVO TRGOVINA FAZAN jednostavno društvo s ograničenom odgovornošću zastupanog po punomoćniku Juraj Pavliša; Mirjana Helebrant, odvj.</item>
    </derivirana_varijabla>
  </DomainObject.Predmet.ProtuStrankaListFormated>
  <DomainObject.Predmet.ProtuStrankaListFormatedOIB>
    <izvorni_sadrzaj>
      <item>UGOSTITELJSTVO TRGOVINA FAZAN jednostavno društvo s ograničenom odgovornošću, OIB 25436586189 zastupanog po punomoćniku Juraj Pavliša; Mirjana Helebrant, odvj.</item>
    </izvorni_sadrzaj>
    <derivirana_varijabla naziv="DomainObject.Predmet.ProtuStrankaListFormatedOIB_1">
      <item>UGOSTITELJSTVO TRGOVINA FAZAN jednostavno društvo s ograničenom odgovornošću, OIB 25436586189 zastupanog po punomoćniku Juraj Pavliša; Mirjana Helebrant, odvj.</item>
    </derivirana_varijabla>
  </DomainObject.Predmet.ProtuStrankaListFormatedOIB>
  <DomainObject.Predmet.ProtuStrankaListFormatedWithAdress>
    <izvorni_sadrzaj>
      <item>UGOSTITELJSTVO TRGOVINA FAZAN jednostavno društvo s ograničenom odgovornošću, Maturovec 25, 49217 Maturovec zastupanog po punomoćniku Juraj Pavliša; Mirjana Helebrant, odvj.</item>
    </izvorni_sadrzaj>
    <derivirana_varijabla naziv="DomainObject.Predmet.ProtuStrankaListFormatedWithAdress_1">
      <item>UGOSTITELJSTVO TRGOVINA FAZAN jednostavno društvo s ograničenom odgovornošću, Maturovec 25, 49217 Maturovec zastupanog po punomoćniku Juraj Pavliša; Mirjana Helebrant, odvj.</item>
    </derivirana_varijabla>
  </DomainObject.Predmet.ProtuStrankaListFormatedWithAdress>
  <DomainObject.Predmet.ProtuStrankaListFormatedWithAdressOIB>
    <izvorni_sadrzaj>
      <item>UGOSTITELJSTVO TRGOVINA FAZAN jednostavno društvo s ograničenom odgovornošću, OIB 25436586189, Maturovec 25, 49217 Maturovec zastupanog po punomoćniku Juraj Pavliša; Mirjana Helebrant, odvj.</item>
    </izvorni_sadrzaj>
    <derivirana_varijabla naziv="DomainObject.Predmet.ProtuStrankaListFormatedWithAdressOIB_1">
      <item>UGOSTITELJSTVO TRGOVINA FAZAN jednostavno društvo s ograničenom odgovornošću, OIB 25436586189, Maturovec 25, 49217 Maturovec zastupanog po punomoćniku Juraj Pavliša; Mirjana Helebrant, odvj.</item>
    </derivirana_varijabla>
  </DomainObject.Predmet.ProtuStrankaListFormatedWithAdressOIB>
  <DomainObject.Predmet.ProtuStrankaListNazivFormated>
    <izvorni_sadrzaj>
      <item>UGOSTITELJSTVO TRGOVINA FAZAN jednostavno društvo s ograničenom odgovornošću</item>
    </izvorni_sadrzaj>
    <derivirana_varijabla naziv="DomainObject.Predmet.ProtuStrankaListNazivFormated_1">
      <item>UGOSTITELJSTVO TRGOVINA FAZAN jednostavno društvo s ograničenom odgovornošću</item>
    </derivirana_varijabla>
  </DomainObject.Predmet.ProtuStrankaListNazivFormated>
  <DomainObject.Predmet.ProtuStrankaListNazivFormatedOIB>
    <izvorni_sadrzaj>
      <item>UGOSTITELJSTVO TRGOVINA FAZAN jednostavno društvo s ograničenom odgovornošću, OIB 25436586189</item>
    </izvorni_sadrzaj>
    <derivirana_varijabla naziv="DomainObject.Predmet.ProtuStrankaListNazivFormatedOIB_1">
      <item>UGOSTITELJSTVO TRGOVINA FAZAN jednostavno društvo s ograničenom odgovornošću, OIB 25436586189</item>
    </derivirana_varijabla>
  </DomainObject.Predmet.ProtuStrankaListNazivFormatedOIB>
  <DomainObject.Predmet.OstaliListFormated>
    <izvorni_sadrzaj>
      <item>Juraj Pavliša punomoćnik sudionika u postupku UGOSTITELJSTVO TRGOVINA FAZAN jednostavno društvo s ograničenom odgovornošću</item>
      <item>Mirjana Helebrant, odvj. punomoćnica sudionika u postupku UGOSTITELJSTVO TRGOVINA FAZAN jednostavno društvo s ograničenom odgovornošću</item>
    </izvorni_sadrzaj>
    <derivirana_varijabla naziv="DomainObject.Predmet.OstaliListFormated_1">
      <item>Juraj Pavliša punomoćnik sudionika u postupku UGOSTITELJSTVO TRGOVINA FAZAN jednostavno društvo s ograničenom odgovornošću</item>
      <item>Mirjana Helebrant, odvj. punomoćnica sudionika u postupku UGOSTITELJSTVO TRGOVINA FAZAN jednostavno društvo s ograničenom odgovornošću</item>
    </derivirana_varijabla>
  </DomainObject.Predmet.OstaliListFormated>
  <DomainObject.Predmet.OstaliListFormatedOIB>
    <izvorni_sadrzaj>
      <item>Juraj Pavliša, OIB 77711096572 punomoćnik sudionika u postupku UGOSTITELJSTVO TRGOVINA FAZAN jednostavno društvo s ograničenom odgovornošću</item>
      <item>Mirjana Helebrant, odvj., OIB 73003791162 punomoćnica sudionika u postupku UGOSTITELJSTVO TRGOVINA FAZAN jednostavno društvo s ograničenom odgovornošću</item>
    </izvorni_sadrzaj>
    <derivirana_varijabla naziv="DomainObject.Predmet.OstaliListFormatedOIB_1">
      <item>Juraj Pavliša, OIB 77711096572 punomoćnik sudionika u postupku UGOSTITELJSTVO TRGOVINA FAZAN jednostavno društvo s ograničenom odgovornošću</item>
      <item>Mirjana Helebrant, odvj., OIB 73003791162 punomoćnica sudionika u postupku UGOSTITELJSTVO TRGOVINA FAZAN jednostavno društvo s ograničenom odgovornošću</item>
    </derivirana_varijabla>
  </DomainObject.Predmet.OstaliListFormatedOIB>
  <DomainObject.Predmet.OstaliListFormatedWithAdress>
    <izvorni_sadrzaj>
      <item>Juraj Pavliša, Maturovec 25, 49217 Maturovec punomoćnik sudionika u postupku UGOSTITELJSTVO TRGOVINA FAZAN jednostavno društvo s ograničenom odgovornošću</item>
      <item>Mirjana Helebrant, odvj., Ilica 48/II, 10000 Zagreb punomoćnica sudionika u postupku UGOSTITELJSTVO TRGOVINA FAZAN jednostavno društvo s ograničenom odgovornošću</item>
    </izvorni_sadrzaj>
    <derivirana_varijabla naziv="DomainObject.Predmet.OstaliListFormatedWithAdress_1">
      <item>Juraj Pavliša, Maturovec 25, 49217 Maturovec punomoćnik sudionika u postupku UGOSTITELJSTVO TRGOVINA FAZAN jednostavno društvo s ograničenom odgovornošću</item>
      <item>Mirjana Helebrant, odvj., Ilica 48/II, 10000 Zagreb punomoćnica sudionika u postupku UGOSTITELJSTVO TRGOVINA FAZAN jednostavno društvo s ograničenom odgovornošću</item>
    </derivirana_varijabla>
  </DomainObject.Predmet.OstaliListFormatedWithAdress>
  <DomainObject.Predmet.OstaliListFormatedWithAdressOIB>
    <izvorni_sadrzaj>
      <item>Juraj Pavliša, OIB 77711096572, Maturovec 25, 49217 Maturovec punomoćnik sudionika u postupku UGOSTITELJSTVO TRGOVINA FAZAN jednostavno društvo s ograničenom odgovornošću</item>
      <item>Mirjana Helebrant, odvj., OIB 73003791162, Ilica 48/II, 10000 Zagreb punomoćnica sudionika u postupku UGOSTITELJSTVO TRGOVINA FAZAN jednostavno društvo s ograničenom odgovornošću</item>
    </izvorni_sadrzaj>
    <derivirana_varijabla naziv="DomainObject.Predmet.OstaliListFormatedWithAdressOIB_1">
      <item>Juraj Pavliša, OIB 77711096572, Maturovec 25, 49217 Maturovec punomoćnik sudionika u postupku UGOSTITELJSTVO TRGOVINA FAZAN jednostavno društvo s ograničenom odgovornošću</item>
      <item>Mirjana Helebrant, odvj., OIB 73003791162, Ilica 48/II, 10000 Zagreb punomoćnica sudionika u postupku UGOSTITELJSTVO TRGOVINA FAZAN jednostavno društvo s ograničenom odgovornošću</item>
    </derivirana_varijabla>
  </DomainObject.Predmet.OstaliListFormatedWithAdressOIB>
  <DomainObject.Predmet.OstaliListNazivFormated>
    <izvorni_sadrzaj>
      <item>Juraj Pavliša</item>
      <item>Mirjana Helebrant, odvj.</item>
    </izvorni_sadrzaj>
    <derivirana_varijabla naziv="DomainObject.Predmet.OstaliListNazivFormated_1">
      <item>Juraj Pavliša</item>
      <item>Mirjana Helebrant, odvj.</item>
    </derivirana_varijabla>
  </DomainObject.Predmet.OstaliListNazivFormated>
  <DomainObject.Predmet.OstaliListNazivFormatedOIB>
    <izvorni_sadrzaj>
      <item>Juraj Pavliša, OIB 77711096572</item>
      <item>Mirjana Helebrant, odvj., OIB 73003791162</item>
    </izvorni_sadrzaj>
    <derivirana_varijabla naziv="DomainObject.Predmet.OstaliListNazivFormatedOIB_1">
      <item>Juraj Pavliša, OIB 77711096572</item>
      <item>Mirjana Helebrant, odvj., OIB 73003791162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St-552/2017-21</izvorni_sadrzaj>
    <derivirana_varijabla naziv="DomainObject.PoslovniBrojDokumenta_1">St-552/2017-21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TRGOVINA FAZAN jednostavno društvo s ograničenom odgovornošću</izvorni_sadrzaj>
    <derivirana_varijabla naziv="DomainObject.Predmet.ProtustrankaIDrugi_1">UGOSTITELJSTVO TRGOVINA FAZAN jednostavno društvo s ograničenom odgovornošću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UGOSTITELJSTVO TRGOVINA FAZAN jednostavno društvo s ograničenom odgovornošću, OIB 25436586189, Maturovec 25, 49217 Maturovec</izvorni_sadrzaj>
    <derivirana_varijabla naziv="DomainObject.Predmet.ProtustrankaIDrugiAdressOIB_1">UGOSTITELJSTVO TRGOVINA FAZAN jednostavno društvo s ograničenom odgovornošću, OIB 25436586189, Maturovec 25, 49217 Maturovec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TRGOVINA FAZAN jednostavno društvo s ograničenom odgovornošću</item>
      <item>FINA Regionalni centar Zagreb</item>
      <item>Juraj Pavliša</item>
      <item>Mirjana Helebrant, odvj.</item>
    </izvorni_sadrzaj>
    <derivirana_varijabla naziv="DomainObject.Predmet.SudioniciListNaziv_1">
      <item>UGOSTITELJSTVO TRGOVINA FAZAN jednostavno društvo s ograničenom odgovornošću</item>
      <item>FINA Regionalni centar Zagreb</item>
      <item>Juraj Pavliša</item>
      <item>Mirjana Helebrant, odvj.</item>
    </derivirana_varijabla>
  </DomainObject.Predmet.SudioniciListNaziv>
  <DomainObject.Predmet.SudioniciListAdressOIB>
    <izvorni_sadrzaj>
      <item>UGOSTITELJSTVO TRGOVINA FAZAN jednostavno društvo s ograničenom odgovornošću, OIB 25436586189, Maturovec 25,49217 Maturovec</item>
      <item>FINA Regionalni centar Zagreb, OIB 85821130368, Trg svibanjskih žrtava 1995. br. 1,10000 Zagreb</item>
      <item>Juraj Pavliša, OIB 77711096572, Maturovec 25,49217 Maturovec</item>
      <item>Mirjana Helebrant, odvj., OIB 73003791162, Ilica 48/II,10000 Zagreb</item>
    </izvorni_sadrzaj>
    <derivirana_varijabla naziv="DomainObject.Predmet.SudioniciListAdressOIB_1">
      <item>UGOSTITELJSTVO TRGOVINA FAZAN jednostavno društvo s ograničenom odgovornošću, OIB 25436586189, Maturovec 25,49217 Maturovec</item>
      <item>FINA Regionalni centar Zagreb, OIB 85821130368, Trg svibanjskih žrtava 1995. br. 1,10000 Zagreb</item>
      <item>Juraj Pavliša, OIB 77711096572, Maturovec 25,49217 Maturovec</item>
      <item>Mirjana Helebrant, odvj., OIB 73003791162, Ilica 48/II,10000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FA7AB-4CD4-45C2-8798-8BFA342E8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3986</properties:Characters>
  <properties:Lines>96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2018-11-22T13:15:00Z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St-552/2017-21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