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a9ed" w14:paraId="99da9ed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626B24">
        <w:t>1433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626B24">
        <w:rPr>
          <w:szCs w:val="20"/>
        </w:rPr>
        <w:t>HERMES</w:t>
      </w:r>
      <w:proofErr w:type="spellEnd"/>
      <w:r w:rsidR="00626B24">
        <w:rPr>
          <w:szCs w:val="20"/>
        </w:rPr>
        <w:t xml:space="preserve"> USLUGE 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r w:rsidR="00626B24">
        <w:rPr>
          <w:szCs w:val="20"/>
        </w:rPr>
        <w:t>Drniška 3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626B24">
        <w:rPr>
          <w:szCs w:val="20"/>
        </w:rPr>
        <w:t>67606128081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626B24">
        <w:t>7.146,78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0E44BD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57EF8"/>
    <w:rsid w:val="00626B24"/>
    <w:rsid w:val="0075183E"/>
    <w:rsid w:val="007A1913"/>
    <w:rsid w:val="0085059C"/>
    <w:rsid w:val="00890D82"/>
    <w:rsid w:val="00950F54"/>
    <w:rsid w:val="009B679B"/>
    <w:rsid w:val="009D3B13"/>
    <w:rsid w:val="00A53DC3"/>
    <w:rsid w:val="00A87967"/>
    <w:rsid w:val="00B4105F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St-1433/2019</izvorni_sadrzaj>
    <derivirana_varijabla naziv="DomainObject.Predmet.OznakaBroj_1">St-1433/2019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 USLUGE d.o.o. za savjetovanje zastupanog po punomoćniku Aboubaker Hubert Hamadou Aboubaker</izvorni_sadrzaj>
    <derivirana_varijabla naziv="DomainObject.Predmet.ProtustrankaFormated_1">  HERMES USLUGE d.o.o. za savjetovanje zastupanog po punomoćniku Aboubaker Hubert Hamadou Aboubaker</derivirana_varijabla>
  </DomainObject.Predmet.ProtustrankaFormated>
  <DomainObject.Predmet.ProtustrankaFormatedOIB>
    <izvorni_sadrzaj>  HERMES USLUGE d.o.o. za savjetovanje, OIB 67606128081 zastupanog po punomoćniku Aboubaker Hubert Hamadou Aboubaker</izvorni_sadrzaj>
    <derivirana_varijabla naziv="DomainObject.Predmet.ProtustrankaFormatedOIB_1">  HERMES USLUGE d.o.o. za savjetovanje, OIB 67606128081 zastupanog po punomoćniku Aboubaker Hubert Hamadou Aboubaker</derivirana_varijabla>
  </DomainObject.Predmet.ProtustrankaFormatedOIB>
  <DomainObject.Predmet.ProtustrankaFormatedWithAdress>
    <izvorni_sadrzaj> HERMES USLUGE d.o.o. za savjetovanje, Drniška 3, 10000 Zagreb zastupanog po punomoćniku Aboubaker Hubert Hamadou Aboubaker</izvorni_sadrzaj>
    <derivirana_varijabla naziv="DomainObject.Predmet.ProtustrankaFormatedWithAdress_1"> HERMES USLUGE d.o.o. za savjetovanje, Drniška 3, 10000 Zagreb zastupanog po punomoćniku Aboubaker Hubert Hamadou Aboubaker</derivirana_varijabla>
  </DomainObject.Predmet.ProtustrankaFormatedWithAdress>
  <DomainObject.Predmet.ProtustrankaFormatedWithAdressOIB>
    <izvorni_sadrzaj> HERMES USLUGE d.o.o. za savjetovanje, OIB 67606128081, Drniška 3, 10000 Zagreb zastupanog po punomoćniku Aboubaker Hubert Hamadou Aboubaker</izvorni_sadrzaj>
    <derivirana_varijabla naziv="DomainObject.Predmet.ProtustrankaFormatedWithAdressOIB_1"> HERMES USLUGE d.o.o. za savjetovanje, OIB 67606128081, Drniška 3, 10000 Zagreb zastupanog po punomoćniku Aboubaker Hubert Hamadou Aboubaker</derivirana_varijabla>
  </DomainObject.Predmet.ProtustrankaFormatedWithAdressOIB>
  <DomainObject.Predmet.ProtustrankaWithAdress>
    <izvorni_sadrzaj>HERMES USLUGE d.o.o. za savjetovanje Drniška 3, 10000 Zagreb</izvorni_sadrzaj>
    <derivirana_varijabla naziv="DomainObject.Predmet.ProtustrankaWithAdress_1">HERMES USLUGE d.o.o. za savjetovanje Drniška 3, 10000 Zagreb</derivirana_varijabla>
  </DomainObject.Predmet.ProtustrankaWithAdress>
  <DomainObject.Predmet.ProtustrankaWithAdressOIB>
    <izvorni_sadrzaj>HERMES USLUGE d.o.o. za savjetovanje, OIB 67606128081, Drniška 3, 10000 Zagreb</izvorni_sadrzaj>
    <derivirana_varijabla naziv="DomainObject.Predmet.ProtustrankaWithAdressOIB_1">HERMES USLUGE d.o.o. za savjetovanje, OIB 67606128081, Drniška 3, 10000 Zagreb</derivirana_varijabla>
  </DomainObject.Predmet.ProtustrankaWithAdressOIB>
  <DomainObject.Predmet.ProtustrankaNazivFormated>
    <izvorni_sadrzaj>HERMES USLUGE d.o.o. za savjetovanje</izvorni_sadrzaj>
    <derivirana_varijabla naziv="DomainObject.Predmet.ProtustrankaNazivFormated_1">HERMES USLUGE d.o.o. za savjetovanje</derivirana_varijabla>
  </DomainObject.Predmet.ProtustrankaNazivFormated>
  <DomainObject.Predmet.ProtustrankaNazivFormatedOIB>
    <izvorni_sadrzaj>HERMES USLUGE d.o.o. za savjetovanje, OIB 67606128081</izvorni_sadrzaj>
    <derivirana_varijabla naziv="DomainObject.Predmet.ProtustrankaNazivFormatedOIB_1">HERMES USLUGE d.o.o. za savjetovanje, OIB 67606128081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HERMES USLUGE d.o.o. za savjetovanje zastupanog po punomoćniku Aboubaker Hubert Hamadou Aboubaker</item>
    </izvorni_sadrzaj>
    <derivirana_varijabla naziv="DomainObject.Predmet.ProtuStrankaListFormated_1">
      <item>HERMES USLUGE d.o.o. za savjetovanje zastupanog po punomoćniku Aboubaker Hubert Hamadou Aboubaker</item>
    </derivirana_varijabla>
  </DomainObject.Predmet.ProtuStrankaListFormated>
  <DomainObject.Predmet.ProtuStrankaListFormatedOIB>
    <izvorni_sadrzaj>
      <item>HERMES USLUGE d.o.o. za savjetovanje, OIB 67606128081 zastupanog po punomoćniku Aboubaker Hubert Hamadou Aboubaker</item>
    </izvorni_sadrzaj>
    <derivirana_varijabla naziv="DomainObject.Predmet.ProtuStrankaListFormatedOIB_1">
      <item>HERMES USLUGE d.o.o. za savjetovanje, OIB 67606128081 zastupanog po punomoćniku Aboubaker Hubert Hamadou Aboubaker</item>
    </derivirana_varijabla>
  </DomainObject.Predmet.ProtuStrankaListFormatedOIB>
  <DomainObject.Predmet.ProtuStrankaListFormatedWithAdress>
    <izvorni_sadrzaj>
      <item>HERMES USLUGE d.o.o. za savjetovanje, Drniška 3, 10000 Zagreb zastupanog po punomoćniku Aboubaker Hubert Hamadou Aboubaker</item>
    </izvorni_sadrzaj>
    <derivirana_varijabla naziv="DomainObject.Predmet.ProtuStrankaListFormatedWithAdress_1">
      <item>HERMES USLUGE d.o.o. za savjetovanje, Drniška 3, 10000 Zagreb zastupanog po punomoćniku Aboubaker Hubert Hamadou Aboubaker</item>
    </derivirana_varijabla>
  </DomainObject.Predmet.ProtuStrankaListFormatedWithAdress>
  <DomainObject.Predmet.ProtuStrankaListFormatedWithAdressOIB>
    <izvorni_sadrzaj>
      <item>HERMES USLUGE d.o.o. za savjetovanje, OIB 67606128081, Drniška 3, 10000 Zagreb zastupanog po punomoćniku Aboubaker Hubert Hamadou Aboubaker</item>
    </izvorni_sadrzaj>
    <derivirana_varijabla naziv="DomainObject.Predmet.ProtuStrankaListFormatedWithAdressOIB_1">
      <item>HERMES USLUGE d.o.o. za savjetovanje, OIB 67606128081, Drniška 3, 10000 Zagreb zastupanog po punomoćniku Aboubaker Hubert Hamadou Aboubaker</item>
    </derivirana_varijabla>
  </DomainObject.Predmet.ProtuStrankaListFormatedWithAdressOIB>
  <DomainObject.Predmet.ProtuStrankaListNazivFormated>
    <izvorni_sadrzaj>
      <item>HERMES USLUGE d.o.o. za savjetovanje</item>
    </izvorni_sadrzaj>
    <derivirana_varijabla naziv="DomainObject.Predmet.ProtuStrankaListNazivFormated_1">
      <item>HERMES USLUGE d.o.o. za savjetovanje</item>
    </derivirana_varijabla>
  </DomainObject.Predmet.ProtuStrankaListNazivFormated>
  <DomainObject.Predmet.ProtuStrankaListNazivFormatedOIB>
    <izvorni_sadrzaj>
      <item>HERMES USLUGE d.o.o. za savjetovanje, OIB 67606128081</item>
    </izvorni_sadrzaj>
    <derivirana_varijabla naziv="DomainObject.Predmet.ProtuStrankaListNazivFormatedOIB_1">
      <item>HERMES USLUGE d.o.o. za savjetovanje, OIB 67606128081</item>
    </derivirana_varijabla>
  </DomainObject.Predmet.ProtuStrankaListNazivFormatedOIB>
  <DomainObject.Predmet.OstaliListFormated>
    <izvorni_sadrzaj>
      <item>Aboubaker Hubert Hamadou Aboubaker punomoćnik sudionika u postupku HERMES USLUGE d.o.o. za savjetovanje</item>
    </izvorni_sadrzaj>
    <derivirana_varijabla naziv="DomainObject.Predmet.OstaliListFormated_1">
      <item>Aboubaker Hubert Hamadou Aboubaker punomoćnik sudionika u postupku HERMES USLUGE d.o.o. za savjetovanje</item>
    </derivirana_varijabla>
  </DomainObject.Predmet.OstaliListFormated>
  <DomainObject.Predmet.OstaliListFormatedOIB>
    <izvorni_sadrzaj>
      <item>Aboubaker Hubert Hamadou Aboubaker, OIB 60219214000 punomoćnik sudionika u postupku HERMES USLUGE d.o.o. za savjetovanje</item>
    </izvorni_sadrzaj>
    <derivirana_varijabla naziv="DomainObject.Predmet.OstaliListFormatedOIB_1">
      <item>Aboubaker Hubert Hamadou Aboubaker, OIB 60219214000 punomoćnik sudionika u postupku HERMES USLUGE d.o.o. za savjetovanje</item>
    </derivirana_varijabla>
  </DomainObject.Predmet.OstaliListFormatedOIB>
  <DomainObject.Predmet.OstaliListFormatedWithAdress>
    <izvorni_sadrzaj>
      <item>Aboubaker Hubert Hamadou Aboubaker, Rue Philippe Glangeaud 13, 63000 Clermont Ferrand punomoćnik sudionika u postupku HERMES USLUGE d.o.o. za savjetovanje</item>
    </izvorni_sadrzaj>
    <derivirana_varijabla naziv="DomainObject.Predmet.OstaliListFormatedWithAdress_1">
      <item>Aboubaker Hubert Hamadou Aboubaker, Rue Philippe Glangeaud 13, 63000 Clermont Ferrand punomoćnik sudionika u postupku HERMES USLUGE d.o.o. za savjetovanje</item>
    </derivirana_varijabla>
  </DomainObject.Predmet.OstaliListFormatedWithAdress>
  <DomainObject.Predmet.OstaliListFormatedWithAdressOIB>
    <izvorni_sadrzaj>
      <item>Aboubaker Hubert Hamadou Aboubaker, OIB 60219214000, Rue Philippe Glangeaud 13, 63000 Clermont Ferrand punomoćnik sudionika u postupku HERMES USLUGE d.o.o. za savjetovanje</item>
    </izvorni_sadrzaj>
    <derivirana_varijabla naziv="DomainObject.Predmet.OstaliListFormatedWithAdressOIB_1">
      <item>Aboubaker Hubert Hamadou Aboubaker, OIB 60219214000, Rue Philippe Glangeaud 13, 63000 Clermont Ferrand punomoćnik sudionika u postupku HERMES USLUGE d.o.o. za savjetovanje</item>
    </derivirana_varijabla>
  </DomainObject.Predmet.OstaliListFormatedWithAdressOIB>
  <DomainObject.Predmet.OstaliListNazivFormated>
    <izvorni_sadrzaj>
      <item>Aboubaker Hubert Hamadou Aboubaker</item>
    </izvorni_sadrzaj>
    <derivirana_varijabla naziv="DomainObject.Predmet.OstaliListNazivFormated_1">
      <item>Aboubaker Hubert Hamadou Aboubaker</item>
    </derivirana_varijabla>
  </DomainObject.Predmet.OstaliListNazivFormated>
  <DomainObject.Predmet.OstaliListNazivFormatedOIB>
    <izvorni_sadrzaj>
      <item>Aboubaker Hubert Hamadou Aboubaker, OIB 60219214000</item>
    </izvorni_sadrzaj>
    <derivirana_varijabla naziv="DomainObject.Predmet.OstaliListNazivFormatedOIB_1">
      <item>Aboubaker Hubert Hamadou Aboubaker, OIB 60219214000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HERMES USLUGE d.o.o. za savjetovanje</izvorni_sadrzaj>
    <derivirana_varijabla naziv="DomainObject.Predmet.ProtustrankaIDrugi_1">HERMES USLUGE d.o.o. za savjetovanje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HERMES USLUGE d.o.o. za savjetovanje, OIB 67606128081, Drniška 3, 10000 Zagreb</izvorni_sadrzaj>
    <derivirana_varijabla naziv="DomainObject.Predmet.ProtustrankaIDrugiAdressOIB_1">HERMES USLUGE d.o.o. za savjetovanje, OIB 67606128081, Drniška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USLUGE d.o.o. za savjetovanje</item>
      <item>FINANCIJSKA AGENCIJA, RC Zagreb</item>
      <item>Aboubaker Hubert Hamadou Aboubaker</item>
    </izvorni_sadrzaj>
    <derivirana_varijabla naziv="DomainObject.Predmet.SudioniciListNaziv_1">
      <item>HERMES USLUGE d.o.o. za savjetovanje</item>
      <item>FINANCIJSKA AGENCIJA, RC Zagreb</item>
      <item>Aboubaker Hubert Hamadou Aboubaker</item>
    </derivirana_varijabla>
  </DomainObject.Predmet.SudioniciListNaziv>
  <DomainObject.Predmet.SudioniciListAdressOIB>
    <izvorni_sadrzaj>
      <item>HERMES USLUGE d.o.o. za savjetovanje, OIB 67606128081, Drniška 3,10000 Zagreb</item>
      <item>FINANCIJSKA AGENCIJA, RC Zagreb, OIB 85821130368, Trg svibanjskih žrtava 1995. 1,10000 Zagreb</item>
      <item>Aboubaker Hubert Hamadou Aboubaker, OIB 60219214000, Rue Philippe Glangeaud 13,63000 Clermont Ferrand</item>
    </izvorni_sadrzaj>
    <derivirana_varijabla naziv="DomainObject.Predmet.SudioniciListAdressOIB_1">
      <item>HERMES USLUGE d.o.o. za savjetovanje, OIB 67606128081, Drniška 3,10000 Zagreb</item>
      <item>FINANCIJSKA AGENCIJA, RC Zagreb, OIB 85821130368, Trg svibanjskih žrtava 1995. 1,10000 Zagreb</item>
      <item>Aboubaker Hubert Hamadou Aboubaker, OIB 60219214000, Rue Philippe Glangeaud 13,63000 Clermont Ferrand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67606128081</item>
      <item>, OIB 85821130368</item>
      <item>, OIB 60219214000</item>
    </izvorni_sadrzaj>
    <derivirana_varijabla naziv="DomainObject.Predmet.SudioniciListNazivOIB_1">
      <item>, OIB 67606128081</item>
      <item>, OIB 85821130368</item>
      <item>, OIB 60219214000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1321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2019-07-15T09:22:00Z</dcterms:created>
  <dc:creator>Ivana Manestar</dc:creator>
  <cp:lastModifiedBy>Petra Komučar</cp:lastModifiedBy>
  <cp:lastPrinted>2019-07-15T08:55:00Z</cp:lastPrinted>
  <dcterms:modified xmlns:xsi="http://www.w3.org/2001/XMLSchema-instance" xsi:type="dcterms:W3CDTF">2019-07-15T09:25:00Z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(St-1433-19-Hermes usluge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