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93a9" w14:paraId="48993a9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9B4057">
        <w:t>REPUBLIKA HRVATSKA, Ministarstvo financija, Porezna uprava</w:t>
      </w:r>
      <w:r w:rsidR="009B4057" w:rsidRPr="00EB0A39">
        <w:t>, Područni ured Istra, Primorje, Lika, OIB: 52634238587, zastupane po Županijskom državnom odvjetništvu u Puli – Pola</w:t>
      </w:r>
      <w:r w:rsidR="008D2107">
        <w:t xml:space="preserve">, za otvaranje stečajnog postupka nad dužnikom </w:t>
      </w:r>
      <w:r w:rsidR="00F34178">
        <w:t>MOTOR YACHT CHARTER DK d. o. o. Pula, Cesta Prekomorskih brigada 12, OIB 75777022900, MBS 040194426</w:t>
      </w:r>
      <w:r w:rsidR="00B93BC5" w:rsidRPr="00E278F8">
        <w:t xml:space="preserve">, dana </w:t>
      </w:r>
      <w:r w:rsidR="008D2107">
        <w:t>1</w:t>
      </w:r>
      <w:r w:rsidR="00F34178">
        <w:t>9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F34178">
        <w:t>MOTOR YACHT CHARTER DK d. o. o. Pula, Cesta Prekomorskih brigada 12, OIB 75777022900, MBS 040194426</w:t>
      </w:r>
      <w:r w:rsidR="00A7487C">
        <w:t>7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F34178">
        <w:rPr>
          <w:b/>
          <w:lang w:val="pl-PL"/>
        </w:rPr>
        <w:t>6. listopada 2016. u 09</w:t>
      </w:r>
      <w:r w:rsidRPr="004813CE">
        <w:rPr>
          <w:b/>
          <w:lang w:val="pl-PL"/>
        </w:rPr>
        <w:t>:</w:t>
      </w:r>
      <w:r w:rsidR="00F34178">
        <w:rPr>
          <w:b/>
          <w:lang w:val="pl-PL"/>
        </w:rPr>
        <w:t>0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9B4057">
        <w:t>REPUBLIKA HRVATSKA, Ministarstvo financija, Porezna uprava</w:t>
      </w:r>
      <w:r w:rsidR="009B4057" w:rsidRPr="00EB0A39">
        <w:t>, Područni ured Istra, Primorje, Lika, OIB: 52634238587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F34178">
        <w:t>MOTOR YACHT CHARTER DK d. o. o. Pula, Cesta Prekomorskih brigada 12, OIB 75777022900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F34178">
        <w:t>MOTOR YACHT CHARTER DK d. o. o. Pula, Cesta Prekomorskih brigada 12, OIB 75777022900, MBS 040194426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>U Pazinu, 1</w:t>
      </w:r>
      <w:r w:rsidR="00F34178">
        <w:t>9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9B4057">
        <w:t>REPUBLIKA HRVATSKA, po ŽDO</w:t>
      </w:r>
      <w:r w:rsidR="00FF0621">
        <w:t>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F34178">
        <w:t>MOTOR YACHT CHARTER DK d. o. o. Pula, Cesta Prekomorskih brigada 12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8D2107" w:rsidR="008D2107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5877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F34178">
          <w:t>362</w:t>
        </w:r>
        <w:r w:rsidRPr="00A2240C">
          <w:t>/16-</w:t>
        </w:r>
        <w:r w:rsidR="00F34178">
          <w:t>10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F34178">
          <w:t>480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F34178">
      <w:t>362</w:t>
    </w:r>
    <w:r>
      <w:t>/16-</w:t>
    </w:r>
    <w:r w:rsidR="00F34178">
      <w:t>10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F34178">
      <w:t>480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756351"/>
    <w:rsid w:val="007E5F8E"/>
    <w:rsid w:val="00884EE6"/>
    <w:rsid w:val="0089383C"/>
    <w:rsid w:val="008D2107"/>
    <w:rsid w:val="00985388"/>
    <w:rsid w:val="009B4057"/>
    <w:rsid w:val="00A7487C"/>
    <w:rsid w:val="00B45877"/>
    <w:rsid w:val="00B85D3D"/>
    <w:rsid w:val="00B93BC5"/>
    <w:rsid w:val="00BB2AD3"/>
    <w:rsid w:val="00BB4D41"/>
    <w:rsid w:val="00BF3BC1"/>
    <w:rsid w:val="00C1372D"/>
    <w:rsid w:val="00CA5808"/>
    <w:rsid w:val="00DA408F"/>
    <w:rsid w:val="00DA56B8"/>
    <w:rsid w:val="00E278F8"/>
    <w:rsid w:val="00E543FF"/>
    <w:rsid w:val="00EB0A39"/>
    <w:rsid w:val="00F34178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1815</properties:Characters>
  <properties:Lines>59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2016-07-19T06:45:00Z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2016-07-19T06:53:00Z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