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e91e" w14:paraId="554e91e" w:rsidRDefault="003E68F4" w:rsidP="003E68F4" w:rsidR="003E68F4">
      <w:pPr>
        <w:jc w:val="both"/>
        <w15:collapsed w:val="false"/>
      </w:pPr>
      <w:bookmarkStart w:name="_GoBack" w:id="0"/>
      <w:bookmarkEnd w:id="0"/>
    </w:p>
    <w:p w:rsidRDefault="003E68F4" w:rsidP="003E68F4" w:rsidR="00196A59">
      <w:pPr>
        <w:jc w:val="both"/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REPUBLIKA HRVATSKA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TRGOVAČKI SUD U OSIJEKU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 pobjede 13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SLAVONSKI BROD</w:t>
      </w: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>R J E Š E N J E</w:t>
      </w:r>
    </w:p>
    <w:p w:rsidRDefault="003E68F4" w:rsidP="003E68F4" w:rsidR="003E68F4">
      <w:pPr>
        <w:jc w:val="both"/>
      </w:pPr>
    </w:p>
    <w:p w:rsidRDefault="006E2630" w:rsidP="003E68F4" w:rsidR="00E75AD6">
      <w:pPr>
        <w:ind w:firstLine="1440"/>
        <w:jc w:val="both"/>
        <w:rPr>
          <w:color w:val="000000"/>
        </w:rPr>
      </w:pPr>
      <w:r>
        <w:rPr>
          <w:color w:val="000000"/>
        </w:rPr>
        <w:t>TRGOVAČKI SUD U OSIJEKU, STALNA SLUŽBA U SLAVONSKOM BRODU, po stečajnoj sutkinji Mirni Vučić, u nastavljenom stečajnom postupka nad Stečajnom masom iza stečajnog dužnika AGROSLAVONIJA POLJOPRIVREDNA ZADRUGA u stečaju sa sjedištem na adresi Vinkovci, Sv. Antuna Padovanskog 5A, OIB 49561950717, dana 07. rujna 2018. godine</w:t>
      </w:r>
    </w:p>
    <w:p w:rsidRDefault="00D109F1" w:rsidP="003E68F4" w:rsidR="00D109F1">
      <w:pPr>
        <w:ind w:firstLine="1440"/>
        <w:jc w:val="both"/>
      </w:pPr>
    </w:p>
    <w:p w:rsidRDefault="003E68F4" w:rsidP="003E68F4" w:rsidR="003E68F4">
      <w:pPr>
        <w:jc w:val="center"/>
      </w:pPr>
      <w:r>
        <w:t>r i j e š i o     j e</w:t>
      </w:r>
    </w:p>
    <w:p w:rsidRDefault="003E68F4" w:rsidP="003E68F4" w:rsidR="003E68F4">
      <w:pPr>
        <w:jc w:val="center"/>
      </w:pPr>
    </w:p>
    <w:p w:rsidRDefault="00FC716A" w:rsidP="003E68F4" w:rsidR="003E68F4">
      <w:pPr>
        <w:jc w:val="both"/>
      </w:pPr>
      <w:r>
        <w:t xml:space="preserve"> </w:t>
      </w:r>
      <w:r>
        <w:tab/>
      </w:r>
      <w:r>
        <w:tab/>
        <w:t>I. Postupci</w:t>
      </w:r>
      <w:r w:rsidR="003E68F4">
        <w:t xml:space="preserve"> ovrhe koji se pred Općinskim sudom u </w:t>
      </w:r>
      <w:r>
        <w:t>Slavonskom Brodu Stalna Služba Nova Gradiška</w:t>
      </w:r>
      <w:r w:rsidR="003E68F4">
        <w:t xml:space="preserve"> vodi</w:t>
      </w:r>
      <w:r>
        <w:t>li</w:t>
      </w:r>
      <w:r w:rsidR="003E68F4">
        <w:t xml:space="preserve"> pod posl.br.</w:t>
      </w:r>
      <w:r>
        <w:t xml:space="preserve"> </w:t>
      </w:r>
      <w:proofErr w:type="spellStart"/>
      <w:r w:rsidR="003E68F4">
        <w:t>Ovr</w:t>
      </w:r>
      <w:proofErr w:type="spellEnd"/>
      <w:r w:rsidR="003E68F4">
        <w:t>-</w:t>
      </w:r>
      <w:r>
        <w:t xml:space="preserve">371/2018, te </w:t>
      </w:r>
      <w:proofErr w:type="spellStart"/>
      <w:r>
        <w:t>Ovr</w:t>
      </w:r>
      <w:proofErr w:type="spellEnd"/>
      <w:r>
        <w:t xml:space="preserve">-231/2018 (ranije </w:t>
      </w:r>
      <w:proofErr w:type="spellStart"/>
      <w:r>
        <w:t>Ovr</w:t>
      </w:r>
      <w:proofErr w:type="spellEnd"/>
      <w:r>
        <w:t xml:space="preserve">-630/2012),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-1661/2015 (ranije </w:t>
      </w:r>
      <w:proofErr w:type="spellStart"/>
      <w:r>
        <w:t>Ovr</w:t>
      </w:r>
      <w:proofErr w:type="spellEnd"/>
      <w:r>
        <w:t xml:space="preserve">-685/2012) i </w:t>
      </w:r>
      <w:proofErr w:type="spellStart"/>
      <w:r>
        <w:t>Ovr</w:t>
      </w:r>
      <w:proofErr w:type="spellEnd"/>
      <w:r>
        <w:t>-2287/2015</w:t>
      </w:r>
      <w:r w:rsidR="003E68F4">
        <w:t xml:space="preserve"> u odnosu na stečajnog dužnik</w:t>
      </w:r>
      <w:r w:rsidR="00BA1C3A">
        <w:t>a</w:t>
      </w:r>
      <w:r w:rsidR="003E68F4">
        <w:t xml:space="preserve"> kao </w:t>
      </w:r>
      <w:proofErr w:type="spellStart"/>
      <w:r w:rsidR="003E68F4">
        <w:t>ovršenika</w:t>
      </w:r>
      <w:proofErr w:type="spellEnd"/>
      <w:r w:rsidR="003E68F4">
        <w:t xml:space="preserve">  </w:t>
      </w:r>
      <w:r w:rsidR="003E68F4">
        <w:rPr>
          <w:b/>
        </w:rPr>
        <w:t>nastavlja</w:t>
      </w:r>
      <w:r w:rsidR="00BA1C3A">
        <w:rPr>
          <w:b/>
        </w:rPr>
        <w:t>ju</w:t>
      </w:r>
      <w:r w:rsidR="003E68F4">
        <w:rPr>
          <w:b/>
        </w:rPr>
        <w:t xml:space="preserve"> se</w:t>
      </w:r>
      <w:r w:rsidR="003E68F4">
        <w:t xml:space="preserve"> kod ovog suda kao stečajnog suda primjenom pravila</w:t>
      </w:r>
      <w:r w:rsidR="008445F3">
        <w:t xml:space="preserve"> o </w:t>
      </w:r>
      <w:r w:rsidR="003E68F4">
        <w:t xml:space="preserve">unovčenju predmeta na kojima postoji </w:t>
      </w:r>
      <w:proofErr w:type="spellStart"/>
      <w:r w:rsidR="003E68F4">
        <w:t>razlučno</w:t>
      </w:r>
      <w:proofErr w:type="spellEnd"/>
      <w:r w:rsidR="003E68F4">
        <w:t xml:space="preserve"> pravo u stečajnom postupku te se nekretnine: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</w:t>
      </w:r>
      <w:r>
        <w:tab/>
      </w:r>
      <w:r>
        <w:tab/>
      </w:r>
      <w:r w:rsidR="00596EA0">
        <w:t>a)</w:t>
      </w:r>
      <w:r>
        <w:t xml:space="preserve"> </w:t>
      </w:r>
      <w:r w:rsidR="00596EA0">
        <w:t xml:space="preserve">nekretnine upisane u </w:t>
      </w:r>
      <w:proofErr w:type="spellStart"/>
      <w:r>
        <w:t>zk</w:t>
      </w:r>
      <w:proofErr w:type="spellEnd"/>
      <w:r>
        <w:t>.</w:t>
      </w:r>
      <w:r w:rsidR="00596EA0">
        <w:t xml:space="preserve"> </w:t>
      </w:r>
      <w:r>
        <w:t xml:space="preserve">ul. </w:t>
      </w:r>
      <w:r w:rsidR="0065775B">
        <w:t>58</w:t>
      </w:r>
      <w:r>
        <w:t xml:space="preserve"> k.o.</w:t>
      </w:r>
      <w:r w:rsidR="0065775B">
        <w:t xml:space="preserve"> </w:t>
      </w:r>
      <w:proofErr w:type="spellStart"/>
      <w:r w:rsidR="0065775B">
        <w:t>Okučani</w:t>
      </w:r>
      <w:proofErr w:type="spellEnd"/>
      <w:r w:rsidR="0065775B">
        <w:t xml:space="preserve"> i to:</w:t>
      </w:r>
      <w:r w:rsidR="008445F3">
        <w:t xml:space="preserve"> </w:t>
      </w:r>
      <w:r>
        <w:t xml:space="preserve">     </w:t>
      </w:r>
    </w:p>
    <w:p w:rsidRDefault="00123016" w:rsidP="003E68F4" w:rsidR="00123016">
      <w:pPr>
        <w:jc w:val="both"/>
      </w:pPr>
    </w:p>
    <w:p w:rsidRDefault="00123016" w:rsidP="003E68F4" w:rsidR="00123016">
      <w:pPr>
        <w:jc w:val="both"/>
      </w:pPr>
      <w:r>
        <w:t xml:space="preserve"> </w:t>
      </w:r>
      <w:r>
        <w:tab/>
      </w:r>
      <w:r>
        <w:tab/>
        <w:t xml:space="preserve"> -kč.br. </w:t>
      </w:r>
      <w:r w:rsidR="0065775B">
        <w:t>306- Ulica A. Starčevića sa 2844 m</w:t>
      </w:r>
      <w:r w:rsidR="0065775B" w:rsidRPr="0065775B">
        <w:rPr>
          <w:vertAlign w:val="superscript"/>
        </w:rPr>
        <w:t>2</w:t>
      </w:r>
      <w:r w:rsidR="0065775B">
        <w:t xml:space="preserve">, </w:t>
      </w:r>
    </w:p>
    <w:p w:rsidRDefault="0065775B" w:rsidP="003E68F4" w:rsidR="0065775B">
      <w:pPr>
        <w:jc w:val="both"/>
      </w:pPr>
      <w:r>
        <w:tab/>
      </w:r>
      <w:r>
        <w:tab/>
      </w:r>
      <w:r>
        <w:tab/>
        <w:t xml:space="preserve">       - dvorište </w:t>
      </w:r>
      <w:r>
        <w:tab/>
        <w:t xml:space="preserve">sa 2287 </w:t>
      </w:r>
      <w:r w:rsidR="00B570BF" w:rsidRPr="00B570BF">
        <w:t>m</w:t>
      </w:r>
      <w:r w:rsidR="00B570BF" w:rsidRPr="00B570BF">
        <w:rPr>
          <w:vertAlign w:val="superscript"/>
        </w:rPr>
        <w:t>2</w:t>
      </w:r>
      <w:r>
        <w:tab/>
      </w:r>
      <w:r>
        <w:tab/>
      </w:r>
    </w:p>
    <w:p w:rsidRDefault="0065775B" w:rsidP="003E68F4" w:rsidR="0065775B">
      <w:pPr>
        <w:jc w:val="both"/>
      </w:pPr>
      <w:r>
        <w:tab/>
      </w:r>
      <w:r>
        <w:tab/>
      </w:r>
      <w:r>
        <w:tab/>
        <w:t xml:space="preserve">       - zgrada sa 557 </w:t>
      </w:r>
      <w:r w:rsidR="00B570BF" w:rsidRPr="00B570BF">
        <w:t>m</w:t>
      </w:r>
      <w:r w:rsidR="00B570BF" w:rsidRPr="00B570BF">
        <w:rPr>
          <w:vertAlign w:val="superscript"/>
        </w:rPr>
        <w:t>2</w:t>
      </w:r>
      <w:r>
        <w:t xml:space="preserve">, </w:t>
      </w:r>
    </w:p>
    <w:p w:rsidRDefault="0065775B" w:rsidP="003E68F4" w:rsidR="0065775B">
      <w:pPr>
        <w:jc w:val="both"/>
      </w:pPr>
      <w:r>
        <w:tab/>
      </w:r>
      <w:r>
        <w:tab/>
      </w:r>
      <w:r>
        <w:tab/>
        <w:t xml:space="preserve">        ukupno 2844 m</w:t>
      </w:r>
      <w:r w:rsidRPr="0065775B">
        <w:rPr>
          <w:vertAlign w:val="superscript"/>
        </w:rPr>
        <w:t>2</w:t>
      </w:r>
    </w:p>
    <w:p w:rsidRDefault="00123016" w:rsidP="003E68F4" w:rsidR="00123016">
      <w:pPr>
        <w:jc w:val="both"/>
      </w:pPr>
    </w:p>
    <w:p w:rsidRDefault="003E68F4" w:rsidP="003E68F4" w:rsidR="00596EA0">
      <w:pPr>
        <w:jc w:val="both"/>
      </w:pPr>
      <w:r>
        <w:t xml:space="preserve">a koje su opterećene </w:t>
      </w:r>
      <w:proofErr w:type="spellStart"/>
      <w:r>
        <w:t>razlučnim</w:t>
      </w:r>
      <w:proofErr w:type="spellEnd"/>
      <w:r>
        <w:t xml:space="preserve"> pravom u korist </w:t>
      </w:r>
      <w:r w:rsidR="00E626FB">
        <w:t xml:space="preserve">Šimuna </w:t>
      </w:r>
      <w:proofErr w:type="spellStart"/>
      <w:r w:rsidR="00E626FB">
        <w:t>Džolan</w:t>
      </w:r>
      <w:proofErr w:type="spellEnd"/>
      <w:r w:rsidR="00E626FB">
        <w:t xml:space="preserve"> iz Novog </w:t>
      </w:r>
      <w:proofErr w:type="spellStart"/>
      <w:r w:rsidR="00E626FB">
        <w:t>Varoša</w:t>
      </w:r>
      <w:proofErr w:type="spellEnd"/>
      <w:r w:rsidR="00E626FB">
        <w:t xml:space="preserve"> 39</w:t>
      </w:r>
      <w:r w:rsidR="00886007">
        <w:t>,</w:t>
      </w:r>
      <w:r w:rsidR="0043131A">
        <w:t xml:space="preserve"> OIB 34944411115</w:t>
      </w:r>
      <w:r w:rsidR="00BA296D">
        <w:t>,</w:t>
      </w:r>
      <w:r w:rsidR="00886007">
        <w:t xml:space="preserve"> te Općine </w:t>
      </w:r>
      <w:proofErr w:type="spellStart"/>
      <w:r w:rsidR="00886007">
        <w:t>Okučani</w:t>
      </w:r>
      <w:proofErr w:type="spellEnd"/>
      <w:r w:rsidR="00886007">
        <w:t xml:space="preserve">, </w:t>
      </w:r>
      <w:proofErr w:type="spellStart"/>
      <w:r w:rsidR="00886007">
        <w:t>Okučani</w:t>
      </w:r>
      <w:proofErr w:type="spellEnd"/>
      <w:r w:rsidR="00886007">
        <w:t xml:space="preserve">, </w:t>
      </w:r>
      <w:r w:rsidR="005C7FC4">
        <w:t xml:space="preserve"> </w:t>
      </w:r>
      <w:r w:rsidR="00886007">
        <w:t>Trg Dr. Franje Tuđmana 1</w:t>
      </w:r>
      <w:r w:rsidR="005C7FC4">
        <w:t xml:space="preserve">, </w:t>
      </w:r>
      <w:r w:rsidR="005C7FC4" w:rsidRPr="005C7FC4">
        <w:t>OIB 06139165681</w:t>
      </w:r>
      <w:r w:rsidR="00886007">
        <w:t xml:space="preserve"> </w:t>
      </w:r>
      <w:r w:rsidR="00B570BF">
        <w:t>i HEP-Operator distribucijskog sustava Zagreb</w:t>
      </w:r>
      <w:r w:rsidR="00596EA0">
        <w:t xml:space="preserve">, </w:t>
      </w:r>
      <w:r w:rsidR="00886007">
        <w:t>Ulica grada Vukovara 37</w:t>
      </w:r>
      <w:r w:rsidR="005C7FC4">
        <w:t>, OIB 46830600751</w:t>
      </w:r>
    </w:p>
    <w:p w:rsidRDefault="00596EA0" w:rsidP="003E68F4" w:rsidR="00596EA0">
      <w:pPr>
        <w:jc w:val="both"/>
      </w:pPr>
    </w:p>
    <w:p w:rsidRDefault="00596EA0" w:rsidP="003E68F4" w:rsidR="00596EA0">
      <w:pPr>
        <w:jc w:val="both"/>
      </w:pPr>
      <w:r>
        <w:t xml:space="preserve"> </w:t>
      </w:r>
      <w:r>
        <w:tab/>
      </w:r>
      <w:r>
        <w:tab/>
        <w:t xml:space="preserve">b)  nekretnine upisane u </w:t>
      </w:r>
      <w:proofErr w:type="spellStart"/>
      <w:r>
        <w:t>zk</w:t>
      </w:r>
      <w:proofErr w:type="spellEnd"/>
      <w:r>
        <w:t xml:space="preserve">. ul. 937 k.o. </w:t>
      </w:r>
      <w:proofErr w:type="spellStart"/>
      <w:r>
        <w:t>Okučani</w:t>
      </w:r>
      <w:proofErr w:type="spellEnd"/>
      <w:r>
        <w:t xml:space="preserve"> i to:</w:t>
      </w:r>
    </w:p>
    <w:p w:rsidRDefault="00596EA0" w:rsidP="003E68F4" w:rsidR="00596EA0">
      <w:pPr>
        <w:jc w:val="both"/>
      </w:pPr>
      <w:r>
        <w:t xml:space="preserve"> </w:t>
      </w:r>
      <w:r>
        <w:tab/>
      </w:r>
      <w:r>
        <w:tab/>
      </w:r>
    </w:p>
    <w:p w:rsidRDefault="00596EA0" w:rsidP="003E68F4" w:rsidR="00596EA0">
      <w:pPr>
        <w:jc w:val="both"/>
      </w:pPr>
      <w:r>
        <w:t xml:space="preserve"> </w:t>
      </w:r>
      <w:r>
        <w:tab/>
      </w:r>
      <w:r>
        <w:tab/>
        <w:t>- 2. suvlasnički dio 25/100 ETAŽNO VLASNIŠTVO (E-2)</w:t>
      </w:r>
    </w:p>
    <w:p w:rsidRDefault="00596EA0" w:rsidP="00596EA0" w:rsidR="00596EA0" w:rsidRPr="00596EA0">
      <w:pPr>
        <w:jc w:val="both"/>
      </w:pPr>
      <w:r>
        <w:t xml:space="preserve"> </w:t>
      </w:r>
      <w:r>
        <w:tab/>
      </w:r>
      <w:r>
        <w:tab/>
        <w:t xml:space="preserve">1. dvosobni stan br. 2 u prizemlju desno, a koji se sastoji od hodnika, dvije sobe, kuhinje, kupaonice, ostave, </w:t>
      </w:r>
      <w:proofErr w:type="spellStart"/>
      <w:r>
        <w:t>loggie</w:t>
      </w:r>
      <w:proofErr w:type="spellEnd"/>
      <w:r>
        <w:t>, spremišta S2 u podrumu i garaže, ukupne neto površine 76,26</w:t>
      </w:r>
      <w:r w:rsidRPr="00596EA0">
        <w:t xml:space="preserve"> </w:t>
      </w:r>
      <w:r>
        <w:t>m</w:t>
      </w:r>
      <w:r w:rsidRPr="0065775B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( u diobnom planu obojan crvenom bojom), s kojim je neodvojivo povezano 25/100 dijela </w:t>
      </w:r>
      <w:proofErr w:type="spellStart"/>
      <w:r>
        <w:t>kč</w:t>
      </w:r>
      <w:proofErr w:type="spellEnd"/>
      <w:r>
        <w:t xml:space="preserve">. br. 379 </w:t>
      </w:r>
      <w:r w:rsidRPr="00596EA0">
        <w:t xml:space="preserve">- Ulica A. Starčevića sa </w:t>
      </w:r>
      <w:r>
        <w:t>1322</w:t>
      </w:r>
      <w:r w:rsidRPr="00596EA0">
        <w:t xml:space="preserve"> m</w:t>
      </w:r>
      <w:r w:rsidRPr="00596EA0">
        <w:rPr>
          <w:vertAlign w:val="superscript"/>
        </w:rPr>
        <w:t>2</w:t>
      </w:r>
      <w:r w:rsidRPr="00596EA0">
        <w:t xml:space="preserve">, </w:t>
      </w:r>
    </w:p>
    <w:p w:rsidRDefault="00596EA0" w:rsidP="00596EA0" w:rsidR="00596EA0" w:rsidRPr="00596EA0">
      <w:pPr>
        <w:jc w:val="both"/>
      </w:pPr>
      <w:r>
        <w:tab/>
      </w:r>
      <w:r>
        <w:tab/>
      </w:r>
      <w:r>
        <w:tab/>
      </w:r>
      <w:r w:rsidR="007B3F53">
        <w:t xml:space="preserve"> - dvorište </w:t>
      </w:r>
      <w:r w:rsidRPr="00596EA0">
        <w:t xml:space="preserve">sa </w:t>
      </w:r>
      <w:r>
        <w:t>10,70</w:t>
      </w:r>
      <w:r w:rsidRPr="00596EA0">
        <w:t xml:space="preserve"> m</w:t>
      </w:r>
      <w:r w:rsidRPr="00596EA0">
        <w:rPr>
          <w:vertAlign w:val="superscript"/>
        </w:rPr>
        <w:t>2</w:t>
      </w:r>
      <w:r w:rsidRPr="00596EA0">
        <w:tab/>
      </w:r>
      <w:r w:rsidRPr="00596EA0">
        <w:tab/>
      </w:r>
    </w:p>
    <w:p w:rsidRDefault="005C4AB1" w:rsidP="00596EA0" w:rsidR="00596EA0" w:rsidRPr="00596EA0">
      <w:pPr>
        <w:jc w:val="both"/>
      </w:pPr>
      <w:r>
        <w:tab/>
      </w:r>
      <w:r>
        <w:tab/>
      </w:r>
      <w:r>
        <w:tab/>
        <w:t xml:space="preserve">  </w:t>
      </w:r>
      <w:r w:rsidR="00596EA0" w:rsidRPr="00596EA0">
        <w:t xml:space="preserve">- </w:t>
      </w:r>
      <w:r w:rsidR="00596EA0">
        <w:t xml:space="preserve">kuća i </w:t>
      </w:r>
      <w:r w:rsidR="00596EA0" w:rsidRPr="00596EA0">
        <w:t>zgrada</w:t>
      </w:r>
      <w:r w:rsidR="00596EA0">
        <w:t xml:space="preserve"> sa 252 </w:t>
      </w:r>
      <w:r w:rsidR="00596EA0" w:rsidRPr="00596EA0">
        <w:t>m</w:t>
      </w:r>
      <w:r w:rsidR="00596EA0" w:rsidRPr="00596EA0">
        <w:rPr>
          <w:vertAlign w:val="superscript"/>
        </w:rPr>
        <w:t>2</w:t>
      </w:r>
      <w:r w:rsidR="00596EA0" w:rsidRPr="00596EA0">
        <w:t xml:space="preserve">, </w:t>
      </w:r>
    </w:p>
    <w:p w:rsidRDefault="00596EA0" w:rsidP="00596EA0" w:rsidR="00596EA0">
      <w:pPr>
        <w:jc w:val="both"/>
        <w:rPr>
          <w:vertAlign w:val="superscript"/>
        </w:rPr>
      </w:pPr>
      <w:r w:rsidRPr="00596EA0">
        <w:lastRenderedPageBreak/>
        <w:tab/>
      </w:r>
      <w:r w:rsidRPr="00596EA0">
        <w:tab/>
      </w:r>
      <w:r w:rsidRPr="00596EA0">
        <w:tab/>
      </w:r>
      <w:r w:rsidR="005C4AB1">
        <w:t xml:space="preserve">  </w:t>
      </w:r>
      <w:r w:rsidRPr="00596EA0">
        <w:t>u</w:t>
      </w:r>
      <w:r w:rsidR="007B3F53">
        <w:t>kupno</w:t>
      </w:r>
      <w:r>
        <w:t>132</w:t>
      </w:r>
      <w:r w:rsidRPr="00596EA0">
        <w:t xml:space="preserve"> m</w:t>
      </w:r>
      <w:r w:rsidRPr="00596EA0">
        <w:rPr>
          <w:vertAlign w:val="superscript"/>
        </w:rPr>
        <w:t>2</w:t>
      </w:r>
    </w:p>
    <w:p w:rsidRDefault="00596EA0" w:rsidP="00596EA0" w:rsidR="00596EA0">
      <w:pPr>
        <w:jc w:val="both"/>
        <w:rPr>
          <w:vertAlign w:val="superscript"/>
        </w:rPr>
      </w:pPr>
    </w:p>
    <w:p w:rsidRDefault="002C3453" w:rsidP="00596EA0" w:rsidR="00596EA0" w:rsidRPr="00596EA0">
      <w:pPr>
        <w:jc w:val="both"/>
      </w:pPr>
      <w:r>
        <w:t>k</w:t>
      </w:r>
      <w:r w:rsidR="00596EA0">
        <w:t xml:space="preserve">oje su opterećene </w:t>
      </w:r>
      <w:proofErr w:type="spellStart"/>
      <w:r w:rsidR="00596EA0">
        <w:t>razlučnim</w:t>
      </w:r>
      <w:proofErr w:type="spellEnd"/>
      <w:r w:rsidR="00596EA0">
        <w:t xml:space="preserve"> pravom</w:t>
      </w:r>
      <w:r w:rsidR="00596EA0" w:rsidRPr="00596EA0">
        <w:t xml:space="preserve"> u korist</w:t>
      </w:r>
      <w:r w:rsidR="00596EA0">
        <w:t xml:space="preserve"> </w:t>
      </w:r>
      <w:r w:rsidR="00596EA0" w:rsidRPr="00596EA0">
        <w:t xml:space="preserve"> HEP-Operator distribucijskog sustava Zagreb</w:t>
      </w:r>
      <w:r w:rsidR="00DF7654">
        <w:t>,</w:t>
      </w:r>
      <w:r w:rsidR="00DF7654" w:rsidRPr="00DF7654">
        <w:t xml:space="preserve"> Ulica grada Vukovara 37, OIB 46830600751</w:t>
      </w:r>
      <w:r w:rsidR="00596EA0">
        <w:t xml:space="preserve"> i </w:t>
      </w:r>
      <w:r w:rsidR="00596EA0" w:rsidRPr="00596EA0">
        <w:t xml:space="preserve">Općine </w:t>
      </w:r>
      <w:proofErr w:type="spellStart"/>
      <w:r w:rsidR="00596EA0" w:rsidRPr="00596EA0">
        <w:t>Okučani</w:t>
      </w:r>
      <w:proofErr w:type="spellEnd"/>
      <w:r w:rsidR="00841FDB">
        <w:t>,</w:t>
      </w:r>
      <w:r w:rsidR="00596EA0">
        <w:t xml:space="preserve"> </w:t>
      </w:r>
      <w:proofErr w:type="spellStart"/>
      <w:r w:rsidR="00841FDB" w:rsidRPr="00841FDB">
        <w:t>Okučani</w:t>
      </w:r>
      <w:proofErr w:type="spellEnd"/>
      <w:r w:rsidR="00841FDB" w:rsidRPr="00841FDB">
        <w:t>,  Trg Dr. Franje Tuđmana 1, OIB 06139165681</w:t>
      </w:r>
    </w:p>
    <w:p w:rsidRDefault="00596EA0" w:rsidP="003E68F4" w:rsidR="00596EA0">
      <w:pPr>
        <w:jc w:val="both"/>
      </w:pPr>
    </w:p>
    <w:p w:rsidRDefault="00596EA0" w:rsidP="00596EA0" w:rsidR="00596EA0">
      <w:pPr>
        <w:jc w:val="both"/>
      </w:pPr>
      <w:r>
        <w:t xml:space="preserve"> </w:t>
      </w:r>
      <w:r>
        <w:tab/>
      </w:r>
      <w:r>
        <w:tab/>
        <w:t xml:space="preserve">c) nekretnine upisane u </w:t>
      </w:r>
      <w:proofErr w:type="spellStart"/>
      <w:r>
        <w:t>zk</w:t>
      </w:r>
      <w:proofErr w:type="spellEnd"/>
      <w:r>
        <w:t xml:space="preserve">. ul. 937 k.o. </w:t>
      </w:r>
      <w:proofErr w:type="spellStart"/>
      <w:r>
        <w:t>Okučani</w:t>
      </w:r>
      <w:proofErr w:type="spellEnd"/>
      <w:r>
        <w:t xml:space="preserve"> i to:</w:t>
      </w:r>
    </w:p>
    <w:p w:rsidRDefault="00596EA0" w:rsidP="00596EA0" w:rsidR="00596EA0">
      <w:pPr>
        <w:jc w:val="both"/>
      </w:pPr>
      <w:r>
        <w:t xml:space="preserve"> </w:t>
      </w:r>
      <w:r>
        <w:tab/>
      </w:r>
      <w:r>
        <w:tab/>
      </w:r>
    </w:p>
    <w:p w:rsidRDefault="00596EA0" w:rsidP="00596EA0" w:rsidR="00596EA0">
      <w:pPr>
        <w:jc w:val="both"/>
      </w:pPr>
      <w:r>
        <w:t xml:space="preserve"> </w:t>
      </w:r>
      <w:r>
        <w:tab/>
      </w:r>
      <w:r>
        <w:tab/>
        <w:t>- 3. suvlasnički dio 25/100 ETAŽNO VLASNIŠTVO (E-</w:t>
      </w:r>
      <w:r w:rsidR="006E662B">
        <w:t>3</w:t>
      </w:r>
      <w:r>
        <w:t>)</w:t>
      </w:r>
    </w:p>
    <w:p w:rsidRDefault="00596EA0" w:rsidP="00596EA0" w:rsidR="00596EA0" w:rsidRPr="00596EA0">
      <w:pPr>
        <w:jc w:val="both"/>
      </w:pPr>
      <w:r>
        <w:t xml:space="preserve"> </w:t>
      </w:r>
      <w:r>
        <w:tab/>
      </w:r>
      <w:r>
        <w:tab/>
        <w:t xml:space="preserve">1. dvosobni stan br. </w:t>
      </w:r>
      <w:r w:rsidR="006E662B">
        <w:t>3</w:t>
      </w:r>
      <w:r>
        <w:t xml:space="preserve"> </w:t>
      </w:r>
      <w:r w:rsidR="006E662B">
        <w:t>na katu lijev</w:t>
      </w:r>
      <w:r w:rsidR="005D0035">
        <w:t>o</w:t>
      </w:r>
      <w:r w:rsidR="006E662B">
        <w:t xml:space="preserve">, a koji se sastoji od hodnika, dvije sobe, kuhinje, kupaonice, ostave </w:t>
      </w:r>
      <w:proofErr w:type="spellStart"/>
      <w:r w:rsidR="006E662B">
        <w:t>loggie</w:t>
      </w:r>
      <w:proofErr w:type="spellEnd"/>
      <w:r w:rsidR="006E662B">
        <w:t xml:space="preserve">, spremišta S3 u podrumu i garaže, ukupne neto površine </w:t>
      </w:r>
      <w:r w:rsidR="00F707A0">
        <w:t>76,26 m2 (u diobnom planu obojan žutom bojom)</w:t>
      </w:r>
      <w:r>
        <w:t xml:space="preserve">, s kojim je neodvojivo povezano 25/100 dijela </w:t>
      </w:r>
      <w:proofErr w:type="spellStart"/>
      <w:r>
        <w:t>kč</w:t>
      </w:r>
      <w:proofErr w:type="spellEnd"/>
      <w:r>
        <w:t>. br. 379</w:t>
      </w:r>
      <w:r w:rsidR="00FA1AF5">
        <w:t xml:space="preserve"> -</w:t>
      </w:r>
      <w:r w:rsidRPr="00596EA0">
        <w:t xml:space="preserve"> Ulica A. Starčevića sa </w:t>
      </w:r>
      <w:r>
        <w:t>1322</w:t>
      </w:r>
      <w:r w:rsidRPr="00596EA0">
        <w:t xml:space="preserve"> m</w:t>
      </w:r>
      <w:r w:rsidRPr="00596EA0">
        <w:rPr>
          <w:vertAlign w:val="superscript"/>
        </w:rPr>
        <w:t>2</w:t>
      </w:r>
      <w:r w:rsidRPr="00596EA0">
        <w:t xml:space="preserve">, </w:t>
      </w:r>
    </w:p>
    <w:p w:rsidRDefault="00596EA0" w:rsidP="00596EA0" w:rsidR="00596EA0" w:rsidRPr="00596EA0">
      <w:pPr>
        <w:jc w:val="both"/>
      </w:pPr>
      <w:r>
        <w:tab/>
      </w:r>
      <w:r>
        <w:tab/>
      </w:r>
      <w:r>
        <w:tab/>
      </w:r>
      <w:r w:rsidR="004F6CEA">
        <w:t xml:space="preserve">- dvorište </w:t>
      </w:r>
      <w:r w:rsidRPr="00596EA0">
        <w:t xml:space="preserve">sa </w:t>
      </w:r>
      <w:r>
        <w:t>10,70</w:t>
      </w:r>
      <w:r w:rsidRPr="00596EA0">
        <w:t xml:space="preserve"> m</w:t>
      </w:r>
      <w:r w:rsidRPr="00596EA0">
        <w:rPr>
          <w:vertAlign w:val="superscript"/>
        </w:rPr>
        <w:t>2</w:t>
      </w:r>
      <w:r w:rsidRPr="00596EA0">
        <w:tab/>
      </w:r>
      <w:r w:rsidRPr="00596EA0">
        <w:tab/>
      </w:r>
    </w:p>
    <w:p w:rsidRDefault="004F6CEA" w:rsidP="00596EA0" w:rsidR="00596EA0" w:rsidRPr="00596EA0">
      <w:pPr>
        <w:jc w:val="both"/>
      </w:pPr>
      <w:r>
        <w:tab/>
      </w:r>
      <w:r>
        <w:tab/>
      </w:r>
      <w:r>
        <w:tab/>
      </w:r>
      <w:r w:rsidR="00596EA0" w:rsidRPr="00596EA0">
        <w:t xml:space="preserve">- </w:t>
      </w:r>
      <w:r w:rsidR="00596EA0">
        <w:t xml:space="preserve">kuća i </w:t>
      </w:r>
      <w:r w:rsidR="00596EA0" w:rsidRPr="00596EA0">
        <w:t>zgrada</w:t>
      </w:r>
      <w:r w:rsidR="00596EA0">
        <w:t xml:space="preserve"> sa 252 </w:t>
      </w:r>
      <w:r w:rsidR="00596EA0" w:rsidRPr="00596EA0">
        <w:t>m</w:t>
      </w:r>
      <w:r w:rsidR="00596EA0" w:rsidRPr="00596EA0">
        <w:rPr>
          <w:vertAlign w:val="superscript"/>
        </w:rPr>
        <w:t>2</w:t>
      </w:r>
      <w:r w:rsidR="00596EA0" w:rsidRPr="00596EA0">
        <w:t xml:space="preserve">, </w:t>
      </w:r>
    </w:p>
    <w:p w:rsidRDefault="004F6CEA" w:rsidP="00596EA0" w:rsidR="00596EA0">
      <w:pPr>
        <w:jc w:val="both"/>
        <w:rPr>
          <w:vertAlign w:val="superscript"/>
        </w:rPr>
      </w:pPr>
      <w:r>
        <w:tab/>
      </w:r>
      <w:r>
        <w:tab/>
        <w:t xml:space="preserve">            </w:t>
      </w:r>
      <w:r w:rsidR="00596EA0" w:rsidRPr="00596EA0">
        <w:t xml:space="preserve"> ukupno </w:t>
      </w:r>
      <w:r w:rsidR="00596EA0">
        <w:t>132</w:t>
      </w:r>
      <w:r w:rsidR="00596EA0" w:rsidRPr="00596EA0">
        <w:t xml:space="preserve"> m</w:t>
      </w:r>
      <w:r w:rsidR="00596EA0" w:rsidRPr="00596EA0">
        <w:rPr>
          <w:vertAlign w:val="superscript"/>
        </w:rPr>
        <w:t>2</w:t>
      </w:r>
    </w:p>
    <w:p w:rsidRDefault="00596EA0" w:rsidP="00596EA0" w:rsidR="00596EA0">
      <w:pPr>
        <w:jc w:val="both"/>
        <w:rPr>
          <w:vertAlign w:val="superscript"/>
        </w:rPr>
      </w:pPr>
    </w:p>
    <w:p w:rsidRDefault="00360BEA" w:rsidP="00360BEA" w:rsidR="00360BEA" w:rsidRPr="00360BEA">
      <w:pPr>
        <w:jc w:val="both"/>
      </w:pPr>
      <w:r w:rsidRPr="00360BEA">
        <w:t xml:space="preserve">koje su opterećene </w:t>
      </w:r>
      <w:proofErr w:type="spellStart"/>
      <w:r w:rsidRPr="00360BEA">
        <w:t>razlučnim</w:t>
      </w:r>
      <w:proofErr w:type="spellEnd"/>
      <w:r w:rsidRPr="00360BEA">
        <w:t xml:space="preserve"> pravom u korist  HEP-Operator distribucijskog sustava Zagreb, Ulica grada Vukovara 37, OIB 46830600751 i Općine </w:t>
      </w:r>
      <w:proofErr w:type="spellStart"/>
      <w:r w:rsidRPr="00360BEA">
        <w:t>Okučani</w:t>
      </w:r>
      <w:proofErr w:type="spellEnd"/>
      <w:r w:rsidRPr="00360BEA">
        <w:t xml:space="preserve">, </w:t>
      </w:r>
      <w:proofErr w:type="spellStart"/>
      <w:r w:rsidRPr="00360BEA">
        <w:t>Okučani</w:t>
      </w:r>
      <w:proofErr w:type="spellEnd"/>
      <w:r w:rsidRPr="00360BEA">
        <w:t>,  Trg Dr. Franje Tuđmana 1, OIB 06139165681</w:t>
      </w:r>
    </w:p>
    <w:p w:rsidRDefault="00A77C7D" w:rsidP="00596EA0" w:rsidR="00A77C7D">
      <w:pPr>
        <w:jc w:val="both"/>
      </w:pPr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d) nekretnine upisane u </w:t>
      </w:r>
      <w:proofErr w:type="spellStart"/>
      <w:r>
        <w:t>zk</w:t>
      </w:r>
      <w:proofErr w:type="spellEnd"/>
      <w:r>
        <w:t xml:space="preserve">. ul. 672. k.o. </w:t>
      </w:r>
      <w:proofErr w:type="spellStart"/>
      <w:r>
        <w:t>Mačkovac</w:t>
      </w:r>
      <w:proofErr w:type="spellEnd"/>
      <w:r>
        <w:t xml:space="preserve"> i to:</w:t>
      </w:r>
    </w:p>
    <w:p w:rsidRDefault="00A77C7D" w:rsidP="00596EA0" w:rsidR="00A77C7D">
      <w:pPr>
        <w:jc w:val="both"/>
      </w:pPr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B420F3">
        <w:t>kč</w:t>
      </w:r>
      <w:proofErr w:type="spellEnd"/>
      <w:r w:rsidR="00B420F3">
        <w:t xml:space="preserve">. br. 687 - </w:t>
      </w:r>
      <w:r>
        <w:t>oranica u Boku sa</w:t>
      </w:r>
      <w:r w:rsidR="00B420F3">
        <w:t xml:space="preserve"> </w:t>
      </w:r>
      <w:r w:rsidR="00EB5550">
        <w:t xml:space="preserve">1 jutro </w:t>
      </w:r>
      <w:r>
        <w:t xml:space="preserve">1210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B420F3">
        <w:t>kč</w:t>
      </w:r>
      <w:proofErr w:type="spellEnd"/>
      <w:r w:rsidR="00B420F3">
        <w:t xml:space="preserve">. br. 688 - </w:t>
      </w:r>
      <w:r>
        <w:t xml:space="preserve">oranica u Boku sa 1546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B420F3">
        <w:t>kč</w:t>
      </w:r>
      <w:proofErr w:type="spellEnd"/>
      <w:r w:rsidR="00B420F3">
        <w:t xml:space="preserve">. br. 689 - </w:t>
      </w:r>
      <w:r>
        <w:t>oranica u Boku sa</w:t>
      </w:r>
      <w:r w:rsidR="00EB5550">
        <w:t xml:space="preserve"> 1 jutro </w:t>
      </w:r>
      <w:r>
        <w:t xml:space="preserve">1329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783/1 - </w:t>
      </w:r>
      <w:r>
        <w:t xml:space="preserve">oranica u Boku sa   891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784 - </w:t>
      </w:r>
      <w:r>
        <w:t xml:space="preserve">oranica Lanište u Boku sa 700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785 - </w:t>
      </w:r>
      <w:r>
        <w:t xml:space="preserve">oranica </w:t>
      </w:r>
      <w:proofErr w:type="spellStart"/>
      <w:r>
        <w:t>Trnavski</w:t>
      </w:r>
      <w:proofErr w:type="spellEnd"/>
      <w:r>
        <w:t xml:space="preserve"> put  u Boku sa 1372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786/1 - </w:t>
      </w:r>
      <w:r>
        <w:t xml:space="preserve">oranica u </w:t>
      </w:r>
      <w:proofErr w:type="spellStart"/>
      <w:r>
        <w:t>Gavranuša</w:t>
      </w:r>
      <w:proofErr w:type="spellEnd"/>
      <w:r>
        <w:t xml:space="preserve"> sa 738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786/2 - </w:t>
      </w:r>
      <w:r>
        <w:t xml:space="preserve">oranica </w:t>
      </w:r>
      <w:proofErr w:type="spellStart"/>
      <w:r>
        <w:t>Gavranuša</w:t>
      </w:r>
      <w:proofErr w:type="spellEnd"/>
      <w:r>
        <w:t xml:space="preserve"> u Boku sa 588 </w:t>
      </w:r>
      <w:proofErr w:type="spellStart"/>
      <w:r>
        <w:t>čhv</w:t>
      </w:r>
      <w:proofErr w:type="spellEnd"/>
    </w:p>
    <w:p w:rsidRDefault="00A77C7D" w:rsidP="00596EA0" w:rsidR="00A77C7D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 w:rsidR="00270C01">
        <w:t>kč</w:t>
      </w:r>
      <w:proofErr w:type="spellEnd"/>
      <w:r w:rsidR="00270C01">
        <w:t xml:space="preserve">. br. 788 - </w:t>
      </w:r>
      <w:r>
        <w:t xml:space="preserve">oranica </w:t>
      </w:r>
      <w:proofErr w:type="spellStart"/>
      <w:r>
        <w:t>Krčić</w:t>
      </w:r>
      <w:proofErr w:type="spellEnd"/>
      <w:r>
        <w:t xml:space="preserve"> u Boku sa 1326 </w:t>
      </w:r>
      <w:proofErr w:type="spellStart"/>
      <w:r>
        <w:t>čhv</w:t>
      </w:r>
      <w:proofErr w:type="spellEnd"/>
      <w:r>
        <w:t xml:space="preserve">, </w:t>
      </w:r>
      <w:r>
        <w:tab/>
      </w:r>
      <w:r>
        <w:tab/>
      </w:r>
    </w:p>
    <w:p w:rsidRDefault="00A77C7D" w:rsidP="00A77C7D" w:rsidR="00A77C7D">
      <w:pPr>
        <w:ind w:firstLine="708" w:left="708"/>
        <w:jc w:val="both"/>
      </w:pPr>
      <w:r>
        <w:t xml:space="preserve">ukupno </w:t>
      </w:r>
      <w:r w:rsidR="00EB5550">
        <w:t xml:space="preserve">2 jutra </w:t>
      </w:r>
      <w:r w:rsidR="00662942">
        <w:t xml:space="preserve"> </w:t>
      </w:r>
      <w:r>
        <w:t xml:space="preserve">9700 </w:t>
      </w:r>
      <w:proofErr w:type="spellStart"/>
      <w:r>
        <w:t>čhv</w:t>
      </w:r>
      <w:proofErr w:type="spellEnd"/>
      <w:r w:rsidR="009422FA">
        <w:t>,</w:t>
      </w:r>
    </w:p>
    <w:p w:rsidRDefault="009422FA" w:rsidP="00A77C7D" w:rsidR="009422FA">
      <w:pPr>
        <w:ind w:firstLine="708" w:left="708"/>
        <w:jc w:val="both"/>
      </w:pPr>
    </w:p>
    <w:p w:rsidRDefault="009422FA" w:rsidP="009B6766" w:rsidR="009B6766" w:rsidRPr="009B6766">
      <w:r>
        <w:t xml:space="preserve">a koje su opterećene </w:t>
      </w:r>
      <w:proofErr w:type="spellStart"/>
      <w:r>
        <w:t>razlučnim</w:t>
      </w:r>
      <w:proofErr w:type="spellEnd"/>
      <w:r>
        <w:t xml:space="preserve"> pravom u korist </w:t>
      </w:r>
      <w:r w:rsidR="009B6766" w:rsidRPr="009B6766">
        <w:t xml:space="preserve">Općine </w:t>
      </w:r>
      <w:proofErr w:type="spellStart"/>
      <w:r w:rsidR="009B6766" w:rsidRPr="009B6766">
        <w:t>Okučani</w:t>
      </w:r>
      <w:proofErr w:type="spellEnd"/>
      <w:r w:rsidR="009B6766" w:rsidRPr="009B6766">
        <w:t xml:space="preserve">, </w:t>
      </w:r>
      <w:proofErr w:type="spellStart"/>
      <w:r w:rsidR="009B6766" w:rsidRPr="009B6766">
        <w:t>Okučani</w:t>
      </w:r>
      <w:proofErr w:type="spellEnd"/>
      <w:r w:rsidR="009B6766" w:rsidRPr="009B6766">
        <w:t>,  Trg Dr. Franje Tuđmana 1, OIB 06139165681</w:t>
      </w:r>
    </w:p>
    <w:p w:rsidRDefault="00D469D1" w:rsidP="009422FA" w:rsidR="00D469D1"/>
    <w:p w:rsidRDefault="00D469D1" w:rsidP="009422FA" w:rsidR="00D469D1">
      <w:r>
        <w:tab/>
      </w:r>
      <w:r>
        <w:tab/>
        <w:t xml:space="preserve">e) nekretnine upisane u </w:t>
      </w:r>
      <w:proofErr w:type="spellStart"/>
      <w:r>
        <w:t>zk</w:t>
      </w:r>
      <w:proofErr w:type="spellEnd"/>
      <w:r>
        <w:t xml:space="preserve">. ul. 670 k.o. </w:t>
      </w:r>
      <w:proofErr w:type="spellStart"/>
      <w:r>
        <w:t>Mačkovac</w:t>
      </w:r>
      <w:proofErr w:type="spellEnd"/>
      <w:r w:rsidR="005F5B38">
        <w:t xml:space="preserve"> i to:</w:t>
      </w:r>
    </w:p>
    <w:p w:rsidRDefault="00D469D1" w:rsidP="009422FA" w:rsidR="00D469D1"/>
    <w:p w:rsidRDefault="00D469D1" w:rsidP="009422FA" w:rsidR="00D469D1">
      <w:r>
        <w:t xml:space="preserve"> </w:t>
      </w:r>
      <w:r>
        <w:tab/>
      </w:r>
      <w:r>
        <w:tab/>
        <w:t>-</w:t>
      </w:r>
      <w:r w:rsidR="004F6D9B" w:rsidRPr="004F6D9B">
        <w:t xml:space="preserve"> </w:t>
      </w:r>
      <w:proofErr w:type="spellStart"/>
      <w:r w:rsidR="004F6D9B">
        <w:t>kč</w:t>
      </w:r>
      <w:proofErr w:type="spellEnd"/>
      <w:r w:rsidR="004F6D9B">
        <w:t xml:space="preserve">. br. 695 - </w:t>
      </w:r>
      <w:r>
        <w:t xml:space="preserve"> oranica u Boku sa </w:t>
      </w:r>
      <w:r w:rsidR="00E07ED5">
        <w:t xml:space="preserve">1 jutro </w:t>
      </w:r>
      <w:r w:rsidR="004F6D9B">
        <w:t xml:space="preserve"> </w:t>
      </w:r>
      <w:r>
        <w:t xml:space="preserve">176 </w:t>
      </w:r>
      <w:proofErr w:type="spellStart"/>
      <w:r>
        <w:t>čhv</w:t>
      </w:r>
      <w:proofErr w:type="spellEnd"/>
    </w:p>
    <w:p w:rsidRDefault="00D469D1" w:rsidP="009422FA" w:rsidR="00D469D1">
      <w:r>
        <w:t xml:space="preserve"> </w:t>
      </w:r>
      <w:r>
        <w:tab/>
      </w:r>
      <w:r>
        <w:tab/>
        <w:t xml:space="preserve">- </w:t>
      </w:r>
      <w:proofErr w:type="spellStart"/>
      <w:r w:rsidR="004F6D9B">
        <w:t>kč</w:t>
      </w:r>
      <w:proofErr w:type="spellEnd"/>
      <w:r w:rsidR="004F6D9B">
        <w:t xml:space="preserve">. br.  783/3 - </w:t>
      </w:r>
      <w:r>
        <w:t>oranica u Boku sa</w:t>
      </w:r>
      <w:r w:rsidR="00E07ED5">
        <w:t xml:space="preserve"> 1 jutro </w:t>
      </w:r>
      <w:r>
        <w:t xml:space="preserve"> 181 </w:t>
      </w:r>
      <w:proofErr w:type="spellStart"/>
      <w:r>
        <w:t>čhv</w:t>
      </w:r>
      <w:proofErr w:type="spellEnd"/>
    </w:p>
    <w:p w:rsidRDefault="008A2C9B" w:rsidP="009422FA" w:rsidR="00D469D1">
      <w:r>
        <w:t xml:space="preserve"> </w:t>
      </w:r>
      <w:r>
        <w:tab/>
      </w:r>
      <w:r>
        <w:tab/>
        <w:t xml:space="preserve">- </w:t>
      </w:r>
      <w:proofErr w:type="spellStart"/>
      <w:r w:rsidR="004F6D9B">
        <w:t>kč</w:t>
      </w:r>
      <w:proofErr w:type="spellEnd"/>
      <w:r w:rsidR="004F6D9B">
        <w:t xml:space="preserve">. br.  783/5 - </w:t>
      </w:r>
      <w:r>
        <w:t>oranica u B</w:t>
      </w:r>
      <w:r w:rsidR="00D469D1">
        <w:t xml:space="preserve">oku sa 966 </w:t>
      </w:r>
      <w:proofErr w:type="spellStart"/>
      <w:r w:rsidR="00D469D1">
        <w:t>čhv</w:t>
      </w:r>
      <w:proofErr w:type="spellEnd"/>
    </w:p>
    <w:p w:rsidRDefault="00D469D1" w:rsidP="009422FA" w:rsidR="00D469D1">
      <w:r>
        <w:t xml:space="preserve"> </w:t>
      </w:r>
      <w:r>
        <w:tab/>
      </w:r>
      <w:r>
        <w:tab/>
        <w:t xml:space="preserve">- </w:t>
      </w:r>
      <w:proofErr w:type="spellStart"/>
      <w:r w:rsidR="004F6D9B">
        <w:t>kč</w:t>
      </w:r>
      <w:proofErr w:type="spellEnd"/>
      <w:r w:rsidR="004F6D9B">
        <w:t xml:space="preserve">. br.  787 - </w:t>
      </w:r>
      <w:r>
        <w:t xml:space="preserve">oranica u Boku sa 1177 </w:t>
      </w:r>
      <w:proofErr w:type="spellStart"/>
      <w:r>
        <w:t>čhv</w:t>
      </w:r>
      <w:proofErr w:type="spellEnd"/>
    </w:p>
    <w:p w:rsidRDefault="00D469D1" w:rsidP="009422FA" w:rsidR="00D469D1">
      <w:r>
        <w:t xml:space="preserve"> </w:t>
      </w:r>
      <w:r>
        <w:tab/>
      </w:r>
      <w:r>
        <w:tab/>
        <w:t>ukupno</w:t>
      </w:r>
      <w:r w:rsidR="004F6D9B">
        <w:t xml:space="preserve"> 2 jutra</w:t>
      </w:r>
      <w:r>
        <w:t xml:space="preserve"> 2500 </w:t>
      </w:r>
      <w:proofErr w:type="spellStart"/>
      <w:r>
        <w:t>čhv</w:t>
      </w:r>
      <w:proofErr w:type="spellEnd"/>
      <w:r w:rsidR="00797421">
        <w:t>,</w:t>
      </w:r>
    </w:p>
    <w:p w:rsidRDefault="00797421" w:rsidP="009422FA" w:rsidR="00797421"/>
    <w:p w:rsidRDefault="00797421" w:rsidP="00797421" w:rsidR="00797421" w:rsidRPr="00797421">
      <w:r w:rsidRPr="00797421">
        <w:t xml:space="preserve">a koje su opterećene </w:t>
      </w:r>
      <w:proofErr w:type="spellStart"/>
      <w:r w:rsidRPr="00797421">
        <w:t>razlučnim</w:t>
      </w:r>
      <w:proofErr w:type="spellEnd"/>
      <w:r w:rsidRPr="00797421">
        <w:t xml:space="preserve"> pravom u korist Općine </w:t>
      </w:r>
      <w:proofErr w:type="spellStart"/>
      <w:r w:rsidRPr="00797421">
        <w:t>Okučani</w:t>
      </w:r>
      <w:proofErr w:type="spellEnd"/>
      <w:r w:rsidRPr="00797421">
        <w:t xml:space="preserve">, </w:t>
      </w:r>
      <w:proofErr w:type="spellStart"/>
      <w:r w:rsidRPr="00797421">
        <w:t>Okučani</w:t>
      </w:r>
      <w:proofErr w:type="spellEnd"/>
      <w:r w:rsidRPr="00797421">
        <w:t>,  Trg Dr. Franje Tuđmana 1, OIB 06139165681</w:t>
      </w:r>
    </w:p>
    <w:p w:rsidRDefault="005F5B38" w:rsidP="009422FA" w:rsidR="005F5B38"/>
    <w:p w:rsidRDefault="005F5B38" w:rsidP="009422FA" w:rsidR="005F5B38">
      <w:r>
        <w:t xml:space="preserve"> </w:t>
      </w:r>
      <w:r>
        <w:tab/>
      </w:r>
      <w:r>
        <w:tab/>
        <w:t xml:space="preserve">f) nekretnine upisane u </w:t>
      </w:r>
      <w:proofErr w:type="spellStart"/>
      <w:r>
        <w:t>zk</w:t>
      </w:r>
      <w:proofErr w:type="spellEnd"/>
      <w:r>
        <w:t xml:space="preserve">. ul. 84 k.o. </w:t>
      </w:r>
      <w:proofErr w:type="spellStart"/>
      <w:r>
        <w:t>Dubovac</w:t>
      </w:r>
      <w:proofErr w:type="spellEnd"/>
      <w:r>
        <w:t xml:space="preserve"> i to:</w:t>
      </w:r>
    </w:p>
    <w:p w:rsidRDefault="005F5B38" w:rsidP="009422FA" w:rsidR="005F5B38"/>
    <w:p w:rsidRDefault="005F5B38" w:rsidP="009422FA" w:rsidR="005F5B38">
      <w:r>
        <w:lastRenderedPageBreak/>
        <w:t xml:space="preserve"> </w:t>
      </w:r>
      <w:r>
        <w:tab/>
      </w:r>
      <w:r>
        <w:tab/>
        <w:t xml:space="preserve">- </w:t>
      </w:r>
      <w:proofErr w:type="spellStart"/>
      <w:r>
        <w:t>kč</w:t>
      </w:r>
      <w:proofErr w:type="spellEnd"/>
      <w:r>
        <w:t xml:space="preserve">. br. 197/7 - oranica Prašnik u Prašniku sa 40 </w:t>
      </w:r>
      <w:proofErr w:type="spellStart"/>
      <w:r>
        <w:t>čhv</w:t>
      </w:r>
      <w:proofErr w:type="spellEnd"/>
      <w:r>
        <w:t xml:space="preserve">, </w:t>
      </w:r>
    </w:p>
    <w:p w:rsidRDefault="005F5B38" w:rsidP="009422FA" w:rsidR="005F5B38"/>
    <w:p w:rsidRDefault="006F4271" w:rsidP="00BF740D" w:rsidR="006F4271">
      <w:r w:rsidRPr="006F4271">
        <w:t xml:space="preserve">a koje su opterećene </w:t>
      </w:r>
      <w:proofErr w:type="spellStart"/>
      <w:r w:rsidRPr="006F4271">
        <w:t>razlučnim</w:t>
      </w:r>
      <w:proofErr w:type="spellEnd"/>
      <w:r w:rsidRPr="006F4271">
        <w:t xml:space="preserve"> pravom u korist Općine </w:t>
      </w:r>
      <w:proofErr w:type="spellStart"/>
      <w:r w:rsidRPr="006F4271">
        <w:t>Okučani</w:t>
      </w:r>
      <w:proofErr w:type="spellEnd"/>
      <w:r w:rsidRPr="006F4271">
        <w:t xml:space="preserve">, </w:t>
      </w:r>
      <w:proofErr w:type="spellStart"/>
      <w:r w:rsidRPr="006F4271">
        <w:t>Okučani</w:t>
      </w:r>
      <w:proofErr w:type="spellEnd"/>
      <w:r w:rsidRPr="006F4271">
        <w:t>,  Trg Dr. Franje Tuđmana 1, OIB 06139165681</w:t>
      </w:r>
      <w:r w:rsidR="002F4F5A">
        <w:t>,</w:t>
      </w:r>
    </w:p>
    <w:p w:rsidRDefault="006F4271" w:rsidP="00BF740D" w:rsidR="006F4271"/>
    <w:p w:rsidRDefault="003E68F4" w:rsidP="00BF740D" w:rsidR="003E68F4">
      <w:pPr>
        <w:jc w:val="both"/>
      </w:pPr>
      <w:r w:rsidRPr="00F62514">
        <w:rPr>
          <w:b/>
        </w:rPr>
        <w:t xml:space="preserve">prodaju </w:t>
      </w:r>
      <w:r w:rsidR="00AF1D95" w:rsidRPr="00F62514">
        <w:rPr>
          <w:b/>
        </w:rPr>
        <w:t>se</w:t>
      </w:r>
      <w:r w:rsidR="00AF1D95">
        <w:t xml:space="preserve"> </w:t>
      </w:r>
      <w:r w:rsidRPr="00F62514">
        <w:rPr>
          <w:b/>
        </w:rPr>
        <w:t>odnosno unovčavaju</w:t>
      </w:r>
      <w:r>
        <w:t xml:space="preserve"> </w:t>
      </w:r>
      <w:r w:rsidRPr="00030439">
        <w:rPr>
          <w:b/>
        </w:rPr>
        <w:t>u stečajnom postupku</w:t>
      </w:r>
      <w:r>
        <w:rPr>
          <w:b/>
        </w:rPr>
        <w:t xml:space="preserve"> </w:t>
      </w:r>
      <w:r>
        <w:t>sukladno odredbi čl. 247.  Stečajnog zakona. ( NN 71/15</w:t>
      </w:r>
      <w:r w:rsidR="00123016">
        <w:t>,104/17</w:t>
      </w:r>
      <w:r>
        <w:t>) uz odgovarajuću primjenu ovršnog postupka o ovrsi na nekretninama.</w:t>
      </w:r>
    </w:p>
    <w:p w:rsidRDefault="005B4D04" w:rsidP="003E68F4" w:rsidR="005B4D04">
      <w:pPr>
        <w:ind w:firstLine="1440"/>
        <w:jc w:val="both"/>
      </w:pPr>
    </w:p>
    <w:p w:rsidRDefault="003E68F4" w:rsidP="003E68F4" w:rsidR="003E68F4">
      <w:pPr>
        <w:ind w:firstLine="1440"/>
        <w:jc w:val="both"/>
      </w:pPr>
      <w:r>
        <w:t xml:space="preserve">II. Određuje se upis zabilježbe prodaje po ovom rješenju na nekretninama iz točke I. ovog rješenja u Zemljišnim knjigama Općinskog  suda </w:t>
      </w:r>
      <w:r w:rsidR="00123016">
        <w:t xml:space="preserve">u </w:t>
      </w:r>
      <w:r w:rsidR="00BF740D">
        <w:t xml:space="preserve">Slavonskom Brodu </w:t>
      </w:r>
      <w:r w:rsidR="00653BE1">
        <w:t>Z</w:t>
      </w:r>
      <w:r w:rsidR="00123016">
        <w:t xml:space="preserve">emljišnoknjižni odjel </w:t>
      </w:r>
      <w:r w:rsidR="00BF740D">
        <w:t>Nova Gradiška</w:t>
      </w:r>
      <w:r>
        <w:t xml:space="preserve"> koje će provesti  Zemljišnoknjižni odjel  </w:t>
      </w:r>
      <w:r w:rsidR="00BF740D">
        <w:t>Nova Gradiška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</w:pPr>
      <w:r>
        <w:t>III. Nakon pravomoćnosti ovog rješenja posebnim zaključkom će se odrediti vrijednost nekretnina koje su predmet</w:t>
      </w:r>
      <w:r w:rsidR="00123016">
        <w:t>om prodaje, način i uvjeti njih</w:t>
      </w:r>
      <w:r>
        <w:t>o</w:t>
      </w:r>
      <w:r w:rsidR="00123016">
        <w:t>v</w:t>
      </w:r>
      <w:r>
        <w:t>e prodaje.</w:t>
      </w:r>
    </w:p>
    <w:p w:rsidRDefault="003E68F4" w:rsidP="003E68F4" w:rsidR="003E68F4">
      <w:pPr>
        <w:jc w:val="both"/>
      </w:pPr>
    </w:p>
    <w:p w:rsidRDefault="003E68F4" w:rsidP="003E68F4" w:rsidR="00951D8B">
      <w:pPr>
        <w:ind w:firstLine="1260"/>
        <w:jc w:val="both"/>
        <w:rPr>
          <w:b/>
        </w:rPr>
      </w:pPr>
      <w:r>
        <w:t xml:space="preserve">   IV.  Prodaju nekretnina provodi Financijska agencija elektroničkom javnom dražbom, a  nakon pravomoćnosti ovog rješenja i donošenja zaključka o prodaji o čemu će biti posebno obaviještena. </w:t>
      </w:r>
      <w:r>
        <w:rPr>
          <w:b/>
        </w:rPr>
        <w:t xml:space="preserve">    </w:t>
      </w:r>
    </w:p>
    <w:p w:rsidRDefault="00951D8B" w:rsidP="003E68F4" w:rsidR="00951D8B">
      <w:pPr>
        <w:ind w:firstLine="1260"/>
        <w:jc w:val="both"/>
        <w:rPr>
          <w:b/>
        </w:rPr>
      </w:pPr>
    </w:p>
    <w:p w:rsidRDefault="00951D8B" w:rsidP="006E2630" w:rsidR="003E68F4">
      <w:pPr>
        <w:ind w:firstLine="1260"/>
        <w:jc w:val="both"/>
      </w:pPr>
      <w:r>
        <w:rPr>
          <w:b/>
        </w:rPr>
        <w:t xml:space="preserve">    </w:t>
      </w:r>
      <w:r w:rsidRPr="000123CB">
        <w:t>V.</w:t>
      </w:r>
      <w:r>
        <w:rPr>
          <w:b/>
        </w:rPr>
        <w:t xml:space="preserve"> </w:t>
      </w:r>
      <w:r w:rsidRPr="00951D8B">
        <w:t xml:space="preserve">Utvrđuje se da nisu ostvarene zakonske pretpostavke da se nastave ovršni postupci navedeni u točci I. izreke rješenja na način da se nekretnine upisane u </w:t>
      </w:r>
      <w:proofErr w:type="spellStart"/>
      <w:r w:rsidRPr="00951D8B">
        <w:t>zk</w:t>
      </w:r>
      <w:proofErr w:type="spellEnd"/>
      <w:r w:rsidRPr="00951D8B">
        <w:t xml:space="preserve">. ul. 703 k.o. </w:t>
      </w:r>
      <w:proofErr w:type="spellStart"/>
      <w:r w:rsidRPr="00951D8B">
        <w:t>Okučani</w:t>
      </w:r>
      <w:proofErr w:type="spellEnd"/>
      <w:r w:rsidRPr="00951D8B">
        <w:t xml:space="preserve"> i 156 k.o. </w:t>
      </w:r>
      <w:proofErr w:type="spellStart"/>
      <w:r w:rsidRPr="00951D8B">
        <w:t>Okučani</w:t>
      </w:r>
      <w:proofErr w:type="spellEnd"/>
      <w:r w:rsidRPr="00951D8B">
        <w:t xml:space="preserve"> prodaju u stečajnom postupku</w:t>
      </w:r>
      <w:r w:rsidR="003E68F4" w:rsidRPr="00951D8B">
        <w:t xml:space="preserve"> </w:t>
      </w:r>
      <w:r w:rsidRPr="00951D8B">
        <w:t xml:space="preserve">primjenom pravila o unovčenju predmeta na kojima postoji </w:t>
      </w:r>
      <w:proofErr w:type="spellStart"/>
      <w:r w:rsidRPr="00951D8B">
        <w:t>razlučno</w:t>
      </w:r>
      <w:proofErr w:type="spellEnd"/>
      <w:r w:rsidRPr="00951D8B">
        <w:t xml:space="preserve"> pravo u stečajnom postupku</w:t>
      </w:r>
      <w:r>
        <w:t xml:space="preserve"> iz razloga što nisu u vlasništvu stečajnog dužnika. </w:t>
      </w:r>
      <w:r w:rsidR="003E68F4">
        <w:rPr>
          <w:b/>
        </w:rPr>
        <w:t xml:space="preserve">                                    </w:t>
      </w:r>
    </w:p>
    <w:p w:rsidRDefault="008A31B8" w:rsidP="008A31B8" w:rsidR="008A31B8"/>
    <w:p w:rsidRDefault="00C05768" w:rsidP="008A31B8" w:rsidR="00C05768"/>
    <w:p w:rsidRDefault="003E68F4" w:rsidP="003E68F4" w:rsidR="003E68F4">
      <w:pPr>
        <w:jc w:val="center"/>
      </w:pPr>
      <w:r>
        <w:t>Obrazloženje</w:t>
      </w:r>
    </w:p>
    <w:p w:rsidRDefault="003E68F4" w:rsidP="003E68F4" w:rsidR="003E68F4">
      <w:pPr>
        <w:jc w:val="both"/>
      </w:pPr>
    </w:p>
    <w:p w:rsidRDefault="003E68F4" w:rsidP="003E68F4" w:rsidR="00CB13D4">
      <w:pPr>
        <w:ind w:firstLine="1440"/>
        <w:jc w:val="both"/>
        <w:rPr>
          <w:b/>
        </w:rPr>
      </w:pPr>
      <w:r>
        <w:t>Rješen</w:t>
      </w:r>
      <w:r w:rsidR="00E75AD6">
        <w:t xml:space="preserve">jem poslovni broj </w:t>
      </w:r>
      <w:r w:rsidR="00CB13D4">
        <w:t>7/</w:t>
      </w:r>
      <w:r w:rsidR="00E75AD6">
        <w:t>St-</w:t>
      </w:r>
      <w:r w:rsidR="00CB13D4">
        <w:t>562/2017-2</w:t>
      </w:r>
      <w:r>
        <w:t xml:space="preserve"> od </w:t>
      </w:r>
      <w:r w:rsidR="00CB13D4">
        <w:t>01</w:t>
      </w:r>
      <w:r>
        <w:t xml:space="preserve">. </w:t>
      </w:r>
      <w:r w:rsidR="00E75AD6">
        <w:t>lipnja</w:t>
      </w:r>
      <w:r>
        <w:t xml:space="preserve"> 201</w:t>
      </w:r>
      <w:r w:rsidR="00CB13D4">
        <w:t>7</w:t>
      </w:r>
      <w:r>
        <w:t xml:space="preserve">. godine </w:t>
      </w:r>
      <w:r w:rsidR="00CB13D4">
        <w:t>određen je nastavak stečajnog postupka radi naknadne diobe zbog p</w:t>
      </w:r>
      <w:r w:rsidR="003710D6">
        <w:t>ronalaska imovine koja ulazi u s</w:t>
      </w:r>
      <w:r w:rsidR="00CB13D4">
        <w:t xml:space="preserve">tečajnu masu </w:t>
      </w:r>
      <w:r w:rsidR="00C15CD5">
        <w:t xml:space="preserve">iza stečajnog dužnika AGROSLAVONIJA POLJOPRIVREDNA ZADRUGA, </w:t>
      </w:r>
      <w:proofErr w:type="spellStart"/>
      <w:r w:rsidR="00C15CD5">
        <w:t>Okučani</w:t>
      </w:r>
      <w:proofErr w:type="spellEnd"/>
      <w:r w:rsidR="00C15CD5">
        <w:t>, te je određen i upis stečajne mase u sudski registar sa sjedište</w:t>
      </w:r>
      <w:r w:rsidR="008C72AB">
        <w:t>m</w:t>
      </w:r>
      <w:r w:rsidR="00C15CD5">
        <w:t xml:space="preserve"> na adresi stečajne upraviteljice Vinke Ivanković iz Vinkovaca</w:t>
      </w:r>
      <w:r w:rsidR="00B64A7D">
        <w:t>.</w:t>
      </w:r>
    </w:p>
    <w:p w:rsidRDefault="003E68F4" w:rsidP="00427A43" w:rsidR="006B645B">
      <w:pPr>
        <w:ind w:firstLine="1440"/>
        <w:jc w:val="both"/>
      </w:pPr>
      <w:r>
        <w:t xml:space="preserve">Stečajnu masu stečajnog dužnika čine i nekretnine upisane u </w:t>
      </w:r>
      <w:proofErr w:type="spellStart"/>
      <w:r>
        <w:t>zk</w:t>
      </w:r>
      <w:proofErr w:type="spellEnd"/>
      <w:r>
        <w:t>.</w:t>
      </w:r>
      <w:r w:rsidR="006B645B">
        <w:t xml:space="preserve"> </w:t>
      </w:r>
      <w:r>
        <w:t>ul.</w:t>
      </w:r>
      <w:r w:rsidR="006B645B">
        <w:t xml:space="preserve"> 58 k.o. </w:t>
      </w:r>
      <w:proofErr w:type="spellStart"/>
      <w:r w:rsidR="006B645B">
        <w:t>Okučani</w:t>
      </w:r>
      <w:proofErr w:type="spellEnd"/>
      <w:r w:rsidR="006B645B">
        <w:t xml:space="preserve">, </w:t>
      </w:r>
      <w:proofErr w:type="spellStart"/>
      <w:r w:rsidR="006B645B">
        <w:t>zk</w:t>
      </w:r>
      <w:proofErr w:type="spellEnd"/>
      <w:r w:rsidR="006B645B">
        <w:t xml:space="preserve">. ul. 937 k.o. </w:t>
      </w:r>
      <w:proofErr w:type="spellStart"/>
      <w:r w:rsidR="006B645B">
        <w:t>Okučani</w:t>
      </w:r>
      <w:proofErr w:type="spellEnd"/>
      <w:r w:rsidR="006B645B">
        <w:t xml:space="preserve">, </w:t>
      </w:r>
      <w:proofErr w:type="spellStart"/>
      <w:r w:rsidR="006B645B">
        <w:t>zk</w:t>
      </w:r>
      <w:proofErr w:type="spellEnd"/>
      <w:r w:rsidR="006B645B">
        <w:t xml:space="preserve">. ul. 672 k.o. </w:t>
      </w:r>
      <w:proofErr w:type="spellStart"/>
      <w:r w:rsidR="006B645B">
        <w:t>Mačkovac</w:t>
      </w:r>
      <w:proofErr w:type="spellEnd"/>
      <w:r w:rsidR="006B645B">
        <w:t xml:space="preserve">, </w:t>
      </w:r>
      <w:proofErr w:type="spellStart"/>
      <w:r w:rsidR="006B645B">
        <w:t>zk</w:t>
      </w:r>
      <w:proofErr w:type="spellEnd"/>
      <w:r w:rsidR="006B645B">
        <w:t xml:space="preserve">. ul.  670 k.o. </w:t>
      </w:r>
      <w:proofErr w:type="spellStart"/>
      <w:r w:rsidR="006B645B">
        <w:t>Mačkova</w:t>
      </w:r>
      <w:r w:rsidR="00E55C41">
        <w:t>c</w:t>
      </w:r>
      <w:proofErr w:type="spellEnd"/>
      <w:r w:rsidR="006B645B">
        <w:t xml:space="preserve"> i </w:t>
      </w:r>
      <w:proofErr w:type="spellStart"/>
      <w:r w:rsidR="006B645B">
        <w:t>zk</w:t>
      </w:r>
      <w:proofErr w:type="spellEnd"/>
      <w:r w:rsidR="006B645B">
        <w:t xml:space="preserve">. ul. 84 k.o. </w:t>
      </w:r>
      <w:proofErr w:type="spellStart"/>
      <w:r w:rsidR="006B645B">
        <w:t>Dubovac</w:t>
      </w:r>
      <w:proofErr w:type="spellEnd"/>
      <w:r w:rsidR="006B645B">
        <w:t xml:space="preserve">, koje su se prodavale u ovršnim postupcima pred Općinskim sudom u Slavonskom Brodu Stalna Služba Nova Gradiška pod posl.br. </w:t>
      </w:r>
      <w:proofErr w:type="spellStart"/>
      <w:r w:rsidR="006B645B">
        <w:t>Ovr</w:t>
      </w:r>
      <w:proofErr w:type="spellEnd"/>
      <w:r w:rsidR="006B645B">
        <w:t xml:space="preserve">-371/2018, te </w:t>
      </w:r>
      <w:proofErr w:type="spellStart"/>
      <w:r w:rsidR="006B645B">
        <w:t>Ovr</w:t>
      </w:r>
      <w:proofErr w:type="spellEnd"/>
      <w:r w:rsidR="006B645B">
        <w:t xml:space="preserve">-231/2018 (ranije </w:t>
      </w:r>
      <w:proofErr w:type="spellStart"/>
      <w:r w:rsidR="006B645B">
        <w:t>Ovr</w:t>
      </w:r>
      <w:proofErr w:type="spellEnd"/>
      <w:r w:rsidR="006B645B">
        <w:t xml:space="preserve">-630/2012), </w:t>
      </w:r>
      <w:proofErr w:type="spellStart"/>
      <w:r w:rsidR="006B645B">
        <w:t>posl</w:t>
      </w:r>
      <w:proofErr w:type="spellEnd"/>
      <w:r w:rsidR="006B645B">
        <w:t xml:space="preserve">. br. </w:t>
      </w:r>
      <w:proofErr w:type="spellStart"/>
      <w:r w:rsidR="006B645B">
        <w:t>Ovr</w:t>
      </w:r>
      <w:proofErr w:type="spellEnd"/>
      <w:r w:rsidR="006B645B">
        <w:t xml:space="preserve">-1661/2015 (ranije </w:t>
      </w:r>
      <w:proofErr w:type="spellStart"/>
      <w:r w:rsidR="006B645B">
        <w:t>Ovr</w:t>
      </w:r>
      <w:proofErr w:type="spellEnd"/>
      <w:r w:rsidR="006B645B">
        <w:t xml:space="preserve">-685/2012) i </w:t>
      </w:r>
      <w:proofErr w:type="spellStart"/>
      <w:r w:rsidR="006B645B">
        <w:t>Ovr</w:t>
      </w:r>
      <w:proofErr w:type="spellEnd"/>
      <w:r w:rsidR="006B645B">
        <w:t>-2287/2015</w:t>
      </w:r>
      <w:r w:rsidR="00B84DE6">
        <w:t xml:space="preserve"> i koje su opterećene </w:t>
      </w:r>
      <w:proofErr w:type="spellStart"/>
      <w:r w:rsidR="00B84DE6">
        <w:t>razlučnim</w:t>
      </w:r>
      <w:proofErr w:type="spellEnd"/>
      <w:r w:rsidR="00B84DE6">
        <w:t xml:space="preserve"> pravom.</w:t>
      </w:r>
    </w:p>
    <w:p w:rsidRDefault="009A6ECA" w:rsidP="00427A43" w:rsidR="003E68F4">
      <w:pPr>
        <w:ind w:firstLine="1440"/>
        <w:jc w:val="both"/>
      </w:pPr>
      <w:r>
        <w:t xml:space="preserve">Općinski sud u </w:t>
      </w:r>
      <w:r w:rsidR="0045756D">
        <w:t xml:space="preserve">Slavonskom Brodu Stalna Služba u </w:t>
      </w:r>
      <w:r>
        <w:t xml:space="preserve">Novoj Gradiški donio </w:t>
      </w:r>
      <w:r w:rsidR="002F2088">
        <w:t xml:space="preserve">je </w:t>
      </w:r>
      <w:r>
        <w:t>pravomoćna rješenja kojima je utvrdio prekid</w:t>
      </w:r>
      <w:r w:rsidR="00D4141E">
        <w:t>e postupaka</w:t>
      </w:r>
      <w:r>
        <w:t xml:space="preserve"> i predmete dostavio na postupanje ovome sudu </w:t>
      </w:r>
      <w:r w:rsidR="00427A43">
        <w:t>čl.169 st.6</w:t>
      </w:r>
      <w:r w:rsidR="00864A59">
        <w:t>.</w:t>
      </w:r>
      <w:r>
        <w:t xml:space="preserve"> Stečajnog zakona </w:t>
      </w:r>
      <w:r w:rsidR="00A4304F" w:rsidRPr="00A4304F">
        <w:t>( dalje SZ, NN 71/15,104/17)</w:t>
      </w:r>
      <w:r>
        <w:t>.</w:t>
      </w:r>
      <w:r w:rsidR="00427A43">
        <w:t xml:space="preserve"> </w:t>
      </w:r>
    </w:p>
    <w:p w:rsidRDefault="003E68F4" w:rsidP="003E68F4" w:rsidR="003E68F4">
      <w:pPr>
        <w:ind w:firstLine="1440"/>
        <w:jc w:val="both"/>
      </w:pPr>
      <w:r>
        <w:t>Odredbom čl.169 st.6</w:t>
      </w:r>
      <w:r w:rsidR="00864A59">
        <w:t>.</w:t>
      </w:r>
      <w:r>
        <w:t xml:space="preserve"> </w:t>
      </w:r>
      <w:r w:rsidR="004F5642">
        <w:t>SZ-a</w:t>
      </w:r>
      <w:r w:rsidR="00864A59">
        <w:t xml:space="preserve"> </w:t>
      </w:r>
      <w:r>
        <w:t xml:space="preserve">propisano da će prekinute </w:t>
      </w:r>
      <w:r w:rsidR="00864A59">
        <w:t xml:space="preserve">postupke </w:t>
      </w:r>
      <w:r>
        <w:t xml:space="preserve">ovrhe i osiguranja nastaviti sud koji vodi stečajni postupak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postupku, a odredbom čl. 247.st.1.SZ-a da se nekretnina na kojoj postoji </w:t>
      </w:r>
      <w:proofErr w:type="spellStart"/>
      <w:r>
        <w:t>razlučno</w:t>
      </w:r>
      <w:proofErr w:type="spellEnd"/>
      <w:r>
        <w:t xml:space="preserve"> pravo prodaje u stečajnom postupku na prijedlog stečajnog upravitelja ili </w:t>
      </w:r>
      <w:proofErr w:type="spellStart"/>
      <w:r>
        <w:t>razlučnog</w:t>
      </w:r>
      <w:proofErr w:type="spellEnd"/>
      <w:r>
        <w:t xml:space="preserve"> vjerovnika uz odgovarajuću primjenu pravila ovršnog postupka o ovrsi na nekretnini</w:t>
      </w:r>
      <w:r w:rsidR="00864A59">
        <w:t>,</w:t>
      </w:r>
      <w:r>
        <w:t xml:space="preserve">  te da se pravila o o</w:t>
      </w:r>
      <w:r w:rsidR="009A6ECA">
        <w:t>bustavi postupka ne primjenjuju</w:t>
      </w:r>
      <w:r>
        <w:t xml:space="preserve">. </w:t>
      </w:r>
    </w:p>
    <w:p w:rsidRDefault="003E68F4" w:rsidP="003E68F4" w:rsidR="00E81396">
      <w:pPr>
        <w:ind w:firstLine="1440"/>
        <w:jc w:val="both"/>
      </w:pPr>
      <w:r>
        <w:lastRenderedPageBreak/>
        <w:t xml:space="preserve"> Stoga je valjalo odrediti da će prekinuti postup</w:t>
      </w:r>
      <w:r w:rsidR="009A6ECA">
        <w:t>ci</w:t>
      </w:r>
      <w:r>
        <w:t xml:space="preserve"> ovrhe u odnosu na stečajnog dužnika koji je vodio Općinski sud </w:t>
      </w:r>
      <w:r w:rsidR="00427A43">
        <w:t xml:space="preserve">u </w:t>
      </w:r>
      <w:r w:rsidR="009A6ECA">
        <w:t>Slavonskom Brodu Stalna Služba Nova Gradiška</w:t>
      </w:r>
      <w:r w:rsidR="00427A43">
        <w:t xml:space="preserve"> </w:t>
      </w:r>
      <w:r w:rsidR="00864A59">
        <w:t>i koji se oglasio stvar</w:t>
      </w:r>
      <w:r>
        <w:t>n</w:t>
      </w:r>
      <w:r w:rsidR="00864A59">
        <w:t>o nenadležnim za postupanje upravo uz poziv na odredbu čl.169 st.7. SZ-a n</w:t>
      </w:r>
      <w:r>
        <w:t xml:space="preserve">astaviti ovaj sud kao stečajni sud te da će se nekretnine koje su predmetom prodaje unovčavati sukladno odredbi čl. 247. SZ-a jer pravilo iz te odredbe uređuje način prodaje nekretnina opterećenih </w:t>
      </w:r>
      <w:proofErr w:type="spellStart"/>
      <w:r>
        <w:t>razlučnim</w:t>
      </w:r>
      <w:proofErr w:type="spellEnd"/>
      <w:r>
        <w:t xml:space="preserve"> pravom u stečajnom postupku.</w:t>
      </w:r>
    </w:p>
    <w:p w:rsidRDefault="003E68F4" w:rsidP="003E68F4" w:rsidR="008A31B8">
      <w:pPr>
        <w:ind w:firstLine="1440"/>
        <w:jc w:val="both"/>
      </w:pPr>
      <w:r>
        <w:t>Neo</w:t>
      </w:r>
      <w:r w:rsidR="008C6922">
        <w:t>visno o tome što su</w:t>
      </w:r>
      <w:r w:rsidR="00151917">
        <w:t xml:space="preserve"> već u ovršni</w:t>
      </w:r>
      <w:r>
        <w:t>m postup</w:t>
      </w:r>
      <w:r w:rsidR="00151917">
        <w:t>cima</w:t>
      </w:r>
      <w:r w:rsidR="008C6922">
        <w:t xml:space="preserve"> određene</w:t>
      </w:r>
      <w:r w:rsidR="00E81396">
        <w:t xml:space="preserve"> i </w:t>
      </w:r>
      <w:r w:rsidR="008C6922">
        <w:t>u zemljišnim knjigama proveden</w:t>
      </w:r>
      <w:r w:rsidR="00E81396">
        <w:t>e zabilježbe</w:t>
      </w:r>
      <w:r w:rsidR="00427A43">
        <w:t xml:space="preserve"> ovrhe </w:t>
      </w:r>
      <w:r w:rsidR="00427A43" w:rsidRPr="00427A43">
        <w:t>po osnovi rješenja o ovrsi Općinskog suda</w:t>
      </w:r>
      <w:r w:rsidR="00E81396">
        <w:t xml:space="preserve"> u</w:t>
      </w:r>
      <w:r w:rsidR="00E81396" w:rsidRPr="00E81396">
        <w:t xml:space="preserve"> Slavonskom Brodu Stalna Služba Nova Gradiška</w:t>
      </w:r>
      <w:r w:rsidR="008C6922">
        <w:t>,</w:t>
      </w:r>
      <w:r>
        <w:t xml:space="preserve"> mišljenje je suda da je u svrhu </w:t>
      </w:r>
      <w:proofErr w:type="spellStart"/>
      <w:r>
        <w:t>publicitetne</w:t>
      </w:r>
      <w:proofErr w:type="spellEnd"/>
      <w:r>
        <w:t xml:space="preserve"> funkcije nastavka postupka prodaje i načina prodaje ove imovine stečajnog dužnika u stečajnom postupku potrebno u zemljišnim knjigama izvršiti zabilježbu prodaje i po ovome rješenju sukladno odredbi čl. 247.st.2. </w:t>
      </w:r>
      <w:r w:rsidR="00FD26A9">
        <w:t>SZ-a</w:t>
      </w:r>
      <w:r>
        <w:t>.</w:t>
      </w:r>
    </w:p>
    <w:p w:rsidRDefault="0098068D" w:rsidP="003E68F4" w:rsidR="0098068D">
      <w:pPr>
        <w:ind w:firstLine="1440"/>
        <w:jc w:val="both"/>
      </w:pPr>
      <w:r>
        <w:t xml:space="preserve">Utvrđeno je nadalje da nekretnine upisane u </w:t>
      </w:r>
      <w:proofErr w:type="spellStart"/>
      <w:r>
        <w:t>zk</w:t>
      </w:r>
      <w:proofErr w:type="spellEnd"/>
      <w:r>
        <w:t>. ul. 156</w:t>
      </w:r>
      <w:r w:rsidR="008C6922">
        <w:t xml:space="preserve"> k. o. </w:t>
      </w:r>
      <w:proofErr w:type="spellStart"/>
      <w:r w:rsidR="008C6922">
        <w:t>Okučani</w:t>
      </w:r>
      <w:proofErr w:type="spellEnd"/>
      <w:r>
        <w:t xml:space="preserve"> i </w:t>
      </w:r>
      <w:proofErr w:type="spellStart"/>
      <w:r>
        <w:t>zk</w:t>
      </w:r>
      <w:proofErr w:type="spellEnd"/>
      <w:r>
        <w:t xml:space="preserve">. ul. 703 k.o. </w:t>
      </w:r>
      <w:proofErr w:type="spellStart"/>
      <w:r>
        <w:t>Okučani</w:t>
      </w:r>
      <w:proofErr w:type="spellEnd"/>
      <w:r>
        <w:t xml:space="preserve"> nisu u vlasništvu stečajnog dužnika, a u odnosu na iste je Općinski sud u Slavonskom Brodu Stalna Služba u Novoj Gradiški rješenje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-2287/2015-26 od 04. travnja 2018. godine obustavio ovrhu pa nisu ostvarene zakonske pretpostavk</w:t>
      </w:r>
      <w:r w:rsidR="00B861C2">
        <w:t>e za nastavak postupka i prodaju</w:t>
      </w:r>
      <w:r>
        <w:t xml:space="preserve"> u stečajnom postupku. </w:t>
      </w:r>
    </w:p>
    <w:p w:rsidRDefault="003E68F4" w:rsidP="003E68F4" w:rsidR="003E68F4">
      <w:pPr>
        <w:ind w:firstLine="1440"/>
        <w:jc w:val="both"/>
      </w:pPr>
      <w:r>
        <w:t xml:space="preserve">Stoga je uz poziv na odredbe čl. 169.st.6. i 247. SZ-a odlučeno kao u izreci rješenja.    </w:t>
      </w:r>
    </w:p>
    <w:p w:rsidRDefault="003E68F4" w:rsidP="003E68F4" w:rsidR="003E68F4">
      <w:pPr>
        <w:jc w:val="both"/>
      </w:pPr>
    </w:p>
    <w:p w:rsidRDefault="00E75AD6" w:rsidP="003E68F4" w:rsidR="003E68F4">
      <w:pPr>
        <w:ind w:firstLine="708" w:left="708"/>
        <w:jc w:val="both"/>
      </w:pPr>
      <w:r>
        <w:t xml:space="preserve">U Slavonskom Brodu, </w:t>
      </w:r>
      <w:r w:rsidR="000E5CEE">
        <w:t>07. rujna 2018.</w:t>
      </w:r>
      <w:r w:rsidR="003E68F4">
        <w:t xml:space="preserve"> godine</w:t>
      </w:r>
    </w:p>
    <w:p w:rsidRDefault="003E68F4" w:rsidP="003E68F4" w:rsidR="003E68F4">
      <w:pPr>
        <w:ind w:firstLine="708" w:left="708"/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</w:t>
      </w:r>
      <w:r w:rsidR="00063AC9">
        <w:t xml:space="preserve">                       Sutkinja</w:t>
      </w:r>
    </w:p>
    <w:p w:rsidRDefault="003E68F4" w:rsidP="00577549" w:rsidR="003E68F4">
      <w:pPr>
        <w:jc w:val="both"/>
      </w:pPr>
      <w:r>
        <w:t xml:space="preserve">                                                                                                        Mirna Vujčić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  </w:t>
      </w:r>
    </w:p>
    <w:p w:rsidRDefault="003E68F4" w:rsidP="003E68F4" w:rsidR="003E68F4" w:rsidRPr="008A31B8">
      <w:pPr>
        <w:jc w:val="both"/>
        <w:rPr>
          <w:b/>
          <w:sz w:val="20"/>
          <w:szCs w:val="20"/>
        </w:rPr>
      </w:pPr>
      <w:r w:rsidRPr="008A31B8">
        <w:rPr>
          <w:b/>
          <w:sz w:val="20"/>
          <w:szCs w:val="20"/>
        </w:rPr>
        <w:t xml:space="preserve">NAPUTAK O PRAVNOM LIJEKU:                          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3E68F4" w:rsidP="003E68F4" w:rsidR="003E68F4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 u roku od osam dana od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3E68F4" w:rsidP="003E68F4" w:rsidR="003E68F4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 w:rsidRPr="00577549">
      <w:pPr>
        <w:jc w:val="both"/>
      </w:pPr>
      <w:r w:rsidRPr="00577549">
        <w:t>DNA:</w:t>
      </w:r>
    </w:p>
    <w:p w:rsidRDefault="003E68F4" w:rsidP="003E68F4" w:rsidR="003E68F4" w:rsidRPr="00577549">
      <w:pPr>
        <w:jc w:val="both"/>
      </w:pPr>
      <w:r w:rsidRPr="00577549">
        <w:t>1. Rješenje nepravomoćno</w:t>
      </w:r>
    </w:p>
    <w:p w:rsidRDefault="003E68F4" w:rsidP="003E68F4" w:rsidR="003E68F4" w:rsidRPr="00577549">
      <w:pPr>
        <w:jc w:val="both"/>
      </w:pPr>
      <w:r w:rsidRPr="00577549">
        <w:t>2. Dostaviti:</w:t>
      </w:r>
    </w:p>
    <w:p w:rsidRDefault="003E68F4" w:rsidP="003E68F4" w:rsidR="003E68F4" w:rsidRPr="00577549">
      <w:pPr>
        <w:jc w:val="both"/>
      </w:pPr>
      <w:r w:rsidRPr="00577549">
        <w:t xml:space="preserve">- e-Oglasna ploča sudova </w:t>
      </w:r>
    </w:p>
    <w:p w:rsidRDefault="00063AC9" w:rsidP="003E68F4" w:rsidR="003E68F4" w:rsidRPr="00577549">
      <w:pPr>
        <w:jc w:val="both"/>
      </w:pPr>
      <w:r w:rsidRPr="00577549">
        <w:t>- Stečajnoj upraviteljici</w:t>
      </w:r>
      <w:r w:rsidR="003E68F4" w:rsidRPr="00577549">
        <w:t xml:space="preserve"> </w:t>
      </w:r>
    </w:p>
    <w:p w:rsidRDefault="003E68F4" w:rsidP="003E68F4" w:rsidR="00063AC9" w:rsidRPr="00577549">
      <w:pPr>
        <w:jc w:val="both"/>
      </w:pPr>
      <w:r w:rsidRPr="00577549">
        <w:t xml:space="preserve">- </w:t>
      </w:r>
      <w:r w:rsidRPr="00577549">
        <w:rPr>
          <w:b/>
        </w:rPr>
        <w:t xml:space="preserve"> </w:t>
      </w:r>
      <w:proofErr w:type="spellStart"/>
      <w:r w:rsidRPr="00577549">
        <w:t>Razlučnom</w:t>
      </w:r>
      <w:proofErr w:type="spellEnd"/>
      <w:r w:rsidRPr="00577549">
        <w:t xml:space="preserve"> vjerovniku </w:t>
      </w:r>
      <w:r w:rsidR="00063AC9" w:rsidRPr="00577549">
        <w:t xml:space="preserve">Šimunu </w:t>
      </w:r>
      <w:proofErr w:type="spellStart"/>
      <w:r w:rsidR="00063AC9" w:rsidRPr="00577549">
        <w:t>Džolan</w:t>
      </w:r>
      <w:proofErr w:type="spellEnd"/>
      <w:r w:rsidR="00063AC9" w:rsidRPr="00577549">
        <w:t>, Novi Varoš 39, O</w:t>
      </w:r>
      <w:r w:rsidR="00186B31" w:rsidRPr="00577549">
        <w:t xml:space="preserve">pćini </w:t>
      </w:r>
      <w:proofErr w:type="spellStart"/>
      <w:r w:rsidR="00186B31" w:rsidRPr="00577549">
        <w:t>Okučani</w:t>
      </w:r>
      <w:proofErr w:type="spellEnd"/>
      <w:r w:rsidR="00186B31" w:rsidRPr="00577549">
        <w:t xml:space="preserve"> po pun. </w:t>
      </w:r>
      <w:proofErr w:type="spellStart"/>
      <w:r w:rsidR="00186B31" w:rsidRPr="00577549">
        <w:t>Nemanji</w:t>
      </w:r>
      <w:proofErr w:type="spellEnd"/>
      <w:r w:rsidR="00186B31" w:rsidRPr="00577549">
        <w:t xml:space="preserve"> </w:t>
      </w:r>
      <w:proofErr w:type="spellStart"/>
      <w:r w:rsidR="00186B31" w:rsidRPr="00577549">
        <w:t>No</w:t>
      </w:r>
      <w:r w:rsidR="00063AC9" w:rsidRPr="00577549">
        <w:t>žinić</w:t>
      </w:r>
      <w:proofErr w:type="spellEnd"/>
      <w:r w:rsidR="00063AC9" w:rsidRPr="00577549">
        <w:t>, HEP-u Zagreb izravno i po pun. OD Rački i kolege j.t.d. Zagreb</w:t>
      </w:r>
    </w:p>
    <w:p w:rsidRDefault="003E68F4" w:rsidP="003E68F4" w:rsidR="003E68F4" w:rsidRPr="00577549">
      <w:pPr>
        <w:jc w:val="both"/>
      </w:pPr>
      <w:r w:rsidRPr="00577549">
        <w:t xml:space="preserve">- Općinskom sudu </w:t>
      </w:r>
      <w:r w:rsidR="00E42B22" w:rsidRPr="00577549">
        <w:t>Slavonski Brod</w:t>
      </w:r>
      <w:r w:rsidR="006C1901" w:rsidRPr="00577549">
        <w:t xml:space="preserve"> Zemljišnoknjižni odjel </w:t>
      </w:r>
      <w:r w:rsidR="00E42B22" w:rsidRPr="00577549">
        <w:t>Nova Gradiška</w:t>
      </w:r>
      <w:r w:rsidRPr="00577549">
        <w:t xml:space="preserve"> uz popratni dopis</w:t>
      </w:r>
    </w:p>
    <w:p w:rsidRDefault="003E68F4" w:rsidP="003E68F4" w:rsidR="003E68F4" w:rsidRPr="00577549">
      <w:pPr>
        <w:jc w:val="both"/>
      </w:pPr>
      <w:r w:rsidRPr="00577549">
        <w:t>3. Kalendar 15 dana</w:t>
      </w:r>
    </w:p>
    <w:p w:rsidRDefault="00DB052E" w:rsidP="003E68F4" w:rsidR="00DB052E" w:rsidRPr="003E68F4"/>
    <w:sectPr w:rsidR="00DB052E" w:rsidRPr="003E68F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829" w:rsidP="00196A59" w:rsidR="00CE3829">
      <w:r>
        <w:separator/>
      </w:r>
    </w:p>
  </w:endnote>
  <w:endnote w:id="0" w:type="continuationSeparator">
    <w:p w:rsidRDefault="00CE3829" w:rsidP="00196A59" w:rsidR="00CE3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829" w:rsidP="00196A59" w:rsidR="00CE3829">
      <w:r>
        <w:separator/>
      </w:r>
    </w:p>
  </w:footnote>
  <w:footnote w:id="0" w:type="continuationSeparator">
    <w:p w:rsidRDefault="00CE3829" w:rsidP="00196A59" w:rsidR="00CE3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59" w:rsidP="00196A59" w:rsidR="00196A59" w:rsidRPr="00196A59">
    <w:pPr>
      <w:pStyle w:val="Zaglavlje"/>
      <w:jc w:val="right"/>
    </w:pPr>
    <w:r w:rsidRPr="00196A59">
      <w:rPr>
        <w:b/>
      </w:rPr>
      <w:t>Broj: 7/St-562/2017-</w:t>
    </w:r>
    <w:r>
      <w:rPr>
        <w:b/>
      </w:rPr>
      <w:t>35</w:t>
    </w:r>
  </w:p>
  <w:p w:rsidRDefault="00196A59" w:rsidR="00196A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8F4"/>
    <w:rsid w:val="000123CB"/>
    <w:rsid w:val="00030439"/>
    <w:rsid w:val="0003203D"/>
    <w:rsid w:val="00063AC9"/>
    <w:rsid w:val="000B7C93"/>
    <w:rsid w:val="000E5CEE"/>
    <w:rsid w:val="00123016"/>
    <w:rsid w:val="001266EE"/>
    <w:rsid w:val="00151917"/>
    <w:rsid w:val="00186B31"/>
    <w:rsid w:val="00196A59"/>
    <w:rsid w:val="00270C01"/>
    <w:rsid w:val="002C3453"/>
    <w:rsid w:val="002F2088"/>
    <w:rsid w:val="002F4F5A"/>
    <w:rsid w:val="00360BEA"/>
    <w:rsid w:val="003710D6"/>
    <w:rsid w:val="003E34ED"/>
    <w:rsid w:val="003E68F4"/>
    <w:rsid w:val="00427A43"/>
    <w:rsid w:val="0043131A"/>
    <w:rsid w:val="0045756D"/>
    <w:rsid w:val="004747AE"/>
    <w:rsid w:val="004E426A"/>
    <w:rsid w:val="004F5642"/>
    <w:rsid w:val="004F6CEA"/>
    <w:rsid w:val="004F6D9B"/>
    <w:rsid w:val="00577549"/>
    <w:rsid w:val="00596EA0"/>
    <w:rsid w:val="005B4D04"/>
    <w:rsid w:val="005C4AB1"/>
    <w:rsid w:val="005C7FC4"/>
    <w:rsid w:val="005D0035"/>
    <w:rsid w:val="005F5B38"/>
    <w:rsid w:val="00653BE1"/>
    <w:rsid w:val="0065775B"/>
    <w:rsid w:val="00662942"/>
    <w:rsid w:val="006B645B"/>
    <w:rsid w:val="006C1901"/>
    <w:rsid w:val="006E2630"/>
    <w:rsid w:val="006E662B"/>
    <w:rsid w:val="006F4271"/>
    <w:rsid w:val="00732D00"/>
    <w:rsid w:val="00794295"/>
    <w:rsid w:val="00797421"/>
    <w:rsid w:val="007B3F53"/>
    <w:rsid w:val="00841FDB"/>
    <w:rsid w:val="008445F3"/>
    <w:rsid w:val="00864A59"/>
    <w:rsid w:val="00886007"/>
    <w:rsid w:val="008A2C9B"/>
    <w:rsid w:val="008A31B8"/>
    <w:rsid w:val="008C6922"/>
    <w:rsid w:val="008C72AB"/>
    <w:rsid w:val="009422FA"/>
    <w:rsid w:val="00951D8B"/>
    <w:rsid w:val="0098068D"/>
    <w:rsid w:val="009A6ECA"/>
    <w:rsid w:val="009B6766"/>
    <w:rsid w:val="00A4304F"/>
    <w:rsid w:val="00A77C7D"/>
    <w:rsid w:val="00AF1D95"/>
    <w:rsid w:val="00B420F3"/>
    <w:rsid w:val="00B570BF"/>
    <w:rsid w:val="00B64A7D"/>
    <w:rsid w:val="00B84DE6"/>
    <w:rsid w:val="00B861C2"/>
    <w:rsid w:val="00BA1C3A"/>
    <w:rsid w:val="00BA296D"/>
    <w:rsid w:val="00BF35B9"/>
    <w:rsid w:val="00BF740D"/>
    <w:rsid w:val="00C05768"/>
    <w:rsid w:val="00C15CD5"/>
    <w:rsid w:val="00CB13D4"/>
    <w:rsid w:val="00CC476C"/>
    <w:rsid w:val="00CE3829"/>
    <w:rsid w:val="00D109F1"/>
    <w:rsid w:val="00D4141E"/>
    <w:rsid w:val="00D469D1"/>
    <w:rsid w:val="00DB052E"/>
    <w:rsid w:val="00DF7654"/>
    <w:rsid w:val="00E07ED5"/>
    <w:rsid w:val="00E42B22"/>
    <w:rsid w:val="00E55C41"/>
    <w:rsid w:val="00E626FB"/>
    <w:rsid w:val="00E75AD6"/>
    <w:rsid w:val="00E81396"/>
    <w:rsid w:val="00EA0120"/>
    <w:rsid w:val="00EB54AB"/>
    <w:rsid w:val="00EB5550"/>
    <w:rsid w:val="00EE217F"/>
    <w:rsid w:val="00F62514"/>
    <w:rsid w:val="00F707A0"/>
    <w:rsid w:val="00FA1AF5"/>
    <w:rsid w:val="00FC716A"/>
    <w:rsid w:val="00FD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8F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96A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A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6A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6A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8F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96A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6A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6A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6A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04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1457</properties:Words>
  <properties:Characters>7380</properties:Characters>
  <properties:Lines>192</properties:Lines>
  <properties:Paragraphs>82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2018-09-07T09:27:00Z</dcterms:created>
  <dc:creator>wsadmin</dc:creator>
  <cp:lastModifiedBy>wsadmin</cp:lastModifiedBy>
  <cp:lastPrinted>2018-09-07T10:22:00Z</cp:lastPrinted>
  <dcterms:modified xmlns:xsi="http://www.w3.org/2001/XMLSchema-instance" xsi:type="dcterms:W3CDTF">2018-09-07T11:21:00Z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(st-562-2017-07.09.2018.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