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543a" w14:paraId="8be543a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FB3A8D" w:rsidP="00FB3A8D" w:rsidR="00FB3A8D" w:rsidRPr="00FB3A8D">
            <w:pPr>
              <w:jc w:val="right"/>
            </w:pPr>
            <w:r w:rsidRPr="00FB3A8D">
              <w:t>Poslovni broj: 2 St-772/20</w:t>
            </w:r>
            <w:r>
              <w:t>16-5</w:t>
            </w:r>
            <w:r w:rsidR="0058499C">
              <w:t>7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FB3A8D">
        <w:t>ZIMIĆ-ING d.o.o. u stečaju, Varaždin, Krešimira Filića 96, OIB:</w:t>
      </w:r>
      <w:r>
        <w:t xml:space="preserve"> </w:t>
      </w:r>
      <w:r w:rsidR="00FB3A8D">
        <w:t>27044200978</w:t>
      </w:r>
      <w:r>
        <w:t xml:space="preserve">, dana </w:t>
      </w:r>
      <w:r w:rsidR="00FB3A8D">
        <w:t xml:space="preserve">14. ožujka 2018.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58499C">
        <w:t xml:space="preserve">PZ PRVČA, Nova Gradiška, Baruna </w:t>
      </w:r>
      <w:proofErr w:type="spellStart"/>
      <w:r w:rsidR="0058499C">
        <w:t>Trenka</w:t>
      </w:r>
      <w:proofErr w:type="spellEnd"/>
      <w:r w:rsidR="0058499C">
        <w:t xml:space="preserve"> 28</w:t>
      </w:r>
      <w:r w:rsidR="00376F68" w:rsidRPr="00376F68">
        <w:t xml:space="preserve">, OIB: </w:t>
      </w:r>
      <w:r w:rsidR="0058499C">
        <w:t>84838910109</w:t>
      </w:r>
      <w:r w:rsidR="00203658" w:rsidRPr="00376F68">
        <w:t>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</w:t>
      </w:r>
      <w:r w:rsidR="0058499C">
        <w:t>o vozilo i to</w:t>
      </w:r>
      <w:r w:rsidR="00214392" w:rsidRPr="00376F68">
        <w:t>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0B0C15">
      <w:pPr>
        <w:ind w:left="720"/>
        <w:jc w:val="both"/>
      </w:pPr>
      <w:r>
        <w:rPr>
          <w:b/>
        </w:rPr>
        <w:t xml:space="preserve">- </w:t>
      </w:r>
      <w:r w:rsidR="0058499C">
        <w:t>osobno vozilo VOLKSWAGEN TOUAREG R5 2.5 TDI, godina proizvod</w:t>
      </w:r>
      <w:r w:rsidR="00FB3A8D">
        <w:t xml:space="preserve">nje </w:t>
      </w:r>
      <w:r w:rsidR="000B0C15">
        <w:t>200</w:t>
      </w:r>
      <w:r w:rsidR="0058499C">
        <w:t>4</w:t>
      </w:r>
      <w:r w:rsidR="00FB3A8D">
        <w:t xml:space="preserve">., broj šasije: </w:t>
      </w:r>
      <w:r w:rsidR="0058499C">
        <w:t>WVGZZZ7LZ5D033328,</w:t>
      </w:r>
      <w:r w:rsidR="000B0C15">
        <w:t xml:space="preserve"> r</w:t>
      </w:r>
      <w:r w:rsidR="00FB3A8D">
        <w:t xml:space="preserve">eg. oznake VŽ </w:t>
      </w:r>
      <w:r w:rsidR="0058499C">
        <w:t>853 GB, odjavljeno 4.12.2014.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</w:t>
      </w:r>
      <w:r w:rsidR="0058499C">
        <w:t>om vozilu</w:t>
      </w:r>
      <w:r w:rsidR="000B0C15">
        <w:t xml:space="preserve"> </w:t>
      </w:r>
      <w:r w:rsidR="00DC0B84">
        <w:t>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</w:t>
      </w:r>
      <w:r w:rsidR="0058499C">
        <w:t>om vozilu</w:t>
      </w:r>
      <w:r w:rsidR="002451EA" w:rsidRPr="006A723D">
        <w:t xml:space="preserve"> iz točke I.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</w:t>
      </w:r>
      <w:r w:rsidR="0058499C">
        <w:t>o</w:t>
      </w:r>
      <w:r w:rsidR="00203658">
        <w:t xml:space="preserve"> iz točke I izreke, stečajni</w:t>
      </w:r>
      <w:r w:rsidR="00B56DDF">
        <w:t xml:space="preserve"> upravit</w:t>
      </w:r>
      <w:r w:rsidR="00203658">
        <w:t>elj je obavijestio</w:t>
      </w:r>
      <w:r w:rsidR="00137E8D">
        <w:t xml:space="preserve"> sud</w:t>
      </w:r>
      <w:r w:rsidR="00376F68">
        <w:t xml:space="preserve"> podneskom od </w:t>
      </w:r>
      <w:r w:rsidR="00FB3A8D">
        <w:t>5. ožujka 2018</w:t>
      </w:r>
      <w:r w:rsidR="00376F68">
        <w:t>.</w:t>
      </w:r>
      <w:r w:rsidR="00FB3A8D">
        <w:t>,</w:t>
      </w:r>
      <w:r w:rsidR="00376F68">
        <w:t xml:space="preserve"> dopunjenog podneskom od </w:t>
      </w:r>
      <w:r w:rsidR="00FB3A8D">
        <w:t>13. ožujka 2018.</w:t>
      </w:r>
      <w:r w:rsidR="00376F68">
        <w:t>,</w:t>
      </w:r>
      <w:r w:rsidR="00137E8D">
        <w:t xml:space="preserve"> da </w:t>
      </w:r>
      <w:r w:rsidR="0058499C">
        <w:t>ga</w:t>
      </w:r>
      <w:r w:rsidR="000B0C15">
        <w:t xml:space="preserve"> </w:t>
      </w:r>
      <w:r w:rsidR="00203658">
        <w:t>je unovčio</w:t>
      </w:r>
      <w:r w:rsidR="00B56DDF">
        <w:t xml:space="preserve"> prodajom </w:t>
      </w:r>
      <w:r w:rsidR="00203658">
        <w:t xml:space="preserve"> kupcu </w:t>
      </w:r>
      <w:r w:rsidR="0058499C">
        <w:t xml:space="preserve">PZ PRVČA, Nova Gradiška, Baruna </w:t>
      </w:r>
      <w:proofErr w:type="spellStart"/>
      <w:r w:rsidR="0058499C">
        <w:t>Trenka</w:t>
      </w:r>
      <w:proofErr w:type="spellEnd"/>
      <w:r w:rsidR="0058499C">
        <w:t xml:space="preserve"> 28</w:t>
      </w:r>
      <w:r w:rsidR="00376F68" w:rsidRPr="00376F68">
        <w:t xml:space="preserve">, OIB: </w:t>
      </w:r>
      <w:r w:rsidR="0058499C">
        <w:t>84838910109</w:t>
      </w:r>
      <w:r w:rsidR="00203658">
        <w:t xml:space="preserve">,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stečajnog</w:t>
      </w:r>
      <w:r>
        <w:t xml:space="preserve"> upravitelj</w:t>
      </w:r>
      <w:r w:rsidR="00203658">
        <w:t>a,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</w:t>
      </w:r>
      <w:r w:rsidR="0058499C">
        <w:t>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1</w:t>
      </w:r>
      <w:r w:rsidR="00D23BA9">
        <w:t>4</w:t>
      </w:r>
      <w:r w:rsidR="00786826">
        <w:t xml:space="preserve">. ožujka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D23BA9">
        <w:t>, v.r.</w:t>
      </w:r>
    </w:p>
    <w:p w:rsidRDefault="00D23BA9" w:rsidP="00786826" w:rsidR="00D23BA9">
      <w:pPr>
        <w:ind w:left="5040"/>
        <w:jc w:val="center"/>
      </w:pPr>
    </w:p>
    <w:p w:rsidRDefault="00D23BA9" w:rsidP="00786826" w:rsidR="00D23BA9" w:rsidRPr="00E950CF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 xml:space="preserve">Stečajni upravitelj Zvonko Tomljanović, iz Našica, J. Runjanina 7                  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58499C">
        <w:t xml:space="preserve">PZ PRVČA, Nova Gradiška, Baruna </w:t>
      </w:r>
      <w:proofErr w:type="spellStart"/>
      <w:r w:rsidR="0058499C">
        <w:t>Trenka</w:t>
      </w:r>
      <w:proofErr w:type="spellEnd"/>
      <w:r w:rsidR="0058499C">
        <w:t xml:space="preserve"> 28                                          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Varaždin 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786826" w:rsidP="00786826" w:rsidR="00786826">
      <w:pPr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Vincek</w:t>
      </w:r>
      <w:proofErr w:type="spellEnd"/>
      <w:r>
        <w:t xml:space="preserve"> Franjo po punomoćnicama iz Zajedničkog odvjetničkog ureda Dina Galić i Janica Plantak, iz Varaždina, Trakošćanska 9b</w:t>
      </w:r>
    </w:p>
    <w:p w:rsidRDefault="00786826" w:rsidP="00786826" w:rsidR="000620E4">
      <w:pPr>
        <w:jc w:val="both"/>
      </w:pPr>
      <w:r>
        <w:t>6.</w:t>
      </w:r>
      <w:r w:rsidR="000620E4">
        <w:t xml:space="preserve"> F</w:t>
      </w:r>
      <w:r>
        <w:t xml:space="preserve">ina Varaždin </w:t>
      </w:r>
    </w:p>
    <w:p w:rsidRDefault="00786826" w:rsidP="00786826" w:rsidR="00FD7749">
      <w:pPr>
        <w:jc w:val="both"/>
      </w:pPr>
      <w:r>
        <w:t>7.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B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16D22" w:rsidR="00FB3A8D" w:rsidRPr="00FB3A8D">
      <w:trPr>
        <w:jc w:val="right"/>
      </w:trPr>
      <w:tc>
        <w:tcPr>
          <w:tcW w:type="dxa" w:w="4320"/>
        </w:tcPr>
        <w:p w:rsidRDefault="00FB3A8D" w:rsidP="00B16D22" w:rsidR="00FB3A8D" w:rsidRPr="00FB3A8D">
          <w:pPr>
            <w:jc w:val="right"/>
          </w:pPr>
          <w:r w:rsidRPr="00FB3A8D">
            <w:t>Poslovni broj: 2 St-772/20</w:t>
          </w:r>
          <w:r w:rsidR="0058499C">
            <w:t>16-57</w:t>
          </w:r>
        </w:p>
      </w:tc>
    </w:tr>
  </w:tbl>
  <w:p w:rsidRDefault="00376F68" w:rsidP="00376F68" w:rsidR="00376F68">
    <w:pPr>
      <w:pStyle w:val="Zaglavlje"/>
      <w:jc w:val="right"/>
    </w:pPr>
  </w:p>
  <w:p w:rsidRDefault="00203658" w:rsidP="00203658" w:rsidR="00203658">
    <w:pPr>
      <w:pStyle w:val="Zaglavlje"/>
      <w:jc w:val="right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B0C15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8499C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23BA9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2558</properties:Characters>
  <properties:Lines>21</properties:Lines>
  <properties:Paragraphs>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2018-03-14T12:09:00Z</cp:lastPrinted>
  <dcterms:modified xmlns:xsi="http://www.w3.org/2001/XMLSchema-instance" xsi:type="dcterms:W3CDTF">2018-03-14T12:09:00Z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