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0b016" w14:paraId="c30b016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053931">
        <w:t>1047/13-131</w:t>
      </w:r>
    </w:p>
    <w:p w:rsidRDefault="00B62312" w:rsidP="009E16F4" w:rsidR="009E16F4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16F4" w:rsidP="009E16F4" w:rsidR="009E16F4" w:rsidRPr="00D21A2C"/>
    <w:p w:rsidRDefault="009E16F4" w:rsidP="009E16F4" w:rsidR="009E16F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E16F4" w:rsidP="009E5143" w:rsidR="00C037A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E5143" w:rsidP="009E5143" w:rsidR="009E5143" w:rsidRPr="009E5143">
      <w:pPr>
        <w:ind w:hanging="720" w:left="360"/>
        <w:rPr>
          <w:sz w:val="22"/>
          <w:szCs w:val="22"/>
        </w:rPr>
      </w:pPr>
    </w:p>
    <w:p w:rsidRDefault="000F5910" w:rsidP="00C037AB" w:rsidR="000F5910" w:rsidRPr="00BF507B"/>
    <w:p w:rsidRDefault="00F8611A" w:rsidP="00E05237" w:rsidR="00C037AB" w:rsidRPr="00BF507B">
      <w:pPr>
        <w:pStyle w:val="Naslov1"/>
        <w:rPr>
          <w:b w:val="false"/>
        </w:rPr>
      </w:pPr>
      <w:r w:rsidRPr="00BF507B">
        <w:rPr>
          <w:b w:val="false"/>
        </w:rPr>
        <w:t>Z A K L J U Č A K</w:t>
      </w:r>
    </w:p>
    <w:p w:rsidRDefault="008F7433" w:rsidP="0079168E" w:rsidR="008F7433"/>
    <w:p w:rsidRDefault="001C27F1" w:rsidP="001C27F1" w:rsidR="001C27F1">
      <w:pPr>
        <w:jc w:val="both"/>
      </w:pPr>
    </w:p>
    <w:p w:rsidRDefault="008F7433" w:rsidP="008F7433" w:rsidR="008F7433" w:rsidRPr="00B30D99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r w:rsidR="00BF507B" w:rsidRPr="00BF507B">
        <w:t>VUČEDOLSKA GOLUBICA d.o.o. za turizam i ugostiteljstvo, u stečaju, Vukovar, dr. Franje Tuđmana 19, MBS 030063300, OIB 14836675024</w:t>
      </w:r>
      <w:r>
        <w:t>, dan</w:t>
      </w:r>
      <w:r w:rsidR="00053931">
        <w:t xml:space="preserve">  23. siječnja 2017.             </w:t>
      </w:r>
      <w:r w:rsidR="00BF507B">
        <w:t xml:space="preserve">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</w:t>
      </w:r>
    </w:p>
    <w:p w:rsidRDefault="00BF507B" w:rsidP="00904741" w:rsidR="00BF507B">
      <w:pPr>
        <w:jc w:val="both"/>
      </w:pPr>
    </w:p>
    <w:p w:rsidRDefault="00EA48C4" w:rsidP="00904741" w:rsidR="00EA48C4" w:rsidRPr="00BF507B">
      <w:pPr>
        <w:jc w:val="both"/>
      </w:pPr>
    </w:p>
    <w:p w:rsidRDefault="00E05237" w:rsidP="00904741" w:rsidR="00904741" w:rsidRPr="00BF507B">
      <w:pPr>
        <w:jc w:val="center"/>
      </w:pPr>
      <w:r w:rsidRPr="00BF507B">
        <w:t xml:space="preserve">    </w:t>
      </w:r>
      <w:r w:rsidR="00F8611A" w:rsidRPr="00BF507B">
        <w:t xml:space="preserve">z a k l j u č i o  </w:t>
      </w:r>
      <w:r w:rsidR="00904741" w:rsidRPr="00BF507B">
        <w:t xml:space="preserve">   j e</w:t>
      </w:r>
    </w:p>
    <w:p w:rsidRDefault="001C27F1" w:rsidP="00E17976" w:rsidR="001C27F1"/>
    <w:p w:rsidRDefault="00BF507B" w:rsidP="00E17976" w:rsidR="00BF507B"/>
    <w:p w:rsidRDefault="0014294C" w:rsidP="00802DC7" w:rsidR="008F7433">
      <w:pPr>
        <w:ind w:firstLine="140" w:left="568"/>
        <w:jc w:val="both"/>
        <w:rPr>
          <w:bCs/>
        </w:rPr>
      </w:pPr>
      <w:r w:rsidRPr="00BF507B"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BF507B" w:rsidRPr="00BF507B">
        <w:rPr>
          <w:b/>
        </w:rPr>
        <w:t xml:space="preserve"> </w:t>
      </w:r>
      <w:r w:rsidR="00BF507B" w:rsidRPr="00BF507B">
        <w:t>VUČEDOLSKA GOLUBICA d.o.o. za turizam i ugostiteljstvo, u stečaju, Vukovar, dr. Franje Tuđmana 19, MBS 030063300, OIB 14836675024</w:t>
      </w:r>
      <w:r w:rsidR="001C27F1">
        <w:rPr>
          <w:bCs/>
        </w:rPr>
        <w:t xml:space="preserve">, i to : </w:t>
      </w:r>
    </w:p>
    <w:p w:rsidRDefault="005B3BDF" w:rsidP="00802DC7" w:rsidR="005B3BDF" w:rsidRPr="00802DC7">
      <w:pPr>
        <w:ind w:firstLine="140" w:left="568"/>
        <w:jc w:val="both"/>
      </w:pPr>
    </w:p>
    <w:p w:rsidRDefault="003C3B95" w:rsidP="003C3B95" w:rsidR="003C3B95" w:rsidRPr="006F1A84">
      <w:pPr>
        <w:ind w:firstLine="705"/>
        <w:jc w:val="both"/>
        <w:rPr>
          <w:b/>
          <w:bCs/>
          <w:lang w:val="pl-PL"/>
        </w:rPr>
      </w:pPr>
      <w:r>
        <w:rPr>
          <w:b/>
          <w:bCs/>
          <w:lang w:val="pl-PL"/>
        </w:rPr>
        <w:t xml:space="preserve">1. </w:t>
      </w:r>
      <w:r w:rsidRPr="006F1A84">
        <w:rPr>
          <w:b/>
          <w:bCs/>
          <w:lang w:val="pl-PL"/>
        </w:rPr>
        <w:t>Z.k.ul. 9639,  k.o. Vukovar</w:t>
      </w:r>
    </w:p>
    <w:p w:rsidRDefault="003C3B95" w:rsidP="003C3B95" w:rsidR="003C3B95">
      <w:pPr>
        <w:ind w:left="705"/>
        <w:jc w:val="both"/>
        <w:rPr>
          <w:lang w:val="it-IT"/>
        </w:rPr>
      </w:pPr>
      <w:r>
        <w:rPr>
          <w:lang w:val="it-IT"/>
        </w:rPr>
        <w:t>- k.č.br. 1931</w:t>
      </w:r>
      <w:r>
        <w:rPr>
          <w:lang w:val="it-IT"/>
        </w:rPr>
        <w:tab/>
        <w:t>u naravi poslovna zgrada br. 19, poslovna zgrada br. 19/1, Ulica dr. Franje Tuđmana i dvorište, ukupne površine 583 m2.</w:t>
      </w:r>
    </w:p>
    <w:p w:rsidRDefault="003C3B95" w:rsidP="003C3B95" w:rsidR="003C3B95">
      <w:pPr>
        <w:jc w:val="both"/>
        <w:rPr>
          <w:sz w:val="10"/>
          <w:szCs w:val="10"/>
          <w:lang w:val="it-IT"/>
        </w:rPr>
      </w:pPr>
    </w:p>
    <w:p w:rsidRDefault="005B3BDF" w:rsidP="003C3B95" w:rsidR="003C3B95" w:rsidRPr="006F1A84">
      <w:pPr>
        <w:jc w:val="both"/>
        <w:rPr>
          <w:lang w:val="it-IT"/>
        </w:rPr>
      </w:pPr>
      <w:r>
        <w:rPr>
          <w:lang w:val="it-IT"/>
        </w:rPr>
        <w:tab/>
      </w:r>
      <w:r w:rsidR="003C3B95">
        <w:rPr>
          <w:lang w:val="it-IT"/>
        </w:rPr>
        <w:tab/>
      </w:r>
      <w:r w:rsidR="003C3B95">
        <w:rPr>
          <w:lang w:val="it-IT"/>
        </w:rPr>
        <w:tab/>
      </w:r>
      <w:r w:rsidR="003C3B95">
        <w:rPr>
          <w:lang w:val="it-IT"/>
        </w:rPr>
        <w:tab/>
      </w:r>
    </w:p>
    <w:p w:rsidRDefault="005B3BDF" w:rsidP="003C3B95" w:rsidR="003C3B95" w:rsidRPr="006F1A84">
      <w:pPr>
        <w:ind w:firstLine="705"/>
        <w:jc w:val="both"/>
        <w:rPr>
          <w:b/>
          <w:lang w:val="pl-PL"/>
        </w:rPr>
      </w:pPr>
      <w:r>
        <w:rPr>
          <w:b/>
          <w:lang w:val="pl-PL"/>
        </w:rPr>
        <w:t>2</w:t>
      </w:r>
      <w:r w:rsidR="003C3B95">
        <w:rPr>
          <w:b/>
          <w:lang w:val="pl-PL"/>
        </w:rPr>
        <w:t xml:space="preserve">. </w:t>
      </w:r>
      <w:r w:rsidR="003C3B95" w:rsidRPr="006F1A84">
        <w:rPr>
          <w:b/>
          <w:lang w:val="pl-PL"/>
        </w:rPr>
        <w:t>Z.k.ul. 11346, k.o. Vukovar</w:t>
      </w:r>
    </w:p>
    <w:p w:rsidRDefault="003C3B95" w:rsidP="003C3B95" w:rsidR="003C3B95">
      <w:pPr>
        <w:ind w:left="705"/>
        <w:jc w:val="both"/>
        <w:rPr>
          <w:lang w:val="pl-PL"/>
        </w:rPr>
      </w:pPr>
      <w:r>
        <w:rPr>
          <w:lang w:val="pl-PL"/>
        </w:rPr>
        <w:t>- k.č.br. 7038/1 u naravi 23 kuće za odmor od broja 253, 253/1 do 253/22, Ulica Vučedol i pašnjak,  ukupne površine 13435 m2.</w:t>
      </w:r>
    </w:p>
    <w:p w:rsidRDefault="003C3B95" w:rsidP="003C3B95" w:rsidR="003C3B95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</w:p>
    <w:p w:rsidRDefault="003C3B95" w:rsidP="003C3B95" w:rsidR="003C3B95">
      <w:pPr>
        <w:ind w:firstLine="3" w:left="705"/>
        <w:jc w:val="both"/>
        <w:rPr>
          <w:lang w:val="pl-PL"/>
        </w:rPr>
      </w:pPr>
      <w:r>
        <w:rPr>
          <w:lang w:val="pl-PL"/>
        </w:rPr>
        <w:t>Na navedenim nekretninama upisano je razlučno pravo u korist razlučnih vjerovnika Planum građenje d.o.o. Vukovar i Nada Gagro iż Vinkovaca.</w:t>
      </w:r>
    </w:p>
    <w:p w:rsidRDefault="003C3B95" w:rsidP="003C3B95" w:rsidR="003C3B95">
      <w:pPr>
        <w:rPr>
          <w:lang w:val="pl-PL"/>
        </w:rPr>
      </w:pPr>
    </w:p>
    <w:p w:rsidRDefault="003C3B95" w:rsidP="005B3BDF" w:rsidR="003C3B95">
      <w:pPr>
        <w:jc w:val="both"/>
        <w:rPr>
          <w:bCs/>
        </w:rPr>
      </w:pPr>
      <w:r>
        <w:rPr>
          <w:lang w:val="pl-PL"/>
        </w:rPr>
        <w:tab/>
        <w:t xml:space="preserve">Na navedenim nekretninama </w:t>
      </w:r>
      <w:r>
        <w:rPr>
          <w:bCs/>
        </w:rPr>
        <w:t>zabilježeno je svojstvo kulturnog dobra.</w:t>
      </w:r>
    </w:p>
    <w:p w:rsidRDefault="009E16F4" w:rsidP="003C3B95" w:rsidR="009E16F4">
      <w:pPr>
        <w:pStyle w:val="Tijeloteksta"/>
        <w:ind w:left="705"/>
        <w:rPr>
          <w:bCs/>
        </w:rPr>
      </w:pPr>
    </w:p>
    <w:p w:rsidRDefault="001C27F1" w:rsidP="00EA48C4" w:rsidR="001C27F1">
      <w:pPr>
        <w:jc w:val="both"/>
      </w:pPr>
    </w:p>
    <w:p w:rsidRDefault="0014294C" w:rsidP="00CE1E22" w:rsidR="0014294C">
      <w:pPr>
        <w:ind w:left="708"/>
        <w:jc w:val="both"/>
      </w:pPr>
      <w:r w:rsidRPr="00BF507B"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E05237" w:rsidP="005B3BDF" w:rsidR="00427E8F">
      <w:pPr>
        <w:numPr>
          <w:ilvl w:val="0"/>
          <w:numId w:val="14"/>
        </w:numPr>
        <w:jc w:val="both"/>
      </w:pPr>
      <w:r>
        <w:t xml:space="preserve">I </w:t>
      </w:r>
      <w:r w:rsidR="008F7433">
        <w:t>1.</w:t>
      </w:r>
      <w:r>
        <w:t xml:space="preserve"> </w:t>
      </w:r>
      <w:r w:rsidR="00BF507B">
        <w:t xml:space="preserve">– </w:t>
      </w:r>
      <w:r w:rsidR="003C3B95">
        <w:t xml:space="preserve"> </w:t>
      </w:r>
      <w:r w:rsidR="00BF507B">
        <w:t xml:space="preserve"> </w:t>
      </w:r>
      <w:r w:rsidR="009E5143">
        <w:t>1.</w:t>
      </w:r>
      <w:r w:rsidR="00053931">
        <w:t>598.068,77</w:t>
      </w:r>
      <w:r w:rsidR="009E5143">
        <w:t xml:space="preserve"> </w:t>
      </w:r>
      <w:r w:rsidR="00BF507B">
        <w:t>kn s pripadajućim iznosom PDV-a,</w:t>
      </w:r>
    </w:p>
    <w:p w:rsidRDefault="001C1173" w:rsidP="00507515" w:rsidR="008F7433">
      <w:pPr>
        <w:numPr>
          <w:ilvl w:val="0"/>
          <w:numId w:val="14"/>
        </w:numPr>
        <w:jc w:val="both"/>
      </w:pPr>
      <w:r>
        <w:t>I 2. –</w:t>
      </w:r>
      <w:r w:rsidR="00BF507B">
        <w:t xml:space="preserve"> </w:t>
      </w:r>
      <w:r w:rsidR="003C3B95">
        <w:t xml:space="preserve"> </w:t>
      </w:r>
      <w:r w:rsidR="00BF507B">
        <w:t xml:space="preserve"> </w:t>
      </w:r>
      <w:r w:rsidR="009E5143">
        <w:t>1.</w:t>
      </w:r>
      <w:r w:rsidR="00053931">
        <w:t>299.589,68</w:t>
      </w:r>
      <w:r w:rsidR="009E5143">
        <w:t xml:space="preserve"> </w:t>
      </w:r>
      <w:r w:rsidR="00CF421A">
        <w:t>kn s pripadajućim iznosom PDV-a.</w:t>
      </w:r>
      <w:r w:rsidR="00BF507B">
        <w:t xml:space="preserve">   </w:t>
      </w:r>
    </w:p>
    <w:p w:rsidRDefault="00427E8F" w:rsidP="00427E8F" w:rsidR="00427E8F">
      <w:pPr>
        <w:ind w:left="1068"/>
        <w:jc w:val="center"/>
      </w:pPr>
    </w:p>
    <w:p w:rsidRDefault="005B3BDF" w:rsidP="00427E8F" w:rsidR="005B3BDF" w:rsidRPr="00427E8F">
      <w:pPr>
        <w:ind w:left="1068"/>
        <w:jc w:val="center"/>
      </w:pPr>
    </w:p>
    <w:p w:rsidRDefault="0035555D" w:rsidP="00802DC7" w:rsidR="008F7433">
      <w:pPr>
        <w:ind w:left="708"/>
        <w:jc w:val="both"/>
      </w:pPr>
      <w:r w:rsidRPr="00BF507B"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053931">
        <w:t>šest</w:t>
      </w:r>
      <w:r w:rsidR="005B3BDF">
        <w:t>a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8F7433" w:rsidP="00802DC7" w:rsidR="008F7433"/>
    <w:p w:rsidRDefault="00016E44" w:rsidP="0035555D" w:rsidR="00016E44" w:rsidRPr="00BF507B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5B3BDF">
        <w:t>2</w:t>
      </w:r>
      <w:r w:rsidR="00053931">
        <w:t xml:space="preserve">7. veljače 2017.  </w:t>
      </w:r>
      <w:r w:rsidR="00BF507B">
        <w:t xml:space="preserve"> godine </w:t>
      </w:r>
      <w:r w:rsidR="00904805" w:rsidRPr="00BF507B">
        <w:t xml:space="preserve">u </w:t>
      </w:r>
      <w:r w:rsidR="003C3B95">
        <w:t>1</w:t>
      </w:r>
      <w:r w:rsidR="009E16F4">
        <w:t>0,</w:t>
      </w:r>
      <w:r w:rsidR="00053931">
        <w:t>0</w:t>
      </w:r>
      <w:r w:rsidR="009E16F4">
        <w:t xml:space="preserve">0 </w:t>
      </w:r>
      <w:r w:rsidRPr="00BF507B">
        <w:t xml:space="preserve"> sati.</w:t>
      </w:r>
    </w:p>
    <w:p w:rsidRDefault="00016E44" w:rsidP="003C3B95" w:rsidR="00802DC7">
      <w:pPr>
        <w:ind w:firstLine="708"/>
        <w:jc w:val="both"/>
      </w:pPr>
      <w:r>
        <w:t>Ročište će se održati i ako na njemu sudjeluje samo jedan ponuditelj.</w:t>
      </w:r>
    </w:p>
    <w:p w:rsidRDefault="009E5143" w:rsidP="009E5143" w:rsidR="009E5143">
      <w:pPr>
        <w:ind w:firstLine="708"/>
        <w:jc w:val="center"/>
      </w:pPr>
      <w:r>
        <w:lastRenderedPageBreak/>
        <w:t>2</w:t>
      </w:r>
    </w:p>
    <w:p w:rsidRDefault="009E5143" w:rsidP="009E5143" w:rsidR="009E5143">
      <w:pPr>
        <w:jc w:val="right"/>
      </w:pPr>
      <w:r>
        <w:t>13 St-1047/13-1</w:t>
      </w:r>
      <w:r w:rsidR="00053931">
        <w:t>31</w:t>
      </w:r>
    </w:p>
    <w:p w:rsidRDefault="009E5143" w:rsidP="009E5143" w:rsidR="009E5143">
      <w:pPr>
        <w:ind w:firstLine="708"/>
        <w:jc w:val="center"/>
      </w:pPr>
    </w:p>
    <w:p w:rsidRDefault="009E5143" w:rsidP="009E5143" w:rsidR="009E5143">
      <w:pPr>
        <w:ind w:firstLine="708"/>
        <w:jc w:val="center"/>
      </w:pPr>
    </w:p>
    <w:p w:rsidRDefault="009E5143" w:rsidP="009E5143" w:rsidR="009E5143">
      <w:pPr>
        <w:ind w:firstLine="708"/>
        <w:jc w:val="center"/>
      </w:pP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BF507B">
        <w:t>IV</w:t>
      </w:r>
      <w:r>
        <w:tab/>
      </w:r>
      <w:r w:rsidR="00016E44">
        <w:t xml:space="preserve">Ovaj zaključak o prodaji objavit će se na </w:t>
      </w:r>
      <w:r w:rsidR="002619EC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BF507B">
        <w:t>V</w:t>
      </w:r>
      <w:r>
        <w:tab/>
      </w:r>
      <w:r w:rsidR="00016E44">
        <w:t>Uvjeti prodaje:</w:t>
      </w:r>
    </w:p>
    <w:p w:rsidRDefault="0035555D" w:rsidP="008F7433" w:rsidR="00EA253A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9E5143">
        <w:t xml:space="preserve">– 1. i  I – 2. </w:t>
      </w:r>
      <w:r w:rsidR="00EA48C4">
        <w:t xml:space="preserve"> prodaju se pojedinačno</w:t>
      </w:r>
      <w:r w:rsidR="008F7433">
        <w:t xml:space="preserve"> </w:t>
      </w:r>
      <w:r w:rsidR="00EA253A">
        <w:t xml:space="preserve">na </w:t>
      </w:r>
      <w:r w:rsidR="00053931">
        <w:t>šes</w:t>
      </w:r>
      <w:r w:rsidR="00B62312">
        <w:t>tom</w:t>
      </w:r>
      <w:r w:rsidR="00A56BD8">
        <w:t xml:space="preserve"> </w:t>
      </w:r>
      <w:r w:rsidR="00427E8F">
        <w:t>ročištu za dražbu</w:t>
      </w:r>
      <w:r w:rsidR="00EA253A">
        <w:t xml:space="preserve"> po početnoj cijeni koja je jednaka utvrđenoj vrijednosti  </w:t>
      </w:r>
      <w:r w:rsidR="00DE6804">
        <w:t xml:space="preserve"> nekretnin</w:t>
      </w:r>
      <w:r w:rsidR="00EA253A">
        <w:t>a</w:t>
      </w:r>
      <w:r w:rsidR="00DE6804">
        <w:t xml:space="preserve"> iz točke II ovog zaključka i </w:t>
      </w:r>
      <w:r w:rsidR="009E5143">
        <w:t>ispod tih cijena</w:t>
      </w:r>
      <w:r w:rsidR="00297AAA">
        <w:t xml:space="preserve"> ne mo</w:t>
      </w:r>
      <w:r w:rsidR="00EA253A">
        <w:t>g</w:t>
      </w:r>
      <w:r w:rsidR="00297AAA">
        <w:t xml:space="preserve">u se prodavati na </w:t>
      </w:r>
      <w:r w:rsidR="00DE6804">
        <w:t xml:space="preserve"> </w:t>
      </w:r>
      <w:r w:rsidR="00297AAA">
        <w:t>ročištu</w:t>
      </w:r>
      <w:r w:rsidR="00DE6804">
        <w:t xml:space="preserve"> (</w:t>
      </w:r>
      <w:r w:rsidR="00053931">
        <w:t>šes</w:t>
      </w:r>
      <w:r w:rsidR="00B62312">
        <w:t>tom</w:t>
      </w:r>
      <w:r w:rsidR="00EA48C4">
        <w:t xml:space="preserve"> </w:t>
      </w:r>
      <w:r w:rsidR="00A56BD8">
        <w:t xml:space="preserve"> r</w:t>
      </w:r>
      <w:r w:rsidR="00DE6804">
        <w:t>očištu za javnu dražbu).</w:t>
      </w:r>
    </w:p>
    <w:p w:rsidRDefault="00297AAA" w:rsidP="00EA253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BF507B">
        <w:t>272-1047</w:t>
      </w:r>
      <w:r w:rsidR="008F7433">
        <w:t>-2013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507515" w:rsidR="00571648">
      <w:pPr>
        <w:ind w:left="1968"/>
        <w:jc w:val="both"/>
      </w:pPr>
      <w:r>
        <w:t>Osiguranje nisu dužni položiti razlučni vjerovnici kojima je to prav</w:t>
      </w:r>
      <w:r w:rsidR="00507515">
        <w:t>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B62312" w:rsidR="009E16F4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802DC7" w:rsidR="008F7433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E05237" w:rsidR="00EA253A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EA253A" w:rsidP="00CE1E22" w:rsidR="00EA253A">
      <w:pPr>
        <w:jc w:val="center"/>
      </w:pPr>
    </w:p>
    <w:p w:rsidRDefault="009E5143" w:rsidP="00CE1E22" w:rsidR="009E5143">
      <w:pPr>
        <w:jc w:val="center"/>
      </w:pPr>
      <w:r>
        <w:lastRenderedPageBreak/>
        <w:t>3</w:t>
      </w:r>
    </w:p>
    <w:p w:rsidRDefault="00053931" w:rsidP="009E5143" w:rsidR="009E5143">
      <w:pPr>
        <w:jc w:val="right"/>
      </w:pPr>
      <w:r>
        <w:t>13 St-1047/13-131</w:t>
      </w:r>
    </w:p>
    <w:p w:rsidRDefault="009E5143" w:rsidP="00CE1E22" w:rsidR="009E5143">
      <w:pPr>
        <w:jc w:val="center"/>
      </w:pPr>
    </w:p>
    <w:p w:rsidRDefault="009E5143" w:rsidP="009E5143" w:rsidR="009E5143"/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8F7433">
        <w:t xml:space="preserve">om upraviteljicom </w:t>
      </w:r>
      <w:r w:rsidR="00BF507B">
        <w:t>Blankom Gambiraža odvjetnicom iz Osijeka</w:t>
      </w:r>
      <w:r w:rsidR="00507515">
        <w:t xml:space="preserve"> na mobitel broj </w:t>
      </w:r>
      <w:r w:rsidR="00BF507B">
        <w:t>0959097024.</w:t>
      </w:r>
      <w:r>
        <w:t xml:space="preserve">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D93AB6" w:rsidP="00D93AB6" w:rsidR="00D93AB6">
      <w:pPr>
        <w:jc w:val="both"/>
      </w:pPr>
    </w:p>
    <w:p w:rsidRDefault="00E17976" w:rsidP="009A72E3" w:rsidR="006B79DB" w:rsidRPr="00BF507B">
      <w:pPr>
        <w:jc w:val="center"/>
      </w:pPr>
      <w:r w:rsidRPr="00BF507B">
        <w:t>Obrazloženje</w:t>
      </w:r>
    </w:p>
    <w:p w:rsidRDefault="00EA48C4" w:rsidP="00904741" w:rsidR="00EA48C4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BF507B">
        <w:rPr>
          <w:bCs/>
        </w:rPr>
        <w:t xml:space="preserve">1047/13-13 od 21. veljače </w:t>
      </w:r>
      <w:r w:rsidR="008F7433">
        <w:rPr>
          <w:bCs/>
        </w:rPr>
        <w:t>2014.</w:t>
      </w:r>
      <w:r w:rsidR="00EA253A">
        <w:rPr>
          <w:bCs/>
        </w:rPr>
        <w:t xml:space="preserve"> 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dužnikom</w:t>
      </w:r>
      <w:r w:rsidR="00BF507B">
        <w:t xml:space="preserve"> </w:t>
      </w:r>
      <w:r w:rsidR="00BF507B" w:rsidRPr="00BF507B">
        <w:t>VUČEDOLSKA GOLUBICA d.o.o. za turizam i ugostiteljstvo, u stečaju, Vukovar</w:t>
      </w:r>
      <w:r w:rsidR="00E05237" w:rsidRPr="008F7433">
        <w:t>,</w:t>
      </w:r>
      <w:r w:rsidR="00E05237" w:rsidRPr="00E05237">
        <w:t xml:space="preserve"> </w:t>
      </w:r>
      <w:r w:rsidR="00E05237">
        <w:t xml:space="preserve"> </w:t>
      </w:r>
      <w:r w:rsidR="00CD1E3B">
        <w:rPr>
          <w:bCs/>
        </w:rPr>
        <w:t>a stečajnu masu čine i nekretnine koje su predmet ove prodaje</w:t>
      </w:r>
      <w:r w:rsidR="00EA253A">
        <w:rPr>
          <w:bCs/>
        </w:rPr>
        <w:t xml:space="preserve">, </w:t>
      </w:r>
      <w:r w:rsidR="00C44250">
        <w:rPr>
          <w:bCs/>
        </w:rPr>
        <w:t>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  <w:r w:rsidR="00BF507B">
        <w:rPr>
          <w:bCs/>
        </w:rPr>
        <w:t xml:space="preserve"> </w:t>
      </w:r>
    </w:p>
    <w:p w:rsidRDefault="00571648" w:rsidP="00EA253A" w:rsidR="00571648">
      <w:pPr>
        <w:pStyle w:val="Tijeloteksta"/>
        <w:rPr>
          <w:bCs/>
        </w:rPr>
      </w:pPr>
    </w:p>
    <w:p w:rsidRDefault="00E05237" w:rsidP="0081139D" w:rsidR="00297AAA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</w:t>
      </w:r>
      <w:r>
        <w:rPr>
          <w:bCs/>
        </w:rPr>
        <w:t xml:space="preserve"> </w:t>
      </w:r>
      <w:r w:rsidR="0081139D">
        <w:rPr>
          <w:bCs/>
        </w:rPr>
        <w:t>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437AE9">
        <w:rPr>
          <w:bCs/>
        </w:rPr>
        <w:t>(Narodne novine broj  44/96, 29/99, 129/00, 123/03, 82/06, 116/10, 25/12, 133/12 u vezi s člankom 441. Stečajnog zakona Narodne novine 71/15).</w:t>
      </w:r>
    </w:p>
    <w:p w:rsidRDefault="00154E85" w:rsidP="0081139D" w:rsidR="00154E85">
      <w:pPr>
        <w:pStyle w:val="Tijeloteksta"/>
        <w:rPr>
          <w:bCs/>
        </w:rPr>
      </w:pPr>
    </w:p>
    <w:p w:rsidRDefault="00B62312" w:rsidP="00154E85" w:rsidR="00154E85">
      <w:pPr>
        <w:pStyle w:val="Tijeloteksta"/>
        <w:ind w:firstLine="708"/>
        <w:rPr>
          <w:bCs/>
        </w:rPr>
      </w:pPr>
      <w:r>
        <w:rPr>
          <w:bCs/>
        </w:rPr>
        <w:t xml:space="preserve">Nakon održane </w:t>
      </w:r>
      <w:r w:rsidR="00053931">
        <w:rPr>
          <w:bCs/>
        </w:rPr>
        <w:t>čete javne dražbe, na kojoj</w:t>
      </w:r>
      <w:r w:rsidR="00154E85">
        <w:rPr>
          <w:bCs/>
        </w:rPr>
        <w:t xml:space="preserve"> nije bilo zainteresiranih ponuditelja, početne cijene za nekretnine u vlasništvu st</w:t>
      </w:r>
      <w:r>
        <w:rPr>
          <w:bCs/>
        </w:rPr>
        <w:t>ečajnog dužnika umanjene su za 2</w:t>
      </w:r>
      <w:r w:rsidR="00154E85">
        <w:rPr>
          <w:bCs/>
        </w:rPr>
        <w:t>0 % u odnosu na po</w:t>
      </w:r>
      <w:r w:rsidR="00B530F1">
        <w:rPr>
          <w:bCs/>
        </w:rPr>
        <w:t xml:space="preserve">četne cijene s prethodne </w:t>
      </w:r>
      <w:r w:rsidR="00154E85">
        <w:rPr>
          <w:bCs/>
        </w:rPr>
        <w:t xml:space="preserve"> javne dražbe.</w:t>
      </w:r>
    </w:p>
    <w:p w:rsidRDefault="00154E85" w:rsidP="0081139D" w:rsidR="00154E85">
      <w:pPr>
        <w:pStyle w:val="Tijeloteksta"/>
        <w:rPr>
          <w:bCs/>
        </w:rPr>
      </w:pPr>
    </w:p>
    <w:p w:rsidRDefault="009805D8" w:rsidP="00E05237" w:rsidR="00571648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802DC7">
        <w:rPr>
          <w:bCs/>
        </w:rPr>
        <w:t>odlučeno je temeljem Odredbe članka</w:t>
      </w:r>
      <w:r>
        <w:rPr>
          <w:bCs/>
        </w:rPr>
        <w:t xml:space="preserve"> </w:t>
      </w:r>
      <w:r w:rsidR="00E05237">
        <w:rPr>
          <w:bCs/>
        </w:rPr>
        <w:t>84., 88., 90., 93</w:t>
      </w:r>
      <w:r w:rsidR="00802DC7">
        <w:rPr>
          <w:bCs/>
        </w:rPr>
        <w:t>., 94., 95., 98., 101., 102 Ovršnog zakona</w:t>
      </w:r>
      <w:r w:rsidR="00E05237">
        <w:rPr>
          <w:bCs/>
        </w:rPr>
        <w:t xml:space="preserve"> </w:t>
      </w:r>
      <w:r w:rsidR="004C529D">
        <w:rPr>
          <w:bCs/>
        </w:rPr>
        <w:t xml:space="preserve">(Narodne novine broj 57/96, 29/99, 42/00, 173/03, </w:t>
      </w:r>
      <w:r w:rsidR="00E5330B">
        <w:rPr>
          <w:bCs/>
        </w:rPr>
        <w:t xml:space="preserve">194/03, 151/04, 88/05, 121/05, </w:t>
      </w:r>
      <w:r w:rsidR="004C529D">
        <w:rPr>
          <w:bCs/>
        </w:rPr>
        <w:t>67/08</w:t>
      </w:r>
      <w:r w:rsidR="00915BB8">
        <w:rPr>
          <w:bCs/>
        </w:rPr>
        <w:t>,</w:t>
      </w:r>
      <w:r w:rsidR="00E5330B">
        <w:rPr>
          <w:bCs/>
        </w:rPr>
        <w:t xml:space="preserve"> 139/10</w:t>
      </w:r>
      <w:r w:rsidR="00802DC7">
        <w:rPr>
          <w:bCs/>
        </w:rPr>
        <w:t>,</w:t>
      </w:r>
      <w:r w:rsidR="00915BB8">
        <w:rPr>
          <w:bCs/>
        </w:rPr>
        <w:t xml:space="preserve"> 112/12</w:t>
      </w:r>
      <w:r w:rsidR="00802DC7">
        <w:rPr>
          <w:bCs/>
        </w:rPr>
        <w:t>, 25/13 i 93/14</w:t>
      </w:r>
      <w:r w:rsidR="004C529D">
        <w:rPr>
          <w:bCs/>
        </w:rPr>
        <w:t>)</w:t>
      </w:r>
      <w:r w:rsidR="00802DC7">
        <w:rPr>
          <w:bCs/>
        </w:rPr>
        <w:t>, a u svezi s člankom 164. Stečajnog zakona.</w:t>
      </w:r>
    </w:p>
    <w:p w:rsidRDefault="00E05237" w:rsidP="00971986" w:rsidR="00E05237">
      <w:pPr>
        <w:pStyle w:val="Tijeloteksta"/>
        <w:rPr>
          <w:bCs/>
        </w:rPr>
      </w:pPr>
    </w:p>
    <w:p w:rsidRDefault="00B62312" w:rsidP="009E5143" w:rsidR="00437AE9" w:rsidRPr="008332D7">
      <w:pPr>
        <w:pStyle w:val="Tijeloteksta"/>
        <w:jc w:val="center"/>
        <w:rPr>
          <w:bCs/>
        </w:rPr>
      </w:pPr>
      <w:r>
        <w:rPr>
          <w:bCs/>
        </w:rPr>
        <w:t xml:space="preserve">U Osijeku </w:t>
      </w:r>
      <w:r w:rsidR="00053931">
        <w:rPr>
          <w:bCs/>
        </w:rPr>
        <w:t>23. siječanj 2017</w:t>
      </w:r>
      <w:r w:rsidR="00437AE9">
        <w:rPr>
          <w:bCs/>
        </w:rPr>
        <w:t xml:space="preserve">. </w:t>
      </w:r>
    </w:p>
    <w:p w:rsidRDefault="00437AE9" w:rsidP="00437AE9" w:rsidR="00437AE9">
      <w:pPr>
        <w:pStyle w:val="Tijeloteksta"/>
        <w:jc w:val="left"/>
      </w:pPr>
      <w:r>
        <w:t>Zapisničar</w:t>
      </w:r>
    </w:p>
    <w:p w:rsidRDefault="00437AE9" w:rsidP="00437AE9" w:rsidR="00437AE9">
      <w:pPr>
        <w:pStyle w:val="Tijeloteksta"/>
        <w:jc w:val="left"/>
      </w:pPr>
      <w:r>
        <w:t>Maja Kocijan</w:t>
      </w:r>
    </w:p>
    <w:p w:rsidRDefault="00437AE9" w:rsidP="00437AE9" w:rsidR="00437AE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437AE9" w:rsidP="00437AE9" w:rsidR="00437AE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 Jadranka Herman</w:t>
      </w:r>
    </w:p>
    <w:p w:rsidRDefault="00437AE9" w:rsidP="00437AE9" w:rsidR="00437AE9">
      <w:pPr>
        <w:pStyle w:val="Tijeloteksta"/>
        <w:jc w:val="left"/>
      </w:pPr>
      <w:r>
        <w:tab/>
      </w:r>
    </w:p>
    <w:p w:rsidRDefault="00437AE9" w:rsidP="00437AE9" w:rsidR="00437AE9">
      <w:pPr>
        <w:pStyle w:val="Tijeloteksta"/>
        <w:jc w:val="left"/>
      </w:pPr>
      <w:r>
        <w:t>UPUTA O PRAVNOM LIJEKU:</w:t>
      </w:r>
    </w:p>
    <w:p w:rsidRDefault="00437AE9" w:rsidP="00437AE9" w:rsidR="00437AE9">
      <w:pPr>
        <w:pStyle w:val="Tijeloteksta"/>
        <w:jc w:val="left"/>
      </w:pPr>
      <w:r>
        <w:t xml:space="preserve">Protiv ovog zaključka nije dopuštena žalba.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9. SZ-a) </w:t>
      </w:r>
    </w:p>
    <w:p w:rsidRDefault="00437AE9" w:rsidP="00437AE9" w:rsidR="00437AE9">
      <w:pPr>
        <w:pStyle w:val="Tijeloteksta"/>
        <w:jc w:val="left"/>
      </w:pPr>
    </w:p>
    <w:p w:rsidRDefault="00437AE9" w:rsidP="00437AE9" w:rsidR="00437AE9">
      <w:pPr>
        <w:pStyle w:val="Tijeloteksta"/>
        <w:jc w:val="left"/>
      </w:pPr>
      <w:r>
        <w:t>DNA:</w:t>
      </w:r>
    </w:p>
    <w:p w:rsidRDefault="00437AE9" w:rsidP="00437AE9" w:rsidR="00437AE9">
      <w:pPr>
        <w:pStyle w:val="Tijeloteksta"/>
        <w:jc w:val="left"/>
      </w:pPr>
      <w:r>
        <w:t>1.   stečajni upravitelj – Blanka Gambiraža (pretinac)</w:t>
      </w:r>
    </w:p>
    <w:p w:rsidRDefault="00437AE9" w:rsidP="00437AE9" w:rsidR="00437AE9">
      <w:pPr>
        <w:pStyle w:val="Tijeloteksta"/>
        <w:jc w:val="left"/>
        <w:rPr>
          <w:color w:val="000000"/>
        </w:rPr>
      </w:pPr>
      <w:r>
        <w:t xml:space="preserve">2.  razlučni vjerovnik - </w:t>
      </w:r>
      <w:r>
        <w:rPr>
          <w:color w:val="000000"/>
        </w:rPr>
        <w:t>Planum građenje d.o.o. Vukovar, Kardinala A. Stepinca 54,</w:t>
      </w:r>
    </w:p>
    <w:p w:rsidRDefault="00437AE9" w:rsidP="00437AE9" w:rsidR="00437AE9">
      <w:pPr>
        <w:pStyle w:val="Tijeloteksta"/>
        <w:jc w:val="left"/>
        <w:rPr>
          <w:color w:val="000000"/>
        </w:rPr>
      </w:pPr>
      <w:r>
        <w:rPr>
          <w:color w:val="000000"/>
        </w:rPr>
        <w:t xml:space="preserve">3.  razlučni vjerovnik - Nada Gagro, Vinkovci, Glagoljaška 52, </w:t>
      </w:r>
    </w:p>
    <w:p w:rsidRDefault="00437AE9" w:rsidP="00437AE9" w:rsidR="00437AE9">
      <w:pPr>
        <w:pStyle w:val="Tijeloteksta"/>
        <w:jc w:val="left"/>
      </w:pPr>
      <w:r>
        <w:rPr>
          <w:color w:val="000000"/>
        </w:rPr>
        <w:t>4.</w:t>
      </w:r>
      <w:r>
        <w:t xml:space="preserve">  Ministarstvo kulture RH, Uprava za zaštitu kulturne baštine, Zagreb, Runjaninova 2</w:t>
      </w:r>
    </w:p>
    <w:p w:rsidRDefault="00437AE9" w:rsidP="00437AE9" w:rsidR="00437AE9">
      <w:pPr>
        <w:pStyle w:val="Tijeloteksta"/>
        <w:jc w:val="left"/>
      </w:pPr>
      <w:r>
        <w:t>5.  Državni ured za upravljanje državnom imovinom, Sektor nekretnina, Zagreb, Dežmanova ulica 10</w:t>
      </w:r>
    </w:p>
    <w:p w:rsidRDefault="00437AE9" w:rsidP="00437AE9" w:rsidR="00437AE9">
      <w:pPr>
        <w:pStyle w:val="Tijeloteksta"/>
        <w:rPr>
          <w:bCs/>
        </w:rPr>
      </w:pPr>
      <w:r>
        <w:t xml:space="preserve">6. </w:t>
      </w:r>
      <w:r>
        <w:rPr>
          <w:bCs/>
        </w:rPr>
        <w:t>Republika Hrvatska, Županija Vukovarsko – srijemska, Ured župana,Vukovar,Županijska 9</w:t>
      </w:r>
    </w:p>
    <w:p w:rsidRDefault="00437AE9" w:rsidP="00437AE9" w:rsidR="00437AE9">
      <w:pPr>
        <w:pStyle w:val="Tijeloteksta"/>
        <w:rPr>
          <w:bCs/>
        </w:rPr>
      </w:pPr>
      <w:r>
        <w:rPr>
          <w:bCs/>
        </w:rPr>
        <w:t>7. Grad Vukovar, Ured Gradonačelnika, Vukovar, dr. F. Tuđmana 1</w:t>
      </w:r>
    </w:p>
    <w:p w:rsidRDefault="00437AE9" w:rsidP="00437AE9" w:rsidR="00437AE9">
      <w:pPr>
        <w:pStyle w:val="Tijeloteksta"/>
        <w:rPr>
          <w:bCs/>
        </w:rPr>
      </w:pPr>
      <w:r>
        <w:rPr>
          <w:bCs/>
        </w:rPr>
        <w:t xml:space="preserve">8. </w:t>
      </w:r>
      <w:r w:rsidR="009941B6">
        <w:rPr>
          <w:bCs/>
        </w:rPr>
        <w:t>e-</w:t>
      </w:r>
      <w:r>
        <w:rPr>
          <w:bCs/>
        </w:rPr>
        <w:t xml:space="preserve">oglasna ploča </w:t>
      </w:r>
    </w:p>
    <w:p w:rsidRDefault="00437AE9" w:rsidP="00437AE9" w:rsidR="00437AE9">
      <w:pPr>
        <w:pStyle w:val="Tijeloteksta"/>
        <w:rPr>
          <w:bCs/>
        </w:rPr>
      </w:pPr>
      <w:r>
        <w:rPr>
          <w:bCs/>
        </w:rPr>
        <w:t>9. predsjedništvo</w:t>
      </w:r>
    </w:p>
    <w:p w:rsidRDefault="001F1BB7" w:rsidP="001F1BB7" w:rsidR="00802DC7" w:rsidRPr="001F1BB7">
      <w:pPr>
        <w:pStyle w:val="Tijeloteksta"/>
        <w:rPr>
          <w:bCs/>
        </w:rPr>
      </w:pPr>
      <w:r>
        <w:rPr>
          <w:bCs/>
        </w:rPr>
        <w:t xml:space="preserve">10. roč. 8/2 </w:t>
      </w:r>
    </w:p>
    <w:sectPr w:rsidSect="009E16F4" w:rsidR="00802DC7" w:rsidRPr="001F1BB7">
      <w:headerReference w:type="even" r:id="rId13"/>
      <w:footerReference w:type="default" r:id="rId14"/>
      <w:pgSz w:h="16838" w:w="11906"/>
      <w:pgMar w:gutter="0" w:footer="708" w:header="708" w:left="1417" w:bottom="1276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5FCC" w:rsidR="00C65FCC">
      <w:r>
        <w:separator/>
      </w:r>
    </w:p>
  </w:endnote>
  <w:endnote w:id="0" w:type="continuationSeparator">
    <w:p w:rsidRDefault="00C65FCC" w:rsidR="00C65F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5FCC" w:rsidR="00C65FCC">
      <w:r>
        <w:separator/>
      </w:r>
    </w:p>
  </w:footnote>
  <w:footnote w:id="0" w:type="continuationSeparator">
    <w:p w:rsidRDefault="00C65FCC" w:rsidR="00C65F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A2A0111"/>
    <w:multiLevelType w:val="hybridMultilevel"/>
    <w:tmpl w:val="9E76B05C"/>
    <w:lvl w:tplc="8994819C" w:ilvl="0">
      <w:start w:val="2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4AB638A"/>
    <w:multiLevelType w:val="hybridMultilevel"/>
    <w:tmpl w:val="5EB0EEE8"/>
    <w:lvl w:tplc="8FA8A51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9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175701C"/>
    <w:multiLevelType w:val="hybridMultilevel"/>
    <w:tmpl w:val="DB18BA98"/>
    <w:lvl w:tplc="D2B61FB6" w:ilvl="0">
      <w:start w:val="1"/>
      <w:numFmt w:val="decimal"/>
      <w:lvlText w:val="%1."/>
      <w:lvlJc w:val="left"/>
      <w:pPr>
        <w:ind w:hanging="360" w:left="1065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6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0"/>
  </w:num>
  <w:num w:numId="6">
    <w:abstractNumId w:val="23"/>
  </w:num>
  <w:num w:numId="7">
    <w:abstractNumId w:val="25"/>
  </w:num>
  <w:num w:numId="8">
    <w:abstractNumId w:val="10"/>
  </w:num>
  <w:num w:numId="9">
    <w:abstractNumId w:val="3"/>
  </w:num>
  <w:num w:numId="10">
    <w:abstractNumId w:val="26"/>
  </w:num>
  <w:num w:numId="11">
    <w:abstractNumId w:val="24"/>
  </w:num>
  <w:num w:numId="12">
    <w:abstractNumId w:val="12"/>
  </w:num>
  <w:num w:numId="13">
    <w:abstractNumId w:val="15"/>
  </w:num>
  <w:num w:numId="14">
    <w:abstractNumId w:val="21"/>
  </w:num>
  <w:num w:numId="15">
    <w:abstractNumId w:val="22"/>
  </w:num>
  <w:num w:numId="16">
    <w:abstractNumId w:val="2"/>
  </w:num>
  <w:num w:numId="17">
    <w:abstractNumId w:val="0"/>
  </w:num>
  <w:num w:numId="18">
    <w:abstractNumId w:val="18"/>
  </w:num>
  <w:num w:numId="19">
    <w:abstractNumId w:val="16"/>
  </w:num>
  <w:num w:numId="20">
    <w:abstractNumId w:val="5"/>
  </w:num>
  <w:num w:numId="21">
    <w:abstractNumId w:val="9"/>
  </w:num>
  <w:num w:numId="22">
    <w:abstractNumId w:val="17"/>
  </w:num>
  <w:num w:numId="23">
    <w:abstractNumId w:val="4"/>
  </w:num>
  <w:num w:numId="24">
    <w:abstractNumId w:val="14"/>
  </w:num>
  <w:num w:numId="25">
    <w:abstractNumId w:val="1"/>
  </w:num>
  <w:num w:numId="26">
    <w:abstractNumId w:val="8"/>
  </w:num>
  <w:num w:numId="2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53931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54E85"/>
    <w:rsid w:val="001716AC"/>
    <w:rsid w:val="00173097"/>
    <w:rsid w:val="00173F18"/>
    <w:rsid w:val="00176DC8"/>
    <w:rsid w:val="00177EC7"/>
    <w:rsid w:val="001934E0"/>
    <w:rsid w:val="00195986"/>
    <w:rsid w:val="001A4683"/>
    <w:rsid w:val="001A5677"/>
    <w:rsid w:val="001B49A2"/>
    <w:rsid w:val="001B5F20"/>
    <w:rsid w:val="001C1173"/>
    <w:rsid w:val="001C27F1"/>
    <w:rsid w:val="001C73F4"/>
    <w:rsid w:val="001C7F1E"/>
    <w:rsid w:val="001E375C"/>
    <w:rsid w:val="001E5B28"/>
    <w:rsid w:val="001E767F"/>
    <w:rsid w:val="001F1BB7"/>
    <w:rsid w:val="00202502"/>
    <w:rsid w:val="00204C74"/>
    <w:rsid w:val="002063E3"/>
    <w:rsid w:val="0024035B"/>
    <w:rsid w:val="0025000D"/>
    <w:rsid w:val="00255758"/>
    <w:rsid w:val="00260543"/>
    <w:rsid w:val="002619EC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292"/>
    <w:rsid w:val="002F66FE"/>
    <w:rsid w:val="003021AC"/>
    <w:rsid w:val="00312AA8"/>
    <w:rsid w:val="00320C64"/>
    <w:rsid w:val="00326BF7"/>
    <w:rsid w:val="003276D7"/>
    <w:rsid w:val="003337A6"/>
    <w:rsid w:val="00334297"/>
    <w:rsid w:val="00342079"/>
    <w:rsid w:val="00346432"/>
    <w:rsid w:val="00350BC5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C3B95"/>
    <w:rsid w:val="003D02B1"/>
    <w:rsid w:val="003D7C54"/>
    <w:rsid w:val="003D7C74"/>
    <w:rsid w:val="003E3CB4"/>
    <w:rsid w:val="003E7C98"/>
    <w:rsid w:val="003F4634"/>
    <w:rsid w:val="0041442C"/>
    <w:rsid w:val="0041638D"/>
    <w:rsid w:val="00421D71"/>
    <w:rsid w:val="00423F56"/>
    <w:rsid w:val="00427E8F"/>
    <w:rsid w:val="004351D0"/>
    <w:rsid w:val="00435F9C"/>
    <w:rsid w:val="00436570"/>
    <w:rsid w:val="00437AE9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C5A1B"/>
    <w:rsid w:val="004D5A26"/>
    <w:rsid w:val="004E00B8"/>
    <w:rsid w:val="004E1973"/>
    <w:rsid w:val="004E466C"/>
    <w:rsid w:val="004F5FE8"/>
    <w:rsid w:val="00507515"/>
    <w:rsid w:val="005159C5"/>
    <w:rsid w:val="00527620"/>
    <w:rsid w:val="005317E1"/>
    <w:rsid w:val="00534964"/>
    <w:rsid w:val="0053545A"/>
    <w:rsid w:val="005437AE"/>
    <w:rsid w:val="00550133"/>
    <w:rsid w:val="00556087"/>
    <w:rsid w:val="00556098"/>
    <w:rsid w:val="005578ED"/>
    <w:rsid w:val="00571648"/>
    <w:rsid w:val="005816F5"/>
    <w:rsid w:val="005931E7"/>
    <w:rsid w:val="005B1166"/>
    <w:rsid w:val="005B3BDF"/>
    <w:rsid w:val="005B59B6"/>
    <w:rsid w:val="005C01B9"/>
    <w:rsid w:val="005D2280"/>
    <w:rsid w:val="005D2A79"/>
    <w:rsid w:val="005D7163"/>
    <w:rsid w:val="005D7EC1"/>
    <w:rsid w:val="005E0CFB"/>
    <w:rsid w:val="005E525D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52B2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D6123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A74DB"/>
    <w:rsid w:val="007B2A70"/>
    <w:rsid w:val="007B51F4"/>
    <w:rsid w:val="007C3F69"/>
    <w:rsid w:val="007C73C4"/>
    <w:rsid w:val="007D077D"/>
    <w:rsid w:val="007E7376"/>
    <w:rsid w:val="007F2682"/>
    <w:rsid w:val="00802DC7"/>
    <w:rsid w:val="0081139D"/>
    <w:rsid w:val="0081765A"/>
    <w:rsid w:val="00817C66"/>
    <w:rsid w:val="008246BF"/>
    <w:rsid w:val="00830230"/>
    <w:rsid w:val="008332D7"/>
    <w:rsid w:val="00860129"/>
    <w:rsid w:val="008635C8"/>
    <w:rsid w:val="00875548"/>
    <w:rsid w:val="00876B3E"/>
    <w:rsid w:val="008951F8"/>
    <w:rsid w:val="008A224F"/>
    <w:rsid w:val="008A66B9"/>
    <w:rsid w:val="008C496D"/>
    <w:rsid w:val="008C7029"/>
    <w:rsid w:val="008D7A45"/>
    <w:rsid w:val="008E1BBC"/>
    <w:rsid w:val="008F7433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1986"/>
    <w:rsid w:val="009805D8"/>
    <w:rsid w:val="00980E4D"/>
    <w:rsid w:val="009941B6"/>
    <w:rsid w:val="009A412B"/>
    <w:rsid w:val="009A72E3"/>
    <w:rsid w:val="009B0CD9"/>
    <w:rsid w:val="009B19E1"/>
    <w:rsid w:val="009B3655"/>
    <w:rsid w:val="009B40D7"/>
    <w:rsid w:val="009B46D8"/>
    <w:rsid w:val="009C00FB"/>
    <w:rsid w:val="009C1900"/>
    <w:rsid w:val="009C670C"/>
    <w:rsid w:val="009E0575"/>
    <w:rsid w:val="009E16F4"/>
    <w:rsid w:val="009E1A1F"/>
    <w:rsid w:val="009E5143"/>
    <w:rsid w:val="009E5D6D"/>
    <w:rsid w:val="009F28F5"/>
    <w:rsid w:val="00A07CA2"/>
    <w:rsid w:val="00A405B5"/>
    <w:rsid w:val="00A46436"/>
    <w:rsid w:val="00A56BD8"/>
    <w:rsid w:val="00A57AB7"/>
    <w:rsid w:val="00A8702F"/>
    <w:rsid w:val="00AA6B6E"/>
    <w:rsid w:val="00AB7B53"/>
    <w:rsid w:val="00AC31E7"/>
    <w:rsid w:val="00AC5292"/>
    <w:rsid w:val="00AD531A"/>
    <w:rsid w:val="00AE06CF"/>
    <w:rsid w:val="00AE1830"/>
    <w:rsid w:val="00AF624A"/>
    <w:rsid w:val="00B24B41"/>
    <w:rsid w:val="00B24E27"/>
    <w:rsid w:val="00B24E86"/>
    <w:rsid w:val="00B367A5"/>
    <w:rsid w:val="00B530F1"/>
    <w:rsid w:val="00B54B6A"/>
    <w:rsid w:val="00B56111"/>
    <w:rsid w:val="00B62312"/>
    <w:rsid w:val="00B64E78"/>
    <w:rsid w:val="00B67389"/>
    <w:rsid w:val="00B768F3"/>
    <w:rsid w:val="00B82540"/>
    <w:rsid w:val="00B95B20"/>
    <w:rsid w:val="00BB5933"/>
    <w:rsid w:val="00BE0261"/>
    <w:rsid w:val="00BE33FF"/>
    <w:rsid w:val="00BF28B7"/>
    <w:rsid w:val="00BF507B"/>
    <w:rsid w:val="00C037AB"/>
    <w:rsid w:val="00C2016D"/>
    <w:rsid w:val="00C2246A"/>
    <w:rsid w:val="00C4270A"/>
    <w:rsid w:val="00C42F2A"/>
    <w:rsid w:val="00C43A0F"/>
    <w:rsid w:val="00C44250"/>
    <w:rsid w:val="00C50A3F"/>
    <w:rsid w:val="00C65FCC"/>
    <w:rsid w:val="00C72A3A"/>
    <w:rsid w:val="00C75C13"/>
    <w:rsid w:val="00C9692F"/>
    <w:rsid w:val="00CA01EF"/>
    <w:rsid w:val="00CA5858"/>
    <w:rsid w:val="00CB09E7"/>
    <w:rsid w:val="00CB1660"/>
    <w:rsid w:val="00CB44EB"/>
    <w:rsid w:val="00CB6753"/>
    <w:rsid w:val="00CD1E3B"/>
    <w:rsid w:val="00CE0EE4"/>
    <w:rsid w:val="00CE1E22"/>
    <w:rsid w:val="00CF0E30"/>
    <w:rsid w:val="00CF421A"/>
    <w:rsid w:val="00CF63EE"/>
    <w:rsid w:val="00D07D3E"/>
    <w:rsid w:val="00D212DB"/>
    <w:rsid w:val="00D23251"/>
    <w:rsid w:val="00D24D2F"/>
    <w:rsid w:val="00D37210"/>
    <w:rsid w:val="00D4475F"/>
    <w:rsid w:val="00D92059"/>
    <w:rsid w:val="00D93AB6"/>
    <w:rsid w:val="00D97782"/>
    <w:rsid w:val="00DA146A"/>
    <w:rsid w:val="00DA4636"/>
    <w:rsid w:val="00DC4125"/>
    <w:rsid w:val="00DC7F70"/>
    <w:rsid w:val="00DE22B2"/>
    <w:rsid w:val="00DE356D"/>
    <w:rsid w:val="00DE5F69"/>
    <w:rsid w:val="00DE6804"/>
    <w:rsid w:val="00DF62AC"/>
    <w:rsid w:val="00E03D14"/>
    <w:rsid w:val="00E05237"/>
    <w:rsid w:val="00E13453"/>
    <w:rsid w:val="00E17976"/>
    <w:rsid w:val="00E23AF8"/>
    <w:rsid w:val="00E41987"/>
    <w:rsid w:val="00E5330B"/>
    <w:rsid w:val="00E53C2D"/>
    <w:rsid w:val="00E60C19"/>
    <w:rsid w:val="00E96356"/>
    <w:rsid w:val="00EA028A"/>
    <w:rsid w:val="00EA253A"/>
    <w:rsid w:val="00EA48C4"/>
    <w:rsid w:val="00EC0019"/>
    <w:rsid w:val="00EC4C0F"/>
    <w:rsid w:val="00EC709A"/>
    <w:rsid w:val="00ED419C"/>
    <w:rsid w:val="00ED4C16"/>
    <w:rsid w:val="00EF26F2"/>
    <w:rsid w:val="00F040DB"/>
    <w:rsid w:val="00F13005"/>
    <w:rsid w:val="00F31646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A7E74"/>
    <w:rsid w:val="00FB24CF"/>
    <w:rsid w:val="00FE0CCA"/>
    <w:rsid w:val="00FF47AE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9E16F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E02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02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02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2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2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9E16F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E02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2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2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2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2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536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2013.</izvorni_sadrzaj>
    <derivirana_varijabla naziv="DomainObject.Predmet.DatumOsnivanja_1">13.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St-1047/2013</izvorni_sadrzaj>
    <derivirana_varijabla naziv="DomainObject.Predmet.OznakaBroj_1">St-1047/2013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VUČEDOLSKA GOLUBICA d.o.o. za turizam i ugostiteljstvo</izvorni_sadrzaj>
    <derivirana_varijabla naziv="DomainObject.Predmet.ProtustrankaFormated_1">  VUČEDOLSKA GOLUBICA d.o.o. za turizam i ugostiteljstvo</derivirana_varijabla>
  </DomainObject.Predmet.ProtustrankaFormated>
  <DomainObject.Predmet.ProtustrankaFormatedOIB>
    <izvorni_sadrzaj>  VUČEDOLSKA GOLUBICA d.o.o. za turizam i ugostiteljstvo, OIB 14836675024</izvorni_sadrzaj>
    <derivirana_varijabla naziv="DomainObject.Predmet.ProtustrankaFormatedOIB_1">  VUČEDOLSKA GOLUBICA d.o.o. za turizam i ugostiteljstvo, OIB 14836675024</derivirana_varijabla>
  </DomainObject.Predmet.ProtustrankaFormatedOIB>
  <DomainObject.Predmet.ProtustrankaFormatedWithAdress>
    <izvorni_sadrzaj> VUČEDOLSKA GOLUBICA d.o.o. za turizam i ugostiteljstvo, Dr. Franje Tuđmana 19, Vukovar</izvorni_sadrzaj>
    <derivirana_varijabla naziv="DomainObject.Predmet.ProtustrankaFormatedWithAdress_1"> VUČEDOLSKA GOLUBICA d.o.o. za turizam i ugostiteljstvo, Dr. Franje Tuđmana 19, Vukovar</derivirana_varijabla>
  </DomainObject.Predmet.ProtustrankaFormatedWithAdress>
  <DomainObject.Predmet.ProtustrankaFormatedWithAdressOIB>
    <izvorni_sadrzaj> VUČEDOLSKA GOLUBICA d.o.o. za turizam i ugostiteljstvo, OIB 14836675024, Dr. Franje Tuđmana 19, Vukovar</izvorni_sadrzaj>
    <derivirana_varijabla naziv="DomainObject.Predmet.ProtustrankaFormatedWithAdressOIB_1"> VUČEDOLSKA GOLUBICA d.o.o. za turizam i ugostiteljstvo, OIB 14836675024, Dr. Franje Tuđmana 19, Vukovar</derivirana_varijabla>
  </DomainObject.Predmet.ProtustrankaFormatedWithAdressOIB>
  <DomainObject.Predmet.ProtustrankaWithAdress>
    <izvorni_sadrzaj>VUČEDOLSKA GOLUBICA d.o.o. za turizam i ugostiteljstvo Dr. Franje Tuđmana 19, Vukovar</izvorni_sadrzaj>
    <derivirana_varijabla naziv="DomainObject.Predmet.ProtustrankaWithAdress_1">VUČEDOLSKA GOLUBICA d.o.o. za turizam i ugostiteljstvo Dr. Franje Tuđmana 19, Vukovar</derivirana_varijabla>
  </DomainObject.Predmet.ProtustrankaWithAdress>
  <DomainObject.Predmet.ProtustrankaWithAdressOIB>
    <izvorni_sadrzaj>VUČEDOLSKA GOLUBICA d.o.o. za turizam i ugostiteljstvo, OIB 14836675024, Dr. Franje Tuđmana 19, Vukovar</izvorni_sadrzaj>
    <derivirana_varijabla naziv="DomainObject.Predmet.ProtustrankaWithAdressOIB_1">VUČEDOLSKA GOLUBICA d.o.o. za turizam i ugostiteljstvo, OIB 14836675024, Dr. Franje Tuđmana 19, Vukovar</derivirana_varijabla>
  </DomainObject.Predmet.ProtustrankaWithAdressOIB>
  <DomainObject.Predmet.ProtustrankaNazivFormated>
    <izvorni_sadrzaj>VUČEDOLSKA GOLUBICA d.o.o. za turizam i ugostiteljstvo</izvorni_sadrzaj>
    <derivirana_varijabla naziv="DomainObject.Predmet.ProtustrankaNazivFormated_1">VUČEDOLSKA GOLUBICA d.o.o. za turizam i ugostiteljstvo</derivirana_varijabla>
  </DomainObject.Predmet.ProtustrankaNazivFormated>
  <DomainObject.Predmet.ProtustrankaNazivFormatedOIB>
    <izvorni_sadrzaj>VUČEDOLSKA GOLUBICA d.o.o. za turizam i ugostiteljstvo, OIB 14836675024</izvorni_sadrzaj>
    <derivirana_varijabla naziv="DomainObject.Predmet.ProtustrankaNazivFormatedOIB_1">VUČEDOLSKA GOLUBICA d.o.o. za turizam i ugostiteljstvo, OIB 14836675024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 Podružnica  Vinkovci</izvorni_sadrzaj>
    <derivirana_varijabla naziv="DomainObject.Predmet.StrankaFormated_1">  FINA Regionalni centar Osijek Podružnica  Vinkovci</derivirana_varijabla>
  </DomainObject.Predmet.StrankaFormated>
  <DomainObject.Predmet.StrankaFormatedOIB>
    <izvorni_sadrzaj>  FINA Regionalni centar Osijek Podružnica  Vinkovci</izvorni_sadrzaj>
    <derivirana_varijabla naziv="DomainObject.Predmet.StrankaFormatedOIB_1">  FINA Regionalni centar Osijek Podružnica  Vinkovci</derivirana_varijabla>
  </DomainObject.Predmet.StrankaFormatedOIB>
  <DomainObject.Predmet.StrankaFormatedWithAdress>
    <izvorni_sadrzaj> FINA Regionalni centar Osijek Podružnica  Vinkovci</izvorni_sadrzaj>
    <derivirana_varijabla naziv="DomainObject.Predmet.StrankaFormatedWithAdress_1"> FINA Regionalni centar Osijek Podružnica  Vinkovci</derivirana_varijabla>
  </DomainObject.Predmet.StrankaFormatedWithAdress>
  <DomainObject.Predmet.StrankaFormatedWithAdressOIB>
    <izvorni_sadrzaj> FINA Regionalni centar Osijek Podružnica  Vinkovci</izvorni_sadrzaj>
    <derivirana_varijabla naziv="DomainObject.Predmet.StrankaFormatedWithAdressOIB_1"> FINA Regionalni centar Osijek Podružnica  Vinkovci</derivirana_varijabla>
  </DomainObject.Predmet.StrankaFormatedWithAdressOIB>
  <DomainObject.Predmet.StrankaWithAdress>
    <izvorni_sadrzaj>FINA Regionalni centar Osijek Podružnica  Vinkovci </izvorni_sadrzaj>
    <derivirana_varijabla naziv="DomainObject.Predmet.StrankaWithAdress_1">FINA Regionalni centar Osijek Podružnica  Vinkovci </derivirana_varijabla>
  </DomainObject.Predmet.StrankaWithAdress>
  <DomainObject.Predmet.StrankaWithAdressOIB>
    <izvorni_sadrzaj>FINA Regionalni centar Osijek Podružnica  Vinkovci</izvorni_sadrzaj>
    <derivirana_varijabla naziv="DomainObject.Predmet.StrankaWithAdressOIB_1">FINA Regionalni centar Osijek Podružnica  Vinkovci</derivirana_varijabla>
  </DomainObject.Predmet.StrankaWithAdressOIB>
  <DomainObject.Predmet.StrankaNazivFormated>
    <izvorni_sadrzaj>FINA Regionalni centar Osijek Podružnica  Vinkovci</izvorni_sadrzaj>
    <derivirana_varijabla naziv="DomainObject.Predmet.StrankaNazivFormated_1">FINA Regionalni centar Osijek Podružnica  Vinkovci</derivirana_varijabla>
  </DomainObject.Predmet.StrankaNazivFormated>
  <DomainObject.Predmet.StrankaNazivFormatedOIB>
    <izvorni_sadrzaj>FINA Regionalni centar Osijek Podružnica  Vinkovci</izvorni_sadrzaj>
    <derivirana_varijabla naziv="DomainObject.Predmet.StrankaNazivFormatedOIB_1">FINA Regionalni centar Osijek Podružnica  Vinkovci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 Podružnica  Vinkovci</item>
    </izvorni_sadrzaj>
    <derivirana_varijabla naziv="DomainObject.Predmet.StrankaListFormated_1">
      <item>FINA Regionalni centar Osijek Podružnica  Vinkovci</item>
    </derivirana_varijabla>
  </DomainObject.Predmet.StrankaListFormated>
  <DomainObject.Predmet.StrankaListFormatedOIB>
    <izvorni_sadrzaj>
      <item>FINA Regionalni centar Osijek Podružnica  Vinkovci</item>
    </izvorni_sadrzaj>
    <derivirana_varijabla naziv="DomainObject.Predmet.StrankaListFormatedOIB_1">
      <item>FINA Regionalni centar Osijek Podružnica  Vinkovci</item>
    </derivirana_varijabla>
  </DomainObject.Predmet.StrankaListFormatedOIB>
  <DomainObject.Predmet.StrankaListFormatedWithAdress>
    <izvorni_sadrzaj>
      <item>FINA Regionalni centar Osijek Podružnica  Vinkovci</item>
    </izvorni_sadrzaj>
    <derivirana_varijabla naziv="DomainObject.Predmet.StrankaListFormatedWithAdress_1">
      <item>FINA Regionalni centar Osijek Podružnica  Vinkovci</item>
    </derivirana_varijabla>
  </DomainObject.Predmet.StrankaListFormatedWithAdress>
  <DomainObject.Predmet.StrankaListFormatedWithAdressOIB>
    <izvorni_sadrzaj>
      <item>FINA Regionalni centar Osijek Podružnica  Vinkovci</item>
    </izvorni_sadrzaj>
    <derivirana_varijabla naziv="DomainObject.Predmet.StrankaListFormatedWithAdressOIB_1">
      <item>FINA Regionalni centar Osijek Podružnica  Vinkovci</item>
    </derivirana_varijabla>
  </DomainObject.Predmet.StrankaListFormatedWithAdressOIB>
  <DomainObject.Predmet.StrankaListNazivFormated>
    <izvorni_sadrzaj>
      <item>FINA Regionalni centar Osijek Podružnica  Vinkovci</item>
    </izvorni_sadrzaj>
    <derivirana_varijabla naziv="DomainObject.Predmet.StrankaListNazivFormated_1">
      <item>FINA Regionalni centar Osijek Podružnica  Vinkovci</item>
    </derivirana_varijabla>
  </DomainObject.Predmet.StrankaListNazivFormated>
  <DomainObject.Predmet.StrankaListNazivFormatedOIB>
    <izvorni_sadrzaj>
      <item>FINA Regionalni centar Osijek Podružnica  Vinkovci</item>
    </izvorni_sadrzaj>
    <derivirana_varijabla naziv="DomainObject.Predmet.StrankaListNazivFormatedOIB_1">
      <item>FINA Regionalni centar Osijek Podružnica  Vinkovci</item>
    </derivirana_varijabla>
  </DomainObject.Predmet.StrankaListNazivFormatedOIB>
  <DomainObject.Predmet.ProtuStrankaListFormated>
    <izvorni_sadrzaj>
      <item>VUČEDOLSKA GOLUBICA d.o.o. za turizam i ugostiteljstvo</item>
    </izvorni_sadrzaj>
    <derivirana_varijabla naziv="DomainObject.Predmet.ProtuStrankaListFormated_1">
      <item>VUČEDOLSKA GOLUBICA d.o.o. za turizam i ugostiteljstvo</item>
    </derivirana_varijabla>
  </DomainObject.Predmet.ProtuStrankaListFormated>
  <DomainObject.Predmet.ProtuStrankaListFormatedOIB>
    <izvorni_sadrzaj>
      <item>VUČEDOLSKA GOLUBICA d.o.o. za turizam i ugostiteljstvo, OIB 14836675024</item>
    </izvorni_sadrzaj>
    <derivirana_varijabla naziv="DomainObject.Predmet.ProtuStrankaListFormatedOIB_1">
      <item>VUČEDOLSKA GOLUBICA d.o.o. za turizam i ugostiteljstvo, OIB 14836675024</item>
    </derivirana_varijabla>
  </DomainObject.Predmet.ProtuStrankaListFormatedOIB>
  <DomainObject.Predmet.ProtuStrankaListFormatedWithAdress>
    <izvorni_sadrzaj>
      <item>VUČEDOLSKA GOLUBICA d.o.o. za turizam i ugostiteljstvo, Dr. Franje Tuđmana 19, Vukovar</item>
    </izvorni_sadrzaj>
    <derivirana_varijabla naziv="DomainObject.Predmet.ProtuStrankaListFormatedWithAdress_1">
      <item>VUČEDOLSKA GOLUBICA d.o.o. za turizam i ugostiteljstvo, Dr. Franje Tuđmana 19, Vukovar</item>
    </derivirana_varijabla>
  </DomainObject.Predmet.ProtuStrankaListFormatedWithAdress>
  <DomainObject.Predmet.ProtuStrankaListFormatedWithAdressOIB>
    <izvorni_sadrzaj>
      <item>VUČEDOLSKA GOLUBICA d.o.o. za turizam i ugostiteljstvo, OIB 14836675024, Dr. Franje Tuđmana 19, Vukovar</item>
    </izvorni_sadrzaj>
    <derivirana_varijabla naziv="DomainObject.Predmet.ProtuStrankaListFormatedWithAdressOIB_1">
      <item>VUČEDOLSKA GOLUBICA d.o.o. za turizam i ugostiteljstvo, OIB 14836675024, Dr. Franje Tuđmana 19, Vukovar</item>
    </derivirana_varijabla>
  </DomainObject.Predmet.ProtuStrankaListFormatedWithAdressOIB>
  <DomainObject.Predmet.ProtuStrankaListNazivFormated>
    <izvorni_sadrzaj>
      <item>VUČEDOLSKA GOLUBICA d.o.o. za turizam i ugostiteljstvo</item>
    </izvorni_sadrzaj>
    <derivirana_varijabla naziv="DomainObject.Predmet.ProtuStrankaListNazivFormated_1">
      <item>VUČEDOLSKA GOLUBICA d.o.o. za turizam i ugostiteljstvo</item>
    </derivirana_varijabla>
  </DomainObject.Predmet.ProtuStrankaListNazivFormated>
  <DomainObject.Predmet.ProtuStrankaListNazivFormatedOIB>
    <izvorni_sadrzaj>
      <item>VUČEDOLSKA GOLUBICA d.o.o. za turizam i ugostiteljstvo, OIB 14836675024</item>
    </izvorni_sadrzaj>
    <derivirana_varijabla naziv="DomainObject.Predmet.ProtuStrankaListNazivFormatedOIB_1">
      <item>VUČEDOLSKA GOLUBICA d.o.o. za turizam i ugostiteljstvo, OIB 14836675024</item>
    </derivirana_varijabla>
  </DomainObject.Predmet.ProtuStrankaListNazivFormatedOIB>
  <DomainObject.Predmet.OstaliListFormated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OstaliListFormated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OstaliListFormated>
  <DomainObject.Predmet.OstaliListFormated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izvorni_sadrzaj>
    <derivirana_varijabla naziv="DomainObject.Predmet.OstaliListFormated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derivirana_varijabla>
  </DomainObject.Predmet.OstaliListFormatedOIB>
  <DomainObject.Predmet.OstaliListFormatedWithAdress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usluge, Kardinala Alojzija Stepinca 54, 32000 Vukovar</item>
      <item>Diana Tošić, A.Stepinca 54, 32000 Vukovar</item>
      <item>RH MF Porezna uprava Vukovar, bb, 32000 Vukovar</item>
      <item>VUKOVARSKI POLJOPRIVREDNO INDUSTRIJSKI KOMBINAT d.d., Sajmište 113 c, 32000 Vukovar</item>
      <item>Miljenka Crnjac, Trg hrvatskih branitelja, 32000 Vukovar</item>
      <item>Nada Gagro, Glagoljaška 52, 32100 Vinkovci</item>
    </izvorni_sadrzaj>
    <derivirana_varijabla naziv="DomainObject.Predmet.OstaliListFormatedWithAdress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usluge, Kardinala Alojzija Stepinca 54, 32000 Vukovar</item>
      <item>Diana Tošić, A.Stepinca 54, 32000 Vukovar</item>
      <item>RH MF Porezna uprava Vukovar, bb, 32000 Vukovar</item>
      <item>VUKOVARSKI POLJOPRIVREDNO INDUSTRIJSKI KOMBINAT d.d., Sajmište 113 c, 32000 Vukovar</item>
      <item>Miljenka Crnjac, Trg hrvatskih branitelja, 32000 Vukovar</item>
      <item>Nada Gagro, Glagoljaška 52, 32100 Vinkovci</item>
    </derivirana_varijabla>
  </DomainObject.Predmet.OstaliListFormatedWithAdress>
  <DomainObject.Predmet.OstaliListFormatedWithAdress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 32000 Vukovar</item>
      <item>Diana Tošić, A.Stepinca 54, 32000 Vukovar</item>
      <item>RH MF Porezna uprava Vukovar, bb, 32000 Vukovar</item>
      <item>VUKOVARSKI POLJOPRIVREDNO INDUSTRIJSKI KOMBINAT d.d., OIB 06849543412, Sajmište 113 c, 32000 Vukovar</item>
      <item>Miljenka Crnjac, OIB 86778686779, Trg hrvatskih branitelja, 32000 Vukovar</item>
      <item>Nada Gagro, OIB 04212100945, Glagoljaška 52, 32100 Vinkovci</item>
    </izvorni_sadrzaj>
    <derivirana_varijabla naziv="DomainObject.Predmet.OstaliListFormatedWithAdress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 32000 Vukovar</item>
      <item>Diana Tošić, A.Stepinca 54, 32000 Vukovar</item>
      <item>RH MF Porezna uprava Vukovar, bb, 32000 Vukovar</item>
      <item>VUKOVARSKI POLJOPRIVREDNO INDUSTRIJSKI KOMBINAT d.d., OIB 06849543412, Sajmište 113 c, 32000 Vukovar</item>
      <item>Miljenka Crnjac, OIB 86778686779, Trg hrvatskih branitelja, 32000 Vukovar</item>
      <item>Nada Gagro, OIB 04212100945, Glagoljaška 52, 32100 Vinkovci</item>
    </derivirana_varijabla>
  </DomainObject.Predmet.OstaliListFormatedWithAdressOIB>
  <DomainObject.Predmet.OstaliListNazivFormated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OstaliListNazivFormated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OstaliListNazivFormated>
  <DomainObject.Predmet.OstaliListNazivFormated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izvorni_sadrzaj>
    <derivirana_varijabla naziv="DomainObject.Predmet.OstaliListNazivFormated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 Podružnica  Vinkovci</izvorni_sadrzaj>
    <derivirana_varijabla naziv="DomainObject.Predmet.StrankaIDrugi_1">FINA Regionalni centar Osijek Podružnica  Vinkovci</derivirana_varijabla>
  </DomainObject.Predmet.StrankaIDrugi>
  <DomainObject.Predmet.ProtustrankaIDrugi>
    <izvorni_sadrzaj>VUČEDOLSKA GOLUBICA d.o.o. za turizam i ugostiteljstvo</izvorni_sadrzaj>
    <derivirana_varijabla naziv="DomainObject.Predmet.ProtustrankaIDrugi_1">VUČEDOLSKA GOLUBICA d.o.o. za turizam i ugostiteljstvo</derivirana_varijabla>
  </DomainObject.Predmet.ProtustrankaIDrugi>
  <DomainObject.Predmet.StrankaIDrugiAdressOIB>
    <izvorni_sadrzaj>FINA Regionalni centar Osijek Podružnica  Vinkovci</izvorni_sadrzaj>
    <derivirana_varijabla naziv="DomainObject.Predmet.StrankaIDrugiAdressOIB_1">FINA Regionalni centar Osijek Podružnica  Vinkovci</derivirana_varijabla>
  </DomainObject.Predmet.StrankaIDrugiAdressOIB>
  <DomainObject.Predmet.ProtustrankaIDrugiAdressOIB>
    <izvorni_sadrzaj>VUČEDOLSKA GOLUBICA d.o.o. za turizam i ugostiteljstvo, OIB 14836675024, Dr. Franje Tuđmana 19, Vukovar</izvorni_sadrzaj>
    <derivirana_varijabla naziv="DomainObject.Predmet.ProtustrankaIDrugiAdressOIB_1">VUČEDOLSKA GOLUBICA d.o.o. za turizam i ugostiteljstvo, OIB 14836675024, Dr. Franje Tuđmana 19,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 Podružnica  Vinkovci</item>
      <item>VUČEDOLSKA GOLUBICA d.o.o. za turizam i ugostiteljstvo</item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SudioniciListNaziv_1">
      <item>FINA Regionalni centar Osijek Podružnica  Vinkovci</item>
      <item>VUČEDOLSKA GOLUBICA d.o.o. za turizam i ugostiteljstvo</item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SudioniciListNaziv>
  <DomainObject.Predmet.SudioniciListAdressOIB>
    <izvorni_sadrzaj>
      <item>FINA Regionalni centar Osijek Podružnica  Vinkovci</item>
      <item>VUČEDOLSKA GOLUBICA d.o.o. za turizam i ugostiteljstvo, OIB 14836675024, Dr. Franje Tuđmana 19,Vukovar</item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54,32000 Vukovar</item>
      <item>Diana Tošić, A.Stepinca 54,32000 Vukovar</item>
      <item>RH MF Porezna uprava Vukovar, bb,32000 Vukovar</item>
      <item>VUKOVARSKI POLJOPRIVREDNO INDUSTRIJSKI KOMBINAT d.d., OIB 06849543412, Sajmište 113 c,32000 Vukovar</item>
      <item>Miljenka Crnjac, OIB 86778686779, Trg hrvatskih branitelja,32000 Vukovar</item>
      <item>Nada Gagro, OIB 04212100945, Glagoljaška 52,32100 Vinkovci</item>
    </izvorni_sadrzaj>
    <derivirana_varijabla naziv="DomainObject.Predmet.SudioniciListAdressOIB_1">
      <item>FINA Regionalni centar Osijek Podružnica  Vinkovci</item>
      <item>VUČEDOLSKA GOLUBICA d.o.o. za turizam i ugostiteljstvo, OIB 14836675024, Dr. Franje Tuđmana 19,Vukovar</item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54,32000 Vukovar</item>
      <item>Diana Tošić, A.Stepinca 54,32000 Vukovar</item>
      <item>RH MF Porezna uprava Vukovar, bb,32000 Vukovar</item>
      <item>VUKOVARSKI POLJOPRIVREDNO INDUSTRIJSKI KOMBINAT d.d., OIB 06849543412, Sajmište 113 c,32000 Vukovar</item>
      <item>Miljenka Crnjac, OIB 86778686779, Trg hrvatskih branitelja,32000 Vukovar</item>
      <item>Nada Gagro, OIB 04212100945, Glagoljaška 52,32100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14836675024</item>
      <item>, OIB 81085118009</item>
      <item>, OIB null</item>
      <item>, OIB null</item>
      <item>, OIB null</item>
      <item>, OIB null</item>
      <item>, OIB 64546066176</item>
      <item>, OIB 99763741382</item>
      <item>, OIB null</item>
      <item>, OIB null</item>
      <item>, OIB 06849543412</item>
      <item>, OIB 86778686779</item>
      <item>, OIB 04212100945</item>
    </izvorni_sadrzaj>
    <derivirana_varijabla naziv="DomainObject.Predmet.SudioniciListNazivOIB_1">
      <item>, OIB null</item>
      <item>, OIB 14836675024</item>
      <item>, OIB 81085118009</item>
      <item>, OIB null</item>
      <item>, OIB null</item>
      <item>, OIB null</item>
      <item>, OIB null</item>
      <item>, OIB 64546066176</item>
      <item>, OIB 99763741382</item>
      <item>, OIB null</item>
      <item>, OIB null</item>
      <item>, OIB 06849543412</item>
      <item>, OIB 86778686779</item>
      <item>, OIB 04212100945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E7CEF2-90BC-4461-9381-8B111F376A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1026</properties:Words>
  <properties:Characters>5584</properties:Characters>
  <properties:Lines>156</properties:Lines>
  <properties:Paragraphs>64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7007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2017-01-23T07:28:00Z</dcterms:created>
  <dc:creator>Maja Kocijan</dc:creator>
  <cp:lastModifiedBy>Maja Kocijan</cp:lastModifiedBy>
  <cp:lastPrinted>2016-10-12T10:49:00Z</cp:lastPrinted>
  <dcterms:modified xmlns:xsi="http://www.w3.org/2001/XMLSchema-instance" xsi:type="dcterms:W3CDTF">2017-01-23T07:29:00Z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