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e7fa" w14:paraId="ff9e7fa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Područni ured Dalmacija,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>KERAMIKA DOM d.o.o., Zadar, Put Murvice 44/A,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>90824133798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 xml:space="preserve">Nikoli </w:t>
      </w:r>
      <w:proofErr w:type="spellStart"/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>Dokozi</w:t>
      </w:r>
      <w:proofErr w:type="spellEnd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, 1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676D24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 xml:space="preserve">Nikola </w:t>
      </w:r>
      <w:proofErr w:type="spellStart"/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>Dokoza</w:t>
      </w:r>
      <w:proofErr w:type="spellEnd"/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676D2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Nikola </w:t>
      </w:r>
      <w:proofErr w:type="spellStart"/>
      <w:r w:rsidR="00676D24">
        <w:rPr>
          <w:rFonts w:eastAsia="Times New Roman" w:hAnsi="Times New Roman" w:ascii="Times New Roman"/>
          <w:b/>
          <w:sz w:val="24"/>
          <w:szCs w:val="24"/>
          <w:lang w:eastAsia="hr-HR"/>
        </w:rPr>
        <w:t>Dokoza</w:t>
      </w:r>
      <w:proofErr w:type="spellEnd"/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nje</w:t>
      </w:r>
      <w:r w:rsidR="00465D10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A56E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 xml:space="preserve">Nikola </w:t>
      </w:r>
      <w:proofErr w:type="spellStart"/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>Dokoza</w:t>
      </w:r>
      <w:proofErr w:type="spellEnd"/>
      <w:r w:rsidR="00676D24">
        <w:rPr>
          <w:rFonts w:eastAsia="Times New Roman" w:hAnsi="Times New Roman" w:ascii="Times New Roman"/>
          <w:sz w:val="24"/>
          <w:szCs w:val="24"/>
          <w:lang w:eastAsia="hr-HR"/>
        </w:rPr>
        <w:t>, Put Murvice 44/A, Zadar,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852DC5" w:rsidP="00571970" w:rsidR="00852DC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 - ŽDO- Zadar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61CC6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10</w:t>
    </w:r>
    <w:r w:rsidR="00676D24">
      <w:rPr>
        <w:rFonts w:eastAsia="Times New Roman" w:hAnsi="Times New Roman" w:ascii="Times New Roman"/>
        <w:sz w:val="24"/>
        <w:szCs w:val="24"/>
        <w:lang w:eastAsia="hr-HR"/>
      </w:rPr>
      <w:t>4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10</w:t>
    </w:r>
    <w:r w:rsidR="00676D24">
      <w:rPr>
        <w:rFonts w:eastAsia="Times New Roman" w:hAnsi="Times New Roman" w:ascii="Times New Roman"/>
        <w:sz w:val="24"/>
        <w:szCs w:val="24"/>
        <w:lang w:eastAsia="hr-HR"/>
      </w:rPr>
      <w:t>4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0B76FF"/>
    <w:rsid w:val="00201BA5"/>
    <w:rsid w:val="002A56E8"/>
    <w:rsid w:val="00304690"/>
    <w:rsid w:val="00465D10"/>
    <w:rsid w:val="004A49DB"/>
    <w:rsid w:val="004F5F60"/>
    <w:rsid w:val="005368F4"/>
    <w:rsid w:val="00571970"/>
    <w:rsid w:val="005A2B76"/>
    <w:rsid w:val="005B7AEF"/>
    <w:rsid w:val="0063455C"/>
    <w:rsid w:val="00676D24"/>
    <w:rsid w:val="006E097B"/>
    <w:rsid w:val="00852DC5"/>
    <w:rsid w:val="008B4BAD"/>
    <w:rsid w:val="009539C9"/>
    <w:rsid w:val="00A10919"/>
    <w:rsid w:val="00A80590"/>
    <w:rsid w:val="00B87820"/>
    <w:rsid w:val="00BC566F"/>
    <w:rsid w:val="00BE5DF0"/>
    <w:rsid w:val="00C348E9"/>
    <w:rsid w:val="00C61CC6"/>
    <w:rsid w:val="00CC1073"/>
    <w:rsid w:val="00CE570F"/>
    <w:rsid w:val="00D039AA"/>
    <w:rsid w:val="00DB016B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1C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C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1CC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1C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1C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1C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C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1CC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1C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1C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Nikola Dokoza</izvorni_sadrzaj>
    <derivirana_varijabla naziv="DomainObject.Predmet.StrankaFormated_1">  FINA; Nikola Dokoza</derivirana_varijabla>
  </DomainObject.Predmet.StrankaFormated>
  <DomainObject.Predmet.StrankaFormatedOIB>
    <izvorni_sadrzaj>  FINA, OIB 85821130368; Nikola Dokoza, OIB 73854896890</izvorni_sadrzaj>
    <derivirana_varijabla naziv="DomainObject.Predmet.StrankaFormatedOIB_1">  FINA, OIB 85821130368; Nikola Dokoza, OIB 73854896890</derivirana_varijabla>
  </DomainObject.Predmet.StrankaFormatedOIB>
  <DomainObject.Predmet.StrankaFormatedWithAdress>
    <izvorni_sadrzaj> FINA; Nikola Dokoza, Put Murvice 44 A, 23000 Zadar</izvorni_sadrzaj>
    <derivirana_varijabla naziv="DomainObject.Predmet.StrankaFormatedWithAdress_1"> FINA; Nikola Dokoza, Put Murvice 44 A, 23000 Zadar</derivirana_varijabla>
  </DomainObject.Predmet.StrankaFormatedWithAdress>
  <DomainObject.Predmet.StrankaFormatedWithAdressOIB>
    <izvorni_sadrzaj> FINA, OIB 85821130368; Nikola Dokoza, OIB 73854896890, Put Murvice 44 A, 23000 Zadar</izvorni_sadrzaj>
    <derivirana_varijabla naziv="DomainObject.Predmet.StrankaFormatedWithAdressOIB_1"> FINA, OIB 85821130368; Nikola Dokoza, OIB 73854896890, Put Murvice 44 A, 23000 Zadar</derivirana_varijabla>
  </DomainObject.Predmet.StrankaFormatedWithAdressOIB>
  <DomainObject.Predmet.StrankaWithAdress>
    <izvorni_sadrzaj>FINA ,Nikola Dokoza Put Murvice 44 A,23000 Zadar</izvorni_sadrzaj>
    <derivirana_varijabla naziv="DomainObject.Predmet.StrankaWithAdress_1">FINA ,Nikola Dokoza Put Murvice 44 A,23000 Zadar</derivirana_varijabla>
  </DomainObject.Predmet.StrankaWithAdress>
  <DomainObject.Predmet.StrankaWithAdressOIB>
    <izvorni_sadrzaj>FINA, OIB 85821130368,Nikola Dokoza, OIB 73854896890, Put Murvice 44 A,23000 Zadar</izvorni_sadrzaj>
    <derivirana_varijabla naziv="DomainObject.Predmet.StrankaWithAdressOIB_1">FINA, OIB 85821130368,Nikola Dokoza, OIB 73854896890, Put Murvice 44 A,23000 Zadar</derivirana_varijabla>
  </DomainObject.Predmet.StrankaWithAdressOIB>
  <DomainObject.Predmet.StrankaNazivFormated>
    <izvorni_sadrzaj>FINA,Nikola Dokoza</izvorni_sadrzaj>
    <derivirana_varijabla naziv="DomainObject.Predmet.StrankaNazivFormated_1">FINA,Nikola Dokoza</derivirana_varijabla>
  </DomainObject.Predmet.StrankaNazivFormated>
  <DomainObject.Predmet.StrankaNazivFormatedOIB>
    <izvorni_sadrzaj>FINA, OIB 85821130368,Nikola Dokoza, OIB 73854896890</izvorni_sadrzaj>
    <derivirana_varijabla naziv="DomainObject.Predmet.StrankaNazivFormatedOIB_1">FINA, OIB 85821130368,Nikola Dokoza, OIB 73854896890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Nikola Dokoza</item>
    </izvorni_sadrzaj>
    <derivirana_varijabla naziv="DomainObject.Predmet.StrankaListFormated_1">
      <item>FINA</item>
      <item>Nikola Dokoza</item>
    </derivirana_varijabla>
  </DomainObject.Predmet.StrankaListFormated>
  <DomainObject.Predmet.StrankaListFormatedOIB>
    <izvorni_sadrzaj>
      <item>FINA, OIB 85821130368</item>
      <item>Nikola Dokoza, OIB 73854896890</item>
    </izvorni_sadrzaj>
    <derivirana_varijabla naziv="DomainObject.Predmet.StrankaListFormatedOIB_1">
      <item>FINA, OIB 85821130368</item>
      <item>Nikola Dokoza, OIB 73854896890</item>
    </derivirana_varijabla>
  </DomainObject.Predmet.StrankaListFormatedOIB>
  <DomainObject.Predmet.StrankaListFormatedWithAdress>
    <izvorni_sadrzaj>
      <item>FINA</item>
      <item>Nikola Dokoza, Put Murvice 44 A, 23000 Zadar</item>
    </izvorni_sadrzaj>
    <derivirana_varijabla naziv="DomainObject.Predmet.StrankaListFormatedWithAdress_1">
      <item>FINA</item>
      <item>Nikola Dokoza, Put Murvice 44 A, 23000 Zadar</item>
    </derivirana_varijabla>
  </DomainObject.Predmet.StrankaListFormatedWithAdress>
  <DomainObject.Predmet.StrankaListFormatedWithAdressOIB>
    <izvorni_sadrzaj>
      <item>FINA, OIB 85821130368</item>
      <item>Nikola Dokoza, OIB 73854896890, Put Murvice 44 A, 23000 Zadar</item>
    </izvorni_sadrzaj>
    <derivirana_varijabla naziv="DomainObject.Predmet.StrankaListFormatedWithAdressOIB_1">
      <item>FINA, OIB 85821130368</item>
      <item>Nikola Dokoza, OIB 73854896890, Put Murvice 44 A, 23000 Zadar</item>
    </derivirana_varijabla>
  </DomainObject.Predmet.StrankaListFormatedWithAdressOIB>
  <DomainObject.Predmet.StrankaListNazivFormated>
    <izvorni_sadrzaj>
      <item>FINA</item>
      <item>Nikola Dokoza</item>
    </izvorni_sadrzaj>
    <derivirana_varijabla naziv="DomainObject.Predmet.StrankaListNazivFormated_1">
      <item>FINA</item>
      <item>Nikola Dokoza</item>
    </derivirana_varijabla>
  </DomainObject.Predmet.StrankaListNazivFormated>
  <DomainObject.Predmet.StrankaListNazivFormatedOIB>
    <izvorni_sadrzaj>
      <item>FINA, OIB 85821130368</item>
      <item>Nikola Dokoza, OIB 73854896890</item>
    </izvorni_sadrzaj>
    <derivirana_varijabla naziv="DomainObject.Predmet.StrankaListNazivFormatedOIB_1">
      <item>FINA, OIB 85821130368</item>
      <item>Nikola Dokoza, OIB 73854896890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  <item>Nikola Dokoza</item>
    </izvorni_sadrzaj>
    <derivirana_varijabla naziv="DomainObject.Predmet.SudioniciListNaziv_1">
      <item>FINA</item>
      <item>KERAMIKA DOM društvo s ograničenom odgovornošću za trgovinu i turizam</item>
      <item>Nikola Dokoza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  <item>Nikola Dokoza, OIB 73854896890, Put Murvice 44 A,23000 Zadar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  <item>, OIB 73854896890</item>
    </izvorni_sadrzaj>
    <derivirana_varijabla naziv="DomainObject.Predmet.SudioniciListNazivOIB_1">
      <item>, OIB 85821130368</item>
      <item>, OIB 90824133798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1783</properties:Characters>
  <properties:Lines>52</properties:Lines>
  <properties:Paragraphs>20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2018-05-16T11:17:00Z</cp:lastPrinted>
  <dcterms:modified xmlns:xsi="http://www.w3.org/2001/XMLSchema-instance" xsi:type="dcterms:W3CDTF">2018-05-16T11:34:00Z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(3.St-104-2018 KERAMIKA DOM preth.post..docx)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