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8835" w14:paraId="3e68835" w:rsidRDefault="009236B9" w:rsidP="009236B9" w:rsidR="00E741B0" w:rsidRPr="003923B3">
      <w:pPr>
        <w:jc w:val="both"/>
        <w15:collapsed w:val="false"/>
        <w:rPr>
          <w:b/>
        </w:rPr>
      </w:pPr>
      <w:bookmarkStart w:name="_GoBack" w:id="0"/>
      <w:bookmarkEnd w:id="0"/>
      <w:r w:rsidRPr="003923B3">
        <w:rPr>
          <w:b/>
        </w:rPr>
        <w:t xml:space="preserve">               </w:t>
      </w:r>
      <w:r w:rsidR="003923B3" w:rsidRPr="003923B3">
        <w:rPr>
          <w:b/>
        </w:rPr>
        <w:t xml:space="preserve">                    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49E" w:rsidR="000B0926" w:rsidRPr="003923B3">
        <w:tc>
          <w:tcPr>
            <w:tcW w:type="dxa" w:w="3060"/>
          </w:tcPr>
          <w:p w:rsidRDefault="006F6922" w:rsidR="006F6922" w:rsidRPr="003923B3">
            <w:r w:rsidRPr="003923B3">
              <w:rPr>
                <w:noProof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B0926" w:rsidP="003923B3" w:rsidR="003923B3" w:rsidRPr="003923B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3923B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0B0926" w:rsidP="003923B3" w:rsidR="000B0926" w:rsidRPr="003923B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3923B3">
              <w:rPr>
                <w:b w:val="false"/>
                <w:sz w:val="24"/>
                <w:szCs w:val="24"/>
              </w:rPr>
              <w:t>Trgovački sud u Zagrebu</w:t>
            </w:r>
          </w:p>
          <w:p w:rsidRDefault="000B0926" w:rsidP="003923B3" w:rsidR="000B0926" w:rsidRPr="003923B3">
            <w:r w:rsidRPr="003923B3">
              <w:t>Zagreb, Amruševa 2/II</w:t>
            </w:r>
          </w:p>
        </w:tc>
      </w:tr>
    </w:tbl>
    <w:p w:rsidRDefault="000B0926" w:rsidP="000B0926" w:rsidR="000B0926" w:rsidRPr="003923B3">
      <w:pPr>
        <w:jc w:val="right"/>
        <w:rPr>
          <w:b/>
        </w:rPr>
      </w:pPr>
    </w:p>
    <w:p w:rsidRDefault="000B0926" w:rsidP="000B0926" w:rsidR="000B0926" w:rsidRPr="003923B3">
      <w:pPr>
        <w:jc w:val="right"/>
        <w:rPr>
          <w:lang w:val="pt-BR"/>
        </w:rPr>
      </w:pPr>
      <w:r w:rsidRPr="003923B3">
        <w:rPr>
          <w:b/>
        </w:rPr>
        <w:tab/>
      </w:r>
      <w:r w:rsidRPr="003923B3">
        <w:rPr>
          <w:b/>
        </w:rPr>
        <w:tab/>
      </w:r>
      <w:r w:rsidRPr="003923B3">
        <w:rPr>
          <w:b/>
        </w:rPr>
        <w:tab/>
      </w:r>
      <w:r w:rsidRPr="003923B3">
        <w:t xml:space="preserve">      </w:t>
      </w:r>
      <w:r w:rsidRPr="003923B3">
        <w:rPr>
          <w:lang w:val="pt-BR"/>
        </w:rPr>
        <w:t xml:space="preserve">                                       </w:t>
      </w:r>
    </w:p>
    <w:p w:rsidRDefault="000B0926" w:rsidP="000B0926" w:rsidR="000B0926" w:rsidRPr="003923B3">
      <w:pPr>
        <w:jc w:val="center"/>
        <w:rPr>
          <w:lang w:val="pt-BR"/>
        </w:rPr>
      </w:pPr>
      <w:r w:rsidRPr="003923B3">
        <w:rPr>
          <w:lang w:val="pt-BR"/>
        </w:rPr>
        <w:t>R E P U B L I K A  H R V A T S K A</w:t>
      </w:r>
    </w:p>
    <w:p w:rsidRDefault="000B0926" w:rsidP="000B0926" w:rsidR="000B0926" w:rsidRPr="003923B3">
      <w:pPr>
        <w:jc w:val="center"/>
        <w:rPr>
          <w:b/>
        </w:rPr>
      </w:pPr>
    </w:p>
    <w:p w:rsidRDefault="000B0926" w:rsidP="000B0926" w:rsidR="000B0926" w:rsidRPr="003923B3">
      <w:pPr>
        <w:jc w:val="center"/>
      </w:pPr>
      <w:r w:rsidRPr="003923B3">
        <w:t>Z A K LJ U Č A K</w:t>
      </w:r>
    </w:p>
    <w:p w:rsidRDefault="000B0926" w:rsidP="000B0926" w:rsidR="000B0926" w:rsidRPr="003923B3">
      <w:pPr>
        <w:jc w:val="center"/>
        <w:rPr>
          <w:lang w:val="pt-BR"/>
        </w:rPr>
      </w:pPr>
    </w:p>
    <w:p w:rsidRDefault="000B0926" w:rsidP="000B0926" w:rsidR="000B0926">
      <w:pPr>
        <w:jc w:val="both"/>
        <w:rPr>
          <w:lang w:val="pt-BR"/>
        </w:rPr>
      </w:pPr>
      <w:r w:rsidRPr="003923B3">
        <w:rPr>
          <w:lang w:val="pt-BR"/>
        </w:rPr>
        <w:t>Trgovački sud u Zagrebu, po sucu pojedincu Nikoli Ribariću, kao stečajnom sucu, u stečajnom predmetu nad stečajnim dužnikom ŠIMECKI-TRGOVINA d.o.o. u stečaju, Zagreb, Vlaška 126, MBS: 080101294, OIB: 07897444082</w:t>
      </w:r>
      <w:r w:rsidRPr="003923B3">
        <w:t>,</w:t>
      </w:r>
      <w:r w:rsidRPr="003923B3">
        <w:rPr>
          <w:lang w:val="pt-BR"/>
        </w:rPr>
        <w:t xml:space="preserve"> dana </w:t>
      </w:r>
      <w:r w:rsidR="009E4BDD" w:rsidRPr="003923B3">
        <w:rPr>
          <w:lang w:val="pt-BR"/>
        </w:rPr>
        <w:t>9</w:t>
      </w:r>
      <w:r w:rsidRPr="003923B3">
        <w:rPr>
          <w:lang w:val="pt-BR"/>
        </w:rPr>
        <w:t>.</w:t>
      </w:r>
      <w:r w:rsidR="009E4BDD" w:rsidRPr="003923B3">
        <w:rPr>
          <w:lang w:val="pt-BR"/>
        </w:rPr>
        <w:t xml:space="preserve"> svibnja </w:t>
      </w:r>
      <w:r w:rsidRPr="003923B3">
        <w:rPr>
          <w:lang w:val="pt-BR"/>
        </w:rPr>
        <w:t>201</w:t>
      </w:r>
      <w:r w:rsidR="009E4BDD" w:rsidRPr="003923B3">
        <w:rPr>
          <w:lang w:val="pt-BR"/>
        </w:rPr>
        <w:t>9</w:t>
      </w:r>
      <w:r w:rsidRPr="003923B3">
        <w:rPr>
          <w:lang w:val="pt-BR"/>
        </w:rPr>
        <w:t>.,</w:t>
      </w:r>
    </w:p>
    <w:p w:rsidRDefault="003923B3" w:rsidP="000B0926" w:rsidR="003923B3" w:rsidRPr="003923B3">
      <w:pPr>
        <w:jc w:val="both"/>
        <w:rPr>
          <w:lang w:val="pt-BR"/>
        </w:rPr>
      </w:pPr>
    </w:p>
    <w:p w:rsidRDefault="000B0926" w:rsidP="000B0926" w:rsidR="000B0926" w:rsidRPr="003923B3">
      <w:pPr>
        <w:jc w:val="both"/>
      </w:pPr>
      <w:r w:rsidRPr="003923B3">
        <w:t xml:space="preserve">  </w:t>
      </w:r>
    </w:p>
    <w:p w:rsidRDefault="009236B9" w:rsidP="009236B9" w:rsidR="009236B9" w:rsidRPr="003923B3">
      <w:pPr>
        <w:jc w:val="both"/>
      </w:pPr>
      <w:r w:rsidRPr="003923B3">
        <w:tab/>
      </w:r>
      <w:r w:rsidRPr="003923B3">
        <w:tab/>
      </w:r>
      <w:r w:rsidRPr="003923B3">
        <w:tab/>
      </w:r>
      <w:r w:rsidRPr="003923B3">
        <w:tab/>
      </w:r>
      <w:r w:rsidRPr="003923B3">
        <w:tab/>
        <w:t xml:space="preserve">z a k  l j u č i o  j e </w:t>
      </w:r>
      <w:r w:rsidRPr="003923B3">
        <w:tab/>
      </w:r>
    </w:p>
    <w:p w:rsidRDefault="009236B9" w:rsidP="009236B9" w:rsidR="009236B9" w:rsidRPr="003923B3">
      <w:pPr>
        <w:jc w:val="both"/>
        <w:rPr>
          <w:b/>
        </w:rPr>
      </w:pPr>
      <w:r w:rsidRPr="003923B3">
        <w:rPr>
          <w:b/>
        </w:rPr>
        <w:tab/>
      </w:r>
      <w:r w:rsidRPr="003923B3">
        <w:rPr>
          <w:b/>
        </w:rPr>
        <w:tab/>
      </w:r>
      <w:r w:rsidRPr="003923B3">
        <w:rPr>
          <w:b/>
        </w:rPr>
        <w:tab/>
      </w:r>
      <w:r w:rsidRPr="003923B3">
        <w:rPr>
          <w:b/>
        </w:rPr>
        <w:tab/>
      </w:r>
    </w:p>
    <w:p w:rsidRDefault="009236B9" w:rsidP="009E4BDD" w:rsidR="009E4BDD" w:rsidRPr="003923B3">
      <w:pPr>
        <w:jc w:val="both"/>
      </w:pPr>
      <w:r w:rsidRPr="003923B3">
        <w:rPr>
          <w:b/>
        </w:rPr>
        <w:t>I</w:t>
      </w:r>
      <w:r w:rsidRPr="003923B3">
        <w:t xml:space="preserve"> </w:t>
      </w:r>
      <w:r w:rsidRPr="003923B3">
        <w:tab/>
      </w:r>
      <w:r w:rsidRPr="003923B3">
        <w:rPr>
          <w:b/>
        </w:rPr>
        <w:t xml:space="preserve">Određuje se ročište </w:t>
      </w:r>
      <w:r w:rsidR="003C7C8B" w:rsidRPr="003923B3">
        <w:rPr>
          <w:b/>
        </w:rPr>
        <w:t>za diobu kupovnine</w:t>
      </w:r>
      <w:r w:rsidR="003C7C8B" w:rsidRPr="003923B3">
        <w:t xml:space="preserve"> za </w:t>
      </w:r>
      <w:r w:rsidR="009E4BDD" w:rsidRPr="003923B3">
        <w:t>n</w:t>
      </w:r>
      <w:r w:rsidR="005956F3" w:rsidRPr="003923B3">
        <w:t xml:space="preserve">ekretnine </w:t>
      </w:r>
      <w:r w:rsidR="009E4BDD" w:rsidRPr="003923B3">
        <w:t>upisane u zemljišnim knjigama Zemljišnoknjižnog odjela Križevci, Općinskog suda u Bjelovaru i to:</w:t>
      </w:r>
    </w:p>
    <w:p w:rsidRDefault="009E4BDD" w:rsidP="009E4BDD" w:rsidR="009E4BDD" w:rsidRPr="003923B3">
      <w:pPr>
        <w:jc w:val="both"/>
      </w:pPr>
    </w:p>
    <w:p w:rsidRDefault="009E4BDD" w:rsidP="0025696C" w:rsidR="009E4BDD" w:rsidRPr="003923B3">
      <w:pPr>
        <w:pStyle w:val="Odlomakpopisa"/>
        <w:numPr>
          <w:ilvl w:val="0"/>
          <w:numId w:val="9"/>
        </w:numPr>
        <w:jc w:val="both"/>
      </w:pPr>
      <w:r w:rsidRPr="003923B3">
        <w:t>k.č.br: 1075/1, ZGRADA NEMČIĆEV TRG, površine 402 m2, sve upisano u zk.ul. broj: 7707 k.o. Križevci i to</w:t>
      </w:r>
    </w:p>
    <w:p w:rsidRDefault="009E4BDD" w:rsidP="009E4BDD" w:rsidR="009E4BDD" w:rsidRPr="003923B3">
      <w:pPr>
        <w:jc w:val="both"/>
      </w:pPr>
    </w:p>
    <w:p w:rsidRDefault="009E4BDD" w:rsidP="009E4BDD" w:rsidR="009E4BDD" w:rsidRPr="003923B3">
      <w:pPr>
        <w:jc w:val="both"/>
      </w:pPr>
      <w:r w:rsidRPr="003923B3">
        <w:t xml:space="preserve">zemljišno knjižno tijelo upisano na listu A (Posjedovnica) pod II </w:t>
      </w:r>
    </w:p>
    <w:p w:rsidRDefault="009E4BDD" w:rsidP="009E4BDD" w:rsidR="009E4BDD" w:rsidRPr="003923B3">
      <w:pPr>
        <w:jc w:val="both"/>
      </w:pPr>
    </w:p>
    <w:p w:rsidRDefault="009E4BDD" w:rsidP="009E4BDD" w:rsidR="009E4BDD" w:rsidRPr="003923B3">
      <w:pPr>
        <w:jc w:val="both"/>
      </w:pPr>
      <w:r w:rsidRPr="003923B3">
        <w:t>POSLOVNI PROSTOR 1. U ULIČNOM JUGOZAPADNOM DIJELU GRAĐEVINE SA ULAZOM SA NEMČIĆEVOG TRGA, KOJI SE SASTOJI OD ČETIRI PROSTORIJE OZNAČENE BROJEVIMA 1, 2, 3, 4 SA UKUPNO 85,55 M2 ODNOSNO 9,48 % POVRŠINE GRAĐEVINE</w:t>
      </w:r>
    </w:p>
    <w:p w:rsidRDefault="009E4BDD" w:rsidP="009E4BDD" w:rsidR="009E4BDD" w:rsidRPr="003923B3">
      <w:pPr>
        <w:jc w:val="both"/>
        <w:rPr>
          <w:color w:val="FF0000"/>
        </w:rPr>
      </w:pPr>
      <w:r w:rsidRPr="003923B3">
        <w:rPr>
          <w:color w:val="FF0000"/>
        </w:rPr>
        <w:t xml:space="preserve"> </w:t>
      </w:r>
    </w:p>
    <w:p w:rsidRDefault="00E6513C" w:rsidP="009550F9" w:rsidR="00E6513C" w:rsidRPr="003923B3">
      <w:pPr>
        <w:pStyle w:val="Odlomakpopisa"/>
        <w:ind w:left="0"/>
        <w:jc w:val="both"/>
      </w:pPr>
      <w:r w:rsidRPr="003923B3">
        <w:t xml:space="preserve">dosuđene kupcu </w:t>
      </w:r>
      <w:r w:rsidR="009550F9" w:rsidRPr="003923B3">
        <w:t xml:space="preserve">TERRA FIRMA d.d., Budmanijeva 3, OIB: 22198253360, </w:t>
      </w:r>
      <w:r w:rsidRPr="003923B3">
        <w:t xml:space="preserve">za iznos od </w:t>
      </w:r>
      <w:r w:rsidR="009550F9" w:rsidRPr="003923B3">
        <w:t xml:space="preserve">298.000,00 </w:t>
      </w:r>
      <w:r w:rsidRPr="003923B3">
        <w:t>kuna.</w:t>
      </w:r>
    </w:p>
    <w:p w:rsidRDefault="000B0926" w:rsidP="00E6513C" w:rsidR="000B0926" w:rsidRPr="003923B3">
      <w:pPr>
        <w:ind w:firstLine="680"/>
        <w:jc w:val="both"/>
        <w:rPr>
          <w:b/>
          <w:bCs/>
          <w:color w:val="000000"/>
        </w:rPr>
      </w:pPr>
    </w:p>
    <w:p w:rsidRDefault="009E4BDD" w:rsidP="009E4BDD" w:rsidR="009E4BDD" w:rsidRPr="003923B3">
      <w:pPr>
        <w:ind w:firstLine="680"/>
        <w:jc w:val="both"/>
      </w:pPr>
      <w:r w:rsidRPr="003923B3">
        <w:t>Na nekretni je upisano razlučno pravo za korist vjerovnika:</w:t>
      </w:r>
    </w:p>
    <w:p w:rsidRDefault="009E4BDD" w:rsidP="009E4BDD" w:rsidR="009E4BDD" w:rsidRPr="003923B3">
      <w:pPr>
        <w:pStyle w:val="Odlomakpopisa"/>
        <w:numPr>
          <w:ilvl w:val="0"/>
          <w:numId w:val="6"/>
        </w:numPr>
      </w:pPr>
      <w:r w:rsidRPr="003923B3">
        <w:rPr>
          <w:bCs/>
        </w:rPr>
        <w:t xml:space="preserve">    CROATIA BANKA D.D. ZAGREB, OIB: 32247795989, ZAGREB,    </w:t>
      </w:r>
    </w:p>
    <w:p w:rsidRDefault="009E4BDD" w:rsidP="009E4BDD" w:rsidR="009E4BDD" w:rsidRPr="003923B3">
      <w:pPr>
        <w:pStyle w:val="Odlomakpopisa"/>
        <w:ind w:left="1068"/>
      </w:pPr>
      <w:r w:rsidRPr="003923B3">
        <w:rPr>
          <w:bCs/>
        </w:rPr>
        <w:t xml:space="preserve">    KVATERNIKOV TRG 9</w:t>
      </w:r>
    </w:p>
    <w:p w:rsidRDefault="006F6922" w:rsidP="0025696C" w:rsidR="006F6922" w:rsidRPr="003923B3">
      <w:pPr>
        <w:tabs>
          <w:tab w:pos="360" w:val="left"/>
        </w:tabs>
        <w:jc w:val="both"/>
      </w:pPr>
    </w:p>
    <w:p w:rsidRDefault="009236B9" w:rsidP="009236B9" w:rsidR="00751F93" w:rsidRPr="003923B3">
      <w:pPr>
        <w:tabs>
          <w:tab w:pos="360" w:val="left"/>
        </w:tabs>
        <w:ind w:left="360"/>
        <w:jc w:val="both"/>
      </w:pPr>
      <w:r w:rsidRPr="003923B3">
        <w:t xml:space="preserve">za dan </w:t>
      </w:r>
    </w:p>
    <w:p w:rsidRDefault="00751F93" w:rsidP="009236B9" w:rsidR="00751F93" w:rsidRPr="003923B3">
      <w:pPr>
        <w:tabs>
          <w:tab w:pos="360" w:val="left"/>
        </w:tabs>
        <w:ind w:left="360"/>
        <w:jc w:val="both"/>
      </w:pPr>
    </w:p>
    <w:p w:rsidRDefault="00BB1D52" w:rsidP="00BB1D52" w:rsidR="009236B9" w:rsidRPr="003923B3">
      <w:pPr>
        <w:pStyle w:val="Odlomakpopisa"/>
        <w:numPr>
          <w:ilvl w:val="0"/>
          <w:numId w:val="7"/>
        </w:numPr>
        <w:tabs>
          <w:tab w:pos="360" w:val="left"/>
        </w:tabs>
        <w:jc w:val="both"/>
        <w:rPr>
          <w:b/>
        </w:rPr>
      </w:pPr>
      <w:r w:rsidRPr="003923B3">
        <w:rPr>
          <w:b/>
        </w:rPr>
        <w:t>svibnja</w:t>
      </w:r>
      <w:r w:rsidR="00E741B0" w:rsidRPr="003923B3">
        <w:rPr>
          <w:b/>
        </w:rPr>
        <w:t xml:space="preserve"> 201</w:t>
      </w:r>
      <w:r w:rsidRPr="003923B3">
        <w:rPr>
          <w:b/>
        </w:rPr>
        <w:t>9</w:t>
      </w:r>
      <w:r w:rsidR="00E741B0" w:rsidRPr="003923B3">
        <w:rPr>
          <w:b/>
        </w:rPr>
        <w:t xml:space="preserve">. </w:t>
      </w:r>
      <w:r w:rsidR="009236B9" w:rsidRPr="003923B3">
        <w:rPr>
          <w:b/>
        </w:rPr>
        <w:t xml:space="preserve">u </w:t>
      </w:r>
      <w:r w:rsidR="000B0926" w:rsidRPr="003923B3">
        <w:rPr>
          <w:b/>
        </w:rPr>
        <w:t>10,</w:t>
      </w:r>
      <w:r w:rsidRPr="003923B3">
        <w:rPr>
          <w:b/>
        </w:rPr>
        <w:t>0</w:t>
      </w:r>
      <w:r w:rsidR="00E6513C" w:rsidRPr="003923B3">
        <w:rPr>
          <w:b/>
        </w:rPr>
        <w:t>0</w:t>
      </w:r>
      <w:r w:rsidR="009236B9" w:rsidRPr="003923B3">
        <w:rPr>
          <w:b/>
        </w:rPr>
        <w:t xml:space="preserve"> sati, soba 82/II, ovog suda.</w:t>
      </w:r>
    </w:p>
    <w:p w:rsidRDefault="009236B9" w:rsidP="009236B9" w:rsidR="009236B9" w:rsidRPr="003923B3">
      <w:pPr>
        <w:tabs>
          <w:tab w:pos="360" w:val="left"/>
        </w:tabs>
        <w:ind w:left="360"/>
        <w:jc w:val="both"/>
      </w:pPr>
    </w:p>
    <w:p w:rsidRDefault="009236B9" w:rsidP="009236B9" w:rsidR="009236B9" w:rsidRPr="003923B3">
      <w:pPr>
        <w:tabs>
          <w:tab w:pos="360" w:val="left"/>
        </w:tabs>
        <w:ind w:left="360"/>
        <w:jc w:val="both"/>
      </w:pPr>
      <w:r w:rsidRPr="003923B3">
        <w:t>Na ročište se dostavom ovog zaključka pozivaju:</w:t>
      </w:r>
    </w:p>
    <w:p w:rsidRDefault="009236B9" w:rsidP="009236B9" w:rsidR="009236B9" w:rsidRPr="003923B3">
      <w:pPr>
        <w:tabs>
          <w:tab w:pos="360" w:val="left"/>
        </w:tabs>
        <w:ind w:left="360"/>
        <w:jc w:val="both"/>
      </w:pPr>
      <w:r w:rsidRPr="003923B3">
        <w:t>-</w:t>
      </w:r>
      <w:r w:rsidR="0025696C">
        <w:t xml:space="preserve"> </w:t>
      </w:r>
      <w:r w:rsidRPr="003923B3">
        <w:t xml:space="preserve">Stečajni upravitelj </w:t>
      </w:r>
      <w:r w:rsidR="000B0926" w:rsidRPr="003923B3">
        <w:t>Rajka Jagmarević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41149E" w:rsidR="000B0926" w:rsidRPr="003923B3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B1D52" w:rsidP="00E6513C" w:rsidR="00BB1D52" w:rsidRPr="003923B3">
            <w:pPr>
              <w:rPr>
                <w:bCs/>
              </w:rPr>
            </w:pPr>
            <w:r w:rsidRPr="003923B3">
              <w:rPr>
                <w:bCs/>
              </w:rPr>
              <w:t xml:space="preserve">      </w:t>
            </w:r>
            <w:r w:rsidR="00E6513C" w:rsidRPr="003923B3">
              <w:rPr>
                <w:bCs/>
              </w:rPr>
              <w:t>-</w:t>
            </w:r>
            <w:r w:rsidRPr="003923B3">
              <w:rPr>
                <w:bCs/>
              </w:rPr>
              <w:t xml:space="preserve"> CROATIA BANKA D.D. ZAGREB, OIB: 32247795989</w:t>
            </w:r>
          </w:p>
          <w:p w:rsidRDefault="000B0926" w:rsidP="00E6513C" w:rsidR="000B0926" w:rsidRPr="003923B3">
            <w:pPr>
              <w:rPr>
                <w:color w:val="333333"/>
              </w:rPr>
            </w:pPr>
          </w:p>
        </w:tc>
      </w:tr>
    </w:tbl>
    <w:p w:rsidRDefault="003C7C8B" w:rsidP="003C7C8B" w:rsidR="003C7C8B" w:rsidRPr="003923B3">
      <w:pPr>
        <w:jc w:val="both"/>
      </w:pPr>
      <w:r w:rsidRPr="003923B3">
        <w:lastRenderedPageBreak/>
        <w:t>II Tražbina vjerovnika koji ne dođe na ročište utvrditi će se prema stanju spisa i zemljišnih knjiga. Na ročištu se raspravlja o namirenju vjerovnika i drugih osoba koje postavljaju zahtjev za namirenje.</w:t>
      </w:r>
    </w:p>
    <w:p w:rsidRDefault="009236B9" w:rsidP="009236B9" w:rsidR="009236B9" w:rsidRPr="003923B3">
      <w:pPr>
        <w:tabs>
          <w:tab w:pos="360" w:val="left"/>
        </w:tabs>
        <w:ind w:left="360"/>
        <w:jc w:val="both"/>
      </w:pPr>
    </w:p>
    <w:p w:rsidRDefault="006B0BD5" w:rsidP="009236B9" w:rsidR="006B0BD5" w:rsidRPr="003923B3">
      <w:pPr>
        <w:jc w:val="center"/>
      </w:pPr>
    </w:p>
    <w:p w:rsidRDefault="009236B9" w:rsidP="009236B9" w:rsidR="009236B9" w:rsidRPr="003923B3">
      <w:pPr>
        <w:jc w:val="center"/>
      </w:pPr>
      <w:r w:rsidRPr="003923B3">
        <w:t>Obrazloženje</w:t>
      </w:r>
    </w:p>
    <w:p w:rsidRDefault="009236B9" w:rsidP="009236B9" w:rsidR="009236B9" w:rsidRPr="003923B3">
      <w:pPr>
        <w:jc w:val="center"/>
      </w:pPr>
    </w:p>
    <w:p w:rsidRDefault="009236B9" w:rsidP="009236B9" w:rsidR="00751F93" w:rsidRPr="003923B3">
      <w:pPr>
        <w:jc w:val="both"/>
      </w:pPr>
      <w:r w:rsidRPr="003923B3">
        <w:tab/>
        <w:t xml:space="preserve">Prije donošenja rješenja o namirenju razlučnog vjerovnika sud mora provesti ročište </w:t>
      </w:r>
      <w:r w:rsidR="003C7C8B" w:rsidRPr="003923B3">
        <w:t xml:space="preserve">za diobu kupovnine na kojem se raspravlja o </w:t>
      </w:r>
      <w:r w:rsidR="00E741B0" w:rsidRPr="003923B3">
        <w:t>n</w:t>
      </w:r>
      <w:r w:rsidR="003C7C8B" w:rsidRPr="003923B3">
        <w:t>a</w:t>
      </w:r>
      <w:r w:rsidR="00E741B0" w:rsidRPr="003923B3">
        <w:t>m</w:t>
      </w:r>
      <w:r w:rsidR="003C7C8B" w:rsidRPr="003923B3">
        <w:t xml:space="preserve">irenju vjerovnika </w:t>
      </w:r>
      <w:r w:rsidR="005956F3" w:rsidRPr="003923B3">
        <w:t>i</w:t>
      </w:r>
      <w:r w:rsidR="003C7C8B" w:rsidRPr="003923B3">
        <w:t xml:space="preserve"> drugih osoba koje postavljaju zahtjev za namirenje.</w:t>
      </w:r>
      <w:r w:rsidR="00751F93" w:rsidRPr="003923B3">
        <w:t xml:space="preserve"> Sukladno članku 7. Stečajnog zakona i članku 117. ovršnog zakona odlučeno je kao u izreci ovog zaključka. Razlučni vjerovnici se do ročišta pozivaju dostaviti sudu izračunate tražbine, s obzirom na očekivani iznos namirenja.</w:t>
      </w:r>
    </w:p>
    <w:p w:rsidRDefault="009236B9" w:rsidP="009236B9" w:rsidR="009236B9" w:rsidRPr="003923B3">
      <w:pPr>
        <w:jc w:val="both"/>
      </w:pPr>
    </w:p>
    <w:p w:rsidRDefault="009236B9" w:rsidP="00F5652A" w:rsidR="009236B9" w:rsidRPr="003923B3">
      <w:pPr>
        <w:jc w:val="center"/>
      </w:pPr>
      <w:r w:rsidRPr="003923B3">
        <w:t xml:space="preserve">U Zagrebu, </w:t>
      </w:r>
      <w:r w:rsidR="00BB1D52" w:rsidRPr="003923B3">
        <w:t>9</w:t>
      </w:r>
      <w:r w:rsidRPr="003923B3">
        <w:t>.</w:t>
      </w:r>
      <w:r w:rsidR="00BB1D52" w:rsidRPr="003923B3">
        <w:t xml:space="preserve"> svibnja</w:t>
      </w:r>
      <w:r w:rsidRPr="003923B3">
        <w:t xml:space="preserve"> 201</w:t>
      </w:r>
      <w:r w:rsidR="00BB1D52" w:rsidRPr="003923B3">
        <w:t>9</w:t>
      </w:r>
      <w:r w:rsidRPr="003923B3">
        <w:t xml:space="preserve">. </w:t>
      </w:r>
    </w:p>
    <w:p w:rsidRDefault="006B0BD5" w:rsidP="00E91121" w:rsidR="006F6922" w:rsidRPr="003923B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3923B3">
        <w:rPr>
          <w:rFonts w:hAnsi="Times New Roman" w:ascii="Times New Roman"/>
          <w:szCs w:val="24"/>
        </w:rPr>
        <w:tab/>
      </w:r>
      <w:r w:rsidRPr="003923B3">
        <w:rPr>
          <w:rFonts w:hAnsi="Times New Roman" w:ascii="Times New Roman"/>
          <w:szCs w:val="24"/>
        </w:rPr>
        <w:tab/>
      </w:r>
      <w:r w:rsidR="009236B9" w:rsidRPr="003923B3">
        <w:rPr>
          <w:rFonts w:hAnsi="Times New Roman" w:ascii="Times New Roman"/>
          <w:szCs w:val="24"/>
        </w:rPr>
        <w:tab/>
      </w:r>
      <w:r w:rsidR="009236B9" w:rsidRPr="003923B3">
        <w:rPr>
          <w:rFonts w:hAnsi="Times New Roman" w:ascii="Times New Roman"/>
          <w:szCs w:val="24"/>
        </w:rPr>
        <w:tab/>
      </w:r>
      <w:r w:rsidR="009236B9" w:rsidRPr="003923B3">
        <w:rPr>
          <w:rFonts w:hAnsi="Times New Roman" w:ascii="Times New Roman"/>
          <w:szCs w:val="24"/>
        </w:rPr>
        <w:tab/>
      </w:r>
      <w:r w:rsidR="0025696C">
        <w:rPr>
          <w:rFonts w:hAnsi="Times New Roman" w:ascii="Times New Roman"/>
          <w:szCs w:val="24"/>
        </w:rPr>
        <w:tab/>
      </w:r>
      <w:r w:rsidR="0025696C">
        <w:rPr>
          <w:rFonts w:hAnsi="Times New Roman" w:ascii="Times New Roman"/>
          <w:szCs w:val="24"/>
        </w:rPr>
        <w:tab/>
      </w:r>
      <w:r w:rsidR="0025696C">
        <w:rPr>
          <w:rFonts w:hAnsi="Times New Roman" w:ascii="Times New Roman"/>
          <w:szCs w:val="24"/>
        </w:rPr>
        <w:tab/>
      </w:r>
      <w:r w:rsidR="00873349">
        <w:rPr>
          <w:rFonts w:hAnsi="Times New Roman" w:ascii="Times New Roman"/>
          <w:szCs w:val="24"/>
        </w:rPr>
        <w:t xml:space="preserve">      </w:t>
      </w:r>
      <w:r w:rsidR="006F6922" w:rsidRPr="003923B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73349" w:rsidP="00873349" w:rsidR="00873349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6F6922" w:rsidRPr="003923B3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873349" w:rsidP="0025696C" w:rsidR="00873349">
      <w:pPr>
        <w:pStyle w:val="Podnaslov"/>
        <w:ind w:firstLine="708" w:left="7080"/>
        <w:rPr>
          <w:rFonts w:hAnsi="Times New Roman" w:ascii="Times New Roman"/>
          <w:b w:val="false"/>
          <w:color w:val="auto"/>
          <w:szCs w:val="24"/>
        </w:rPr>
      </w:pPr>
    </w:p>
    <w:p w:rsidRDefault="00873349" w:rsidP="00873349" w:rsidR="00873349">
      <w:pPr>
        <w:pStyle w:val="Podnaslov"/>
        <w:ind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Za točnost otpravka – ovlašteni službenik</w:t>
      </w:r>
    </w:p>
    <w:p w:rsidRDefault="00873349" w:rsidP="00873349" w:rsidR="006F6922" w:rsidRPr="003923B3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Maja Hajtek</w:t>
      </w:r>
      <w:r w:rsidR="006F6922" w:rsidRPr="003923B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236B9" w:rsidP="006F6922" w:rsidR="009236B9" w:rsidRPr="003923B3">
      <w:pPr>
        <w:pStyle w:val="Tijeloteksta"/>
        <w:ind w:left="6372"/>
      </w:pPr>
    </w:p>
    <w:p w:rsidRDefault="006F6922" w:rsidP="009236B9" w:rsidR="006F6922" w:rsidRPr="003923B3">
      <w:pPr>
        <w:jc w:val="both"/>
        <w:rPr>
          <w:b/>
        </w:rPr>
      </w:pPr>
    </w:p>
    <w:p w:rsidRDefault="00873349" w:rsidP="009236B9" w:rsidR="00873349">
      <w:pPr>
        <w:jc w:val="both"/>
      </w:pPr>
    </w:p>
    <w:p w:rsidRDefault="009236B9" w:rsidP="009236B9" w:rsidR="009236B9" w:rsidRPr="0025696C">
      <w:pPr>
        <w:jc w:val="both"/>
      </w:pPr>
      <w:r w:rsidRPr="0025696C">
        <w:t>UPUTA O PRAVNOM LIJEKU:</w:t>
      </w:r>
    </w:p>
    <w:p w:rsidRDefault="009236B9" w:rsidP="009236B9" w:rsidR="009236B9" w:rsidRPr="003923B3">
      <w:pPr>
        <w:jc w:val="both"/>
      </w:pPr>
      <w:r w:rsidRPr="003923B3">
        <w:t>Protiv ovog zaključka nije dopuštena žalba (čl.11.st.9. SZ).</w:t>
      </w:r>
    </w:p>
    <w:p w:rsidRDefault="006B0BD5" w:rsidP="0027138D" w:rsidR="006B0BD5" w:rsidRPr="003923B3">
      <w:pPr>
        <w:ind w:firstLine="142"/>
        <w:jc w:val="both"/>
      </w:pPr>
    </w:p>
    <w:p w:rsidRDefault="009236B9" w:rsidP="009236B9" w:rsidR="009236B9" w:rsidRPr="003923B3">
      <w:pPr>
        <w:jc w:val="both"/>
      </w:pPr>
      <w:r w:rsidRPr="003923B3">
        <w:tab/>
      </w:r>
    </w:p>
    <w:sectPr w:rsidSect="0025696C" w:rsidR="009236B9" w:rsidRPr="003923B3">
      <w:headerReference w:type="even" r:id="rId10"/>
      <w:headerReference w:type="default" r:id="rId11"/>
      <w:headerReference w:type="first" r:id="rId12"/>
      <w:pgSz w:h="15840" w:w="12240"/>
      <w:pgMar w:gutter="0" w:footer="708" w:header="708" w:left="1260" w:bottom="851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90F" w:rsidR="00E6290F">
      <w:r>
        <w:separator/>
      </w:r>
    </w:p>
  </w:endnote>
  <w:endnote w:id="0" w:type="continuationSeparator">
    <w:p w:rsidRDefault="00E6290F" w:rsidR="00E62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90F" w:rsidR="00E6290F">
      <w:r>
        <w:separator/>
      </w:r>
    </w:p>
  </w:footnote>
  <w:footnote w:id="0" w:type="continuationSeparator">
    <w:p w:rsidRDefault="00E6290F" w:rsidR="00E629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8B" w:rsidP="00A1673F" w:rsidR="003C7C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7C8B" w:rsidR="003C7C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8B" w:rsidP="00A1673F" w:rsidR="003C7C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33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23B3" w:rsidP="003923B3" w:rsidR="003923B3">
    <w:pPr>
      <w:pStyle w:val="Zaglavlje"/>
      <w:jc w:val="right"/>
    </w:pPr>
    <w:r>
      <w:rPr>
        <w:lang w:val="pt-BR"/>
      </w:rPr>
      <w:t>72</w:t>
    </w:r>
    <w:r w:rsidRPr="00264673">
      <w:rPr>
        <w:lang w:val="pt-BR"/>
      </w:rPr>
      <w:t>.</w:t>
    </w:r>
    <w:r>
      <w:rPr>
        <w:lang w:val="pt-BR"/>
      </w:rPr>
      <w:t xml:space="preserve"> </w:t>
    </w:r>
    <w:r w:rsidRPr="00264673">
      <w:rPr>
        <w:lang w:val="pt-BR"/>
      </w:rPr>
      <w:t>St-</w:t>
    </w:r>
    <w:r>
      <w:rPr>
        <w:lang w:val="pt-BR"/>
      </w:rPr>
      <w:t>175/14-312</w:t>
    </w:r>
  </w:p>
  <w:p w:rsidRDefault="003C7C8B" w:rsidR="003C7C8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3B3" w:rsidP="003923B3" w:rsidR="003923B3">
    <w:pPr>
      <w:pStyle w:val="Zaglavlje"/>
      <w:jc w:val="right"/>
    </w:pPr>
    <w:r>
      <w:rPr>
        <w:lang w:val="pt-BR"/>
      </w:rPr>
      <w:t>72</w:t>
    </w:r>
    <w:r w:rsidRPr="00264673">
      <w:rPr>
        <w:lang w:val="pt-BR"/>
      </w:rPr>
      <w:t>.</w:t>
    </w:r>
    <w:r>
      <w:rPr>
        <w:lang w:val="pt-BR"/>
      </w:rPr>
      <w:t xml:space="preserve"> </w:t>
    </w:r>
    <w:r w:rsidRPr="00264673">
      <w:rPr>
        <w:lang w:val="pt-BR"/>
      </w:rPr>
      <w:t>St-</w:t>
    </w:r>
    <w:r>
      <w:rPr>
        <w:lang w:val="pt-BR"/>
      </w:rPr>
      <w:t>175/14-312</w:t>
    </w:r>
  </w:p>
  <w:p w:rsidRDefault="003923B3" w:rsidR="003923B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20E31"/>
    <w:multiLevelType w:val="hybridMultilevel"/>
    <w:tmpl w:val="E66A0B62"/>
    <w:lvl w:tplc="86563258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EA16191"/>
    <w:multiLevelType w:val="hybridMultilevel"/>
    <w:tmpl w:val="F488917C"/>
    <w:lvl w:tplc="5A8C26F6" w:ilvl="0">
      <w:start w:val="1"/>
      <w:numFmt w:val="decimal"/>
      <w:lvlText w:val="%1."/>
      <w:lvlJc w:val="left"/>
      <w:pPr>
        <w:ind w:hanging="360" w:left="24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2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AA600E9"/>
    <w:multiLevelType w:val="hybridMultilevel"/>
    <w:tmpl w:val="8BD4E93A"/>
    <w:lvl w:tplc="7EF0366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8C15426"/>
    <w:multiLevelType w:val="hybridMultilevel"/>
    <w:tmpl w:val="BDD05D4E"/>
    <w:lvl w:tplc="4DC01096" w:ilvl="0">
      <w:start w:val="29"/>
      <w:numFmt w:val="decimal"/>
      <w:lvlText w:val="%1."/>
      <w:lvlJc w:val="left"/>
      <w:pPr>
        <w:ind w:hanging="360" w:left="24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8"/>
  </w:num>
  <w:num w:numId="8">
    <w:abstractNumId w:val="3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70A34"/>
    <w:rsid w:val="000B0926"/>
    <w:rsid w:val="0025696C"/>
    <w:rsid w:val="0027138D"/>
    <w:rsid w:val="0032106C"/>
    <w:rsid w:val="003235EC"/>
    <w:rsid w:val="003923B3"/>
    <w:rsid w:val="003C7C8B"/>
    <w:rsid w:val="005956F3"/>
    <w:rsid w:val="005B24C3"/>
    <w:rsid w:val="005D38FD"/>
    <w:rsid w:val="006B0BD5"/>
    <w:rsid w:val="006F6573"/>
    <w:rsid w:val="006F6922"/>
    <w:rsid w:val="00751F93"/>
    <w:rsid w:val="00873349"/>
    <w:rsid w:val="008E408F"/>
    <w:rsid w:val="009236B9"/>
    <w:rsid w:val="009550F9"/>
    <w:rsid w:val="009E4BDD"/>
    <w:rsid w:val="00A1673F"/>
    <w:rsid w:val="00A23DC5"/>
    <w:rsid w:val="00BB1D52"/>
    <w:rsid w:val="00C032F1"/>
    <w:rsid w:val="00E6290F"/>
    <w:rsid w:val="00E6513C"/>
    <w:rsid w:val="00E741B0"/>
    <w:rsid w:val="00F530BF"/>
    <w:rsid w:val="00F5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B0926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true" w:styleId="Naslov2Char" w:type="character">
    <w:name w:val="Naslov 2 Char"/>
    <w:basedOn w:val="Zadanifontodlomka"/>
    <w:link w:val="Naslov2"/>
    <w:rsid w:val="000B0926"/>
    <w:rPr>
      <w:b/>
      <w:sz w:val="22"/>
    </w:rPr>
  </w:style>
  <w:style w:styleId="Odlomakpopisa" w:type="paragraph">
    <w:name w:val="List Paragraph"/>
    <w:basedOn w:val="Normal"/>
    <w:uiPriority w:val="34"/>
    <w:qFormat/>
    <w:rsid w:val="00C032F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6F692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F6922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923B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33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34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34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34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34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36B9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B0926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Naslov2Char" w:type="character">
    <w:name w:val="Naslov 2 Char"/>
    <w:basedOn w:val="Zadanifontodlomka"/>
    <w:link w:val="Naslov2"/>
    <w:rsid w:val="000B0926"/>
    <w:rPr>
      <w:b/>
      <w:sz w:val="22"/>
    </w:rPr>
  </w:style>
  <w:style w:styleId="Odlomakpopisa" w:type="paragraph">
    <w:name w:val="List Paragraph"/>
    <w:basedOn w:val="Normal"/>
    <w:uiPriority w:val="34"/>
    <w:qFormat/>
    <w:rsid w:val="00C032F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6F692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F6922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923B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33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34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34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34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34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 II. tijelo</izvorni_sadrzaj>
    <derivirana_varijabla naziv="DomainObject.Primjedba_1">Za II. tijelo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2014.</izvorni_sadrzaj>
    <derivirana_varijabla naziv="DomainObject.Predmet.DatumOsnivanja_1">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ŠIMECKI-TRGOVINA d.o.o. za trgovinu obućom i odjećom</izvorni_sadrzaj>
    <derivirana_varijabla naziv="DomainObject.Predmet.ProtustrankaFormated_1">  ŠIMECKI-TRGOVINA d.o.o. za trgovinu obućom i odjećom</derivirana_varijabla>
  </DomainObject.Predmet.ProtustrankaFormated>
  <DomainObject.Predmet.ProtustrankaFormatedOIB>
    <izvorni_sadrzaj>  ŠIMECKI-TRGOVINA d.o.o. za trgovinu obućom i odjećom, OIB 07897444082</izvorni_sadrzaj>
    <derivirana_varijabla naziv="DomainObject.Predmet.ProtustrankaFormatedOIB_1">  ŠIMECKI-TRGOVINA d.o.o. za trgovinu obućom i odjećom, OIB 07897444082</derivirana_varijabla>
  </DomainObject.Predmet.ProtustrankaFormatedOIB>
  <DomainObject.Predmet.ProtustrankaFormatedWithAdress>
    <izvorni_sadrzaj> ŠIMECKI-TRGOVINA d.o.o. za trgovinu obućom i odjećom, Vlaška 126, 10000 Zagreb</izvorni_sadrzaj>
    <derivirana_varijabla naziv="DomainObject.Predmet.ProtustrankaFormatedWithAdress_1"> ŠIMECKI-TRGOVINA d.o.o. za trgovinu obućom i odjećom, Vlaška 126, 10000 Zagreb</derivirana_varijabla>
  </DomainObject.Predmet.ProtustrankaFormatedWithAdress>
  <DomainObject.Predmet.ProtustrankaFormatedWithAdressOIB>
    <izvorni_sadrzaj> ŠIMECKI-TRGOVINA d.o.o. za trgovinu obućom i odjećom, OIB 07897444082, Vlaška 126, 10000 Zagreb</izvorni_sadrzaj>
    <derivirana_varijabla naziv="DomainObject.Predmet.ProtustrankaFormatedWithAdressOIB_1"> ŠIMECKI-TRGOVINA d.o.o. za trgovinu obućom i odjećom, OIB 07897444082, Vlaška 126, 10000 Zagreb</derivirana_varijabla>
  </DomainObject.Predmet.ProtustrankaFormatedWithAdressOIB>
  <DomainObject.Predmet.ProtustrankaWithAdress>
    <izvorni_sadrzaj>ŠIMECKI-TRGOVINA d.o.o. za trgovinu obućom i odjećom Vlaška 126, 10000 Zagreb</izvorni_sadrzaj>
    <derivirana_varijabla naziv="DomainObject.Predmet.ProtustrankaWithAdress_1">ŠIMECKI-TRGOVINA d.o.o. za trgovinu obućom i odjećom Vlaška 126, 10000 Zagreb</derivirana_varijabla>
  </DomainObject.Predmet.ProtustrankaWithAdress>
  <DomainObject.Predmet.ProtustrankaWithAdressOIB>
    <izvorni_sadrzaj>ŠIMECKI-TRGOVINA d.o.o. za trgovinu obućom i odjećom, OIB 07897444082, Vlaška 126, 10000 Zagreb</izvorni_sadrzaj>
    <derivirana_varijabla naziv="DomainObject.Predmet.ProtustrankaWithAdressOIB_1">ŠIMECKI-TRGOVINA d.o.o. za trgovinu obućom i odjećom, OIB 07897444082, Vlaška 126, 10000 Zagreb</derivirana_varijabla>
  </DomainObject.Predmet.ProtustrankaWithAdressOIB>
  <DomainObject.Predmet.ProtustrankaNazivFormated>
    <izvorni_sadrzaj>ŠIMECKI-TRGOVINA d.o.o. za trgovinu obućom i odjećom</izvorni_sadrzaj>
    <derivirana_varijabla naziv="DomainObject.Predmet.ProtustrankaNazivFormated_1">ŠIMECKI-TRGOVINA d.o.o. za trgovinu obućom i odjećom</derivirana_varijabla>
  </DomainObject.Predmet.ProtustrankaNazivFormated>
  <DomainObject.Predmet.ProtustrankaNazivFormatedOIB>
    <izvorni_sadrzaj>ŠIMECKI-TRGOVINA d.o.o. za trgovinu obućom i odjećom, OIB 07897444082</izvorni_sadrzaj>
    <derivirana_varijabla naziv="DomainObject.Predmet.ProtustrankaNazivFormatedOIB_1">ŠIMECKI-TRGOVINA d.o.o. za trgovinu obućom i odjećom, OIB 07897444082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izvorni_sadrzaj>
    <derivirana_varijabla naziv="DomainObject.Predmet.StrankaFormated_1"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derivirana_varijabla>
  </DomainObject.Predmet.StrankaFormated>
  <DomainObject.Predmet.StrankaFormatedOIB>
    <izvorni_sadrzaj>  CROATIA BANKA, dioničko društvo, OIB 32247795989; Općinski sud u Sesvetama, OIB 01252163117; Draško Semren, odvjetnik, OIB 84001590416; NAVA BANKA dioničko društvo u stečaju, OIB 07492912398; GRAD POŽEGA, OIB 95699596710; Županijsko državno odvjetništvo u Zagrebu, OIB 16488001145; JOSIP GALIĆ, kupac, OIB 62736271676; TOMA PALIĆ, OIB 17037813074; TRGOVINA LANA, OIB 96475491256; BRANKO JAKIĆ, OIB 08564858401; VIPnet, društvo s ograničenom odgovornošću za usluge javnih telekomunikacija, OIB 29524210204; SNJEŽANA DRUGČEVIĆ, OIB 63167410273; BISERKA PAVIĆ, OIB 02668021264; MST d.o.o. za trgovinu i poslovne usluge, OIB 71404234047;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85584865987; VESNA DIOŠ PUTAK, OIB 53763013777; GRAD SPLIT, OIB 78755598868; VEČERNJI LIST novinsko-nakladničko društvo s ograničenom odgovornošću, OIB 92276133102; GRAD ZAGREB, OIB 61817894937; MARIJANA MAVREK, OIB 68410954524</izvorni_sadrzaj>
    <derivirana_varijabla naziv="DomainObject.Predmet.StrankaFormatedOIB_1">  CROATIA BANKA, dioničko društvo, OIB 32247795989; Općinski sud u Sesvetama, OIB 01252163117; Draško Semren, odvjetnik, OIB 84001590416; NAVA BANKA dioničko društvo u stečaju, OIB 07492912398; GRAD POŽEGA, OIB 95699596710; Županijsko državno odvjetništvo u Zagrebu, OIB 16488001145; JOSIP GALIĆ, kupac, OIB 62736271676; TOMA PALIĆ, OIB 17037813074; TRGOVINA LANA, OIB 96475491256; BRANKO JAKIĆ, OIB 08564858401; VIPnet, društvo s ograničenom odgovornošću za usluge javnih telekomunikacija, OIB 29524210204; SNJEŽANA DRUGČEVIĆ, OIB 63167410273; BISERKA PAVIĆ, OIB 02668021264; MST d.o.o. za trgovinu i poslovne usluge, OIB 71404234047;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85584865987; VESNA DIOŠ PUTAK, OIB 53763013777; GRAD SPLIT, OIB 78755598868; VEČERNJI LIST novinsko-nakladničko društvo s ograničenom odgovornošću, OIB 92276133102; GRAD ZAGREB, OIB 61817894937; MARIJANA MAVREK, OIB 68410954524</derivirana_varijabla>
  </DomainObject.Predmet.StrankaFormatedOIB>
  <DomainObject.Predmet.StrankaFormatedWithAdress>
    <izvorni_sadrzaj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izvorni_sadrzaj>
    <derivirana_varijabla naziv="DomainObject.Predmet.StrankaFormatedWithAdress_1"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derivirana_varijabla>
  </DomainObject.Predmet.StrankaFormatedWithAdress>
  <DomainObject.Predmet.StrankaFormatedWithAdressOIB>
    <izvorni_sadrzaj> CROATIA BANKA, dioničko društvo, OIB 32247795989, Kvaternikov Trg 9, 10000 Zagreb; Općinski sud u Sesvetama, OIB 01252163117; Draško Semren, odvjetnik, OIB 84001590416, Savska 41 PT Zagrepčanka, 10000 Zagreb; NAVA BANKA dioničko društvo u stečaju, OIB 07492912398, Tratinska 27, 10000 Zagreb; GRAD POŽEGA, OIB 95699596710, Trg Svetog Trojstva 1, 34000 Požega; Županijsko državno odvjetništvo u Zagrebu, OIB 16488001145; JOSIP GALIĆ, kupac, OIB 62736271676, Primorska 10, 34000 Požega; TOMA PALIĆ, OIB 17037813074, Beketinačka 7, 10000 Zagreb; TRGOVINA LANA, OIB 96475491256, Maršala Tita 11, 40000 Nedelišće; BRANKO JAKIĆ, OIB 08564858401; VIPnet, društvo s ograničenom odgovornošću za usluge javnih telekomunikacija, OIB 29524210204, Vrtni put 1, 10000 Zagreb; SNJEŽANA DRUGČEVIĆ, OIB 63167410273; BISERKA PAVIĆ, OIB 02668021264; MST d.o.o. za trgovinu i poslovne usluge, OIB 71404234047, Braće Radića 11, 10450 Donja Zdenčina;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85584865987, Ozaljska 105, 10000 Zagreb; VESNA DIOŠ PUTAK, OIB 53763013777; GRAD SPLIT, OIB 78755598868; VEČERNJI LIST novinsko-nakladničko društvo s ograničenom odgovornošću, OIB 92276133102, Oreškovićeva 6H/I, 10000 Zagreb; GRAD ZAGREB, OIB 61817894937, Trg S. Radića 1, 10000 Zagreb; MARIJANA MAVREK, OIB 68410954524</izvorni_sadrzaj>
    <derivirana_varijabla naziv="DomainObject.Predmet.StrankaFormatedWithAdressOIB_1"> CROATIA BANKA, dioničko društvo, OIB 32247795989, Kvaternikov Trg 9, 10000 Zagreb; Općinski sud u Sesvetama, OIB 01252163117; Draško Semren, odvjetnik, OIB 84001590416, Savska 41 PT Zagrepčanka, 10000 Zagreb; NAVA BANKA dioničko društvo u stečaju, OIB 07492912398, Tratinska 27, 10000 Zagreb; GRAD POŽEGA, OIB 95699596710, Trg Svetog Trojstva 1, 34000 Požega; Županijsko državno odvjetništvo u Zagrebu, OIB 16488001145; JOSIP GALIĆ, kupac, OIB 62736271676, Primorska 10, 34000 Požega; TOMA PALIĆ, OIB 17037813074, Beketinačka 7, 10000 Zagreb; TRGOVINA LANA, OIB 96475491256, Maršala Tita 11, 40000 Nedelišće; BRANKO JAKIĆ, OIB 08564858401; VIPnet, društvo s ograničenom odgovornošću za usluge javnih telekomunikacija, OIB 29524210204, Vrtni put 1, 10000 Zagreb; SNJEŽANA DRUGČEVIĆ, OIB 63167410273; BISERKA PAVIĆ, OIB 02668021264; MST d.o.o. za trgovinu i poslovne usluge, OIB 71404234047, Braće Radića 11, 10450 Donja Zdenčina;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85584865987, Ozaljska 105, 10000 Zagreb; VESNA DIOŠ PUTAK, OIB 53763013777; GRAD SPLIT, OIB 78755598868; VEČERNJI LIST novinsko-nakladničko društvo s ograničenom odgovornošću, OIB 92276133102, Oreškovićeva 6H/I, 10000 Zagreb; GRAD ZAGREB, OIB 61817894937, Trg S. Radića 1, 10000 Zagreb; MARIJANA MAVREK, OIB 68410954524</derivirana_varijabla>
  </DomainObject.Predmet.StrankaFormatedWithAdressOIB>
  <DomainObject.Predmet.StrankaWithAdress>
    <izvorni_sadrzaj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izvorni_sadrzaj>
    <derivirana_varijabla naziv="DomainObject.Predmet.StrankaWithAdress_1"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derivirana_varijabla>
  </DomainObject.Predmet.StrankaWithAdress>
  <DomainObject.Predmet.StrankaWithAdressOIB>
    <izvorni_sadrzaj>CROATIA BANKA, dioničko društvo, OIB 32247795989, Kvaternikov Trg 9,10000 Zagreb,Općinski sud u Sesvetama, OIB 01252163117,Draško Semren, odvjetnik, OIB 84001590416, Savska 41 PT Zagrepčanka,10000 Zagreb,NAVA BANKA dioničko društvo u stečaju, OIB 07492912398, Tratinska 27,10000 Zagreb,GRAD POŽEGA, OIB 95699596710, Trg Svetog Trojstva 1,34000 Požega,Županijsko državno odvjetništvo u Zagrebu, OIB 16488001145,JOSIP GALIĆ, kupac, OIB 62736271676, Primorska 10,34000 Požega,TOMA PALIĆ, OIB 17037813074, Beketinačka 7,10000 Zagreb,TRGOVINA LANA, OIB 96475491256, Maršala Tita 11,40000 Nedelišće,BRANKO JAKIĆ, OIB 08564858401,VIPnet, društvo s ograničenom odgovornošću za usluge javnih telekomunikacija, OIB 29524210204, Vrtni put 1,10000 Zagreb,SNJEŽANA DRUGČEVIĆ, OIB 63167410273,BISERKA PAVIĆ, OIB 02668021264,MST d.o.o. za trgovinu i poslovne usluge, OIB 71404234047, Braće Radića 11,10450 Donja Zdenčina,RUŽA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 Ozaljska 105,10000 Zagreb,VESNA DIOŠ PUTAK, OIB 53763013777,GRAD SPLIT, OIB 78755598868,VEČERNJI LIST novinsko-nakladničko društvo s ograničenom odgovornošću, OIB 92276133102, Oreškovićeva 6H/I,10000 Zagreb,GRAD ZAGREB, OIB 61817894937, Trg S. Radića 1,10000 Zagreb,MARIJANA MAVREK, OIB 68410954524</izvorni_sadrzaj>
    <derivirana_varijabla naziv="DomainObject.Predmet.StrankaWithAdressOIB_1">CROATIA BANKA, dioničko društvo, OIB 32247795989, Kvaternikov Trg 9,10000 Zagreb,Općinski sud u Sesvetama, OIB 01252163117,Draško Semren, odvjetnik, OIB 84001590416, Savska 41 PT Zagrepčanka,10000 Zagreb,NAVA BANKA dioničko društvo u stečaju, OIB 07492912398, Tratinska 27,10000 Zagreb,GRAD POŽEGA, OIB 95699596710, Trg Svetog Trojstva 1,34000 Požega,Županijsko državno odvjetništvo u Zagrebu, OIB 16488001145,JOSIP GALIĆ, kupac, OIB 62736271676, Primorska 10,34000 Požega,TOMA PALIĆ, OIB 17037813074, Beketinačka 7,10000 Zagreb,TRGOVINA LANA, OIB 96475491256, Maršala Tita 11,40000 Nedelišće,BRANKO JAKIĆ, OIB 08564858401,VIPnet, društvo s ograničenom odgovornošću za usluge javnih telekomunikacija, OIB 29524210204, Vrtni put 1,10000 Zagreb,SNJEŽANA DRUGČEVIĆ, OIB 63167410273,BISERKA PAVIĆ, OIB 02668021264,MST d.o.o. za trgovinu i poslovne usluge, OIB 71404234047, Braće Radića 11,10450 Donja Zdenčina,RUŽA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 Ozaljska 105,10000 Zagreb,VESNA DIOŠ PUTAK, OIB 53763013777,GRAD SPLIT, OIB 78755598868,VEČERNJI LIST novinsko-nakladničko društvo s ograničenom odgovornošću, OIB 92276133102, Oreškovićeva 6H/I,10000 Zagreb,GRAD ZAGREB, OIB 61817894937, Trg S. Radića 1,10000 Zagreb,MARIJANA MAVREK, OIB 68410954524</derivirana_varijabla>
  </DomainObject.Predmet.StrankaWithAdressOIB>
  <DomainObject.Predmet.StrankaNazivFormated>
    <izvorni_sadrzaj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izvorni_sadrzaj>
    <derivirana_varijabla naziv="DomainObject.Predmet.StrankaNazivFormated_1"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derivirana_varijabla>
  </DomainObject.Predmet.StrankaNazivFormated>
  <DomainObject.Predmet.StrankaNazivFormatedOIB>
    <izvorni_sadrzaj>CROATIA BANKA, dioničko društvo, OIB 32247795989,Općinski sud u Sesvetama, OIB 01252163117,Draško Semren, odvjetnik, OIB 84001590416,NAVA BANKA dioničko društvo u stečaju, OIB 07492912398,GRAD POŽEGA, OIB 95699596710,Županijsko državno odvjetništvo u Zagrebu, OIB 16488001145,JOSIP GALIĆ, kupac, OIB 62736271676,TOMA PALIĆ, OIB 17037813074,TRGOVINA LANA, OIB 96475491256,BRANKO JAKIĆ, OIB 08564858401,VIPnet, društvo s ograničenom odgovornošću za usluge javnih telekomunikacija, OIB 29524210204,SNJEŽANA DRUGČEVIĆ, OIB 63167410273,BISERKA PAVIĆ, OIB 02668021264,MST d.o.o. za trgovinu i poslovne usluge, OIB 71404234047,RUŽA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85584865987,VESNA DIOŠ PUTAK, OIB 53763013777,GRAD SPLIT, OIB 78755598868,VEČERNJI LIST novinsko-nakladničko društvo s ograničenom odgovornošću, OIB 92276133102,GRAD ZAGREB, OIB 61817894937,MARIJANA MAVREK, OIB 68410954524</izvorni_sadrzaj>
    <derivirana_varijabla naziv="DomainObject.Predmet.StrankaNazivFormatedOIB_1">CROATIA BANKA, dioničko društvo, OIB 32247795989,Općinski sud u Sesvetama, OIB 01252163117,Draško Semren, odvjetnik, OIB 84001590416,NAVA BANKA dioničko društvo u stečaju, OIB 07492912398,GRAD POŽEGA, OIB 95699596710,Županijsko državno odvjetništvo u Zagrebu, OIB 16488001145,JOSIP GALIĆ, kupac, OIB 62736271676,TOMA PALIĆ, OIB 17037813074,TRGOVINA LANA, OIB 96475491256,BRANKO JAKIĆ, OIB 08564858401,VIPnet, društvo s ograničenom odgovornošću za usluge javnih telekomunikacija, OIB 29524210204,SNJEŽANA DRUGČEVIĆ, OIB 63167410273,BISERKA PAVIĆ, OIB 02668021264,MST d.o.o. za trgovinu i poslovne usluge, OIB 71404234047,RUŽA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85584865987,VESNA DIOŠ PUTAK, OIB 53763013777,GRAD SPLIT, OIB 78755598868,VEČERNJI LIST novinsko-nakladničko društvo s ograničenom odgovornošću, OIB 92276133102,GRAD ZAGREB, OIB 61817894937,MARIJANA MAVREK, OIB 68410954524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Formated>
  <DomainObject.Predmet.StrankaListFormatedOIB>
    <izvorni_sadrzaj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izvorni_sadrzaj>
    <derivirana_varijabla naziv="DomainObject.Predmet.StrankaListFormatedOIB_1"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derivirana_varijabla>
  </DomainObject.Predmet.StrankaListFormatedOIB>
  <DomainObject.Predmet.StrankaListFormatedWithAdress>
    <izvorni_sadrzaj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izvorni_sadrzaj>
    <derivirana_varijabla naziv="DomainObject.Predmet.StrankaListFormatedWithAdress_1"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derivirana_varijabla>
  </DomainObject.Predmet.StrankaListFormatedWithAdress>
  <DomainObject.Predmet.StrankaListFormatedWithAdressOIB>
    <izvorni_sadrzaj>
      <item>CROATIA BANKA, dioničko društvo, OIB 32247795989, Kvaternikov Trg 9, 10000 Zagreb</item>
      <item>Općinski sud u Sesvetama, OIB 01252163117</item>
      <item>Draško Semren, odvjetnik, OIB 84001590416,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Zagrebu, OIB 16488001145</item>
      <item>JOSIP GALIĆ, kupac, OIB 62736271676, Primorska 10, 34000 Požega</item>
      <item>TOMA PALIĆ, OIB 17037813074, Beketinačka 7, 10000 Zagreb</item>
      <item>TRGOVINA LANA, OIB 96475491256, Maršala Tita 11, 40000 Nedelišće</item>
      <item>BRANKO JAKIĆ, OIB 08564858401</item>
      <item>VIPnet, društvo s ograničenom odgovornošću za usluge javnih telekomunikacija, OIB 29524210204, Vrtni put 1, 10000 Zagreb</item>
      <item>SNJEŽANA DRUGČEVIĆ, OIB 63167410273</item>
      <item>BISERKA PAVIĆ, OIB 02668021264</item>
      <item>MST d.o.o. za trgovinu i poslovne usluge, OIB 71404234047, Braće Radića 11, 10450 Donja Zdenčina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PUTAK, OIB 53763013777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MAVREK, OIB 68410954524</item>
    </izvorni_sadrzaj>
    <derivirana_varijabla naziv="DomainObject.Predmet.StrankaListFormatedWithAdressOIB_1">
      <item>CROATIA BANKA, dioničko društvo, OIB 32247795989, Kvaternikov Trg 9, 10000 Zagreb</item>
      <item>Općinski sud u Sesvetama, OIB 01252163117</item>
      <item>Draško Semren, odvjetnik, OIB 84001590416,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Zagrebu, OIB 16488001145</item>
      <item>JOSIP GALIĆ, kupac, OIB 62736271676, Primorska 10, 34000 Požega</item>
      <item>TOMA PALIĆ, OIB 17037813074, Beketinačka 7, 10000 Zagreb</item>
      <item>TRGOVINA LANA, OIB 96475491256, Maršala Tita 11, 40000 Nedelišće</item>
      <item>BRANKO JAKIĆ, OIB 08564858401</item>
      <item>VIPnet, društvo s ograničenom odgovornošću za usluge javnih telekomunikacija, OIB 29524210204, Vrtni put 1, 10000 Zagreb</item>
      <item>SNJEŽANA DRUGČEVIĆ, OIB 63167410273</item>
      <item>BISERKA PAVIĆ, OIB 02668021264</item>
      <item>MST d.o.o. za trgovinu i poslovne usluge, OIB 71404234047, Braće Radića 11, 10450 Donja Zdenčina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PUTAK, OIB 53763013777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MAVREK, OIB 68410954524</item>
    </derivirana_varijabla>
  </DomainObject.Predmet.StrankaListFormatedWithAdressOIB>
  <DomainObject.Predmet.StrankaListNaziv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Naziv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NazivFormated>
  <DomainObject.Predmet.StrankaListNazivFormatedOIB>
    <izvorni_sadrzaj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izvorni_sadrzaj>
    <derivirana_varijabla naziv="DomainObject.Predmet.StrankaListNazivFormatedOIB_1"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derivirana_varijabla>
  </DomainObject.Predmet.StrankaListNazivFormatedOIB>
  <DomainObject.Predmet.ProtuStrankaListFormated>
    <izvorni_sadrzaj>
      <item>ŠIMECKI-TRGOVINA d.o.o. za trgovinu obućom i odjećom</item>
    </izvorni_sadrzaj>
    <derivirana_varijabla naziv="DomainObject.Predmet.ProtuStrankaListFormated_1">
      <item>ŠIMECKI-TRGOVINA d.o.o. za trgovinu obućom i odjećom</item>
    </derivirana_varijabla>
  </DomainObject.Predmet.ProtuStrankaListFormated>
  <DomainObject.Predmet.ProtuStrankaListFormatedOIB>
    <izvorni_sadrzaj>
      <item>ŠIMECKI-TRGOVINA d.o.o. za trgovinu obućom i odjećom, OIB 07897444082</item>
    </izvorni_sadrzaj>
    <derivirana_varijabla naziv="DomainObject.Predmet.ProtuStrankaListFormatedOIB_1">
      <item>ŠIMECKI-TRGOVINA d.o.o. za trgovinu obućom i odjećom, OIB 07897444082</item>
    </derivirana_varijabla>
  </DomainObject.Predmet.ProtuStrankaListFormatedOIB>
  <DomainObject.Predmet.ProtuStrankaListFormatedWithAdress>
    <izvorni_sadrzaj>
      <item>ŠIMECKI-TRGOVINA d.o.o. za trgovinu obućom i odjećom, Vlaška 126, 10000 Zagreb</item>
    </izvorni_sadrzaj>
    <derivirana_varijabla naziv="DomainObject.Predmet.ProtuStrankaListFormatedWithAdress_1">
      <item>ŠIMECKI-TRGOVINA d.o.o. za trgovinu obućom i odjećom, Vlaška 126, 10000 Zagreb</item>
    </derivirana_varijabla>
  </DomainObject.Predmet.ProtuStrankaListFormatedWithAdress>
  <DomainObject.Predmet.ProtuStrankaListFormatedWithAdressOIB>
    <izvorni_sadrzaj>
      <item>ŠIMECKI-TRGOVINA d.o.o. za trgovinu obućom i odjećom, OIB 07897444082, Vlaška 126, 10000 Zagreb</item>
    </izvorni_sadrzaj>
    <derivirana_varijabla naziv="DomainObject.Predmet.ProtuStrankaListFormatedWithAdressOIB_1">
      <item>ŠIMECKI-TRGOVINA d.o.o. za trgovinu obućom i odjećom, OIB 07897444082, Vlaška 126, 10000 Zagreb</item>
    </derivirana_varijabla>
  </DomainObject.Predmet.ProtuStrankaListFormatedWithAdressOIB>
  <DomainObject.Predmet.ProtuStrankaListNazivFormated>
    <izvorni_sadrzaj>
      <item>ŠIMECKI-TRGOVINA d.o.o. za trgovinu obućom i odjećom</item>
    </izvorni_sadrzaj>
    <derivirana_varijabla naziv="DomainObject.Predmet.ProtuStrankaListNazivFormated_1">
      <item>ŠIMECKI-TRGOVINA d.o.o. za trgovinu obućom i odjećom</item>
    </derivirana_varijabla>
  </DomainObject.Predmet.ProtuStrankaListNazivFormated>
  <DomainObject.Predmet.ProtuStrankaListNazivFormatedOIB>
    <izvorni_sadrzaj>
      <item>ŠIMECKI-TRGOVINA d.o.o. za trgovinu obućom i odjećom, OIB 07897444082</item>
    </izvorni_sadrzaj>
    <derivirana_varijabla naziv="DomainObject.Predmet.ProtuStrankaListNazivFormatedOIB_1">
      <item>ŠIMECKI-TRGOVINA d.o.o. za trgovinu obućom i odjećom, OIB 07897444082</item>
    </derivirana_varijabla>
  </DomainObject.Predmet.ProtuStrankaListNazivFormatedOIB>
  <DomainObject.Predmet.OstaliList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 punomoćnik sudionika u postupku LJUBICA ZGODIĆ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</izvorni_sadrzaj>
    <derivirana_varijabla naziv="DomainObject.Predmet.OstaliList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 punomoćnik sudionika u postupku LJUBICA ZGODIĆ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</derivirana_varijabla>
  </DomainObject.Predmet.OstaliListFormated>
  <DomainObject.Predmet.OstaliList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 punomoćnik sudionika u postupku LJUBICA ZGODIĆ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  <item>AGROPROMET d.o.o. za proizvodnju, trgovinu i usluge, OIB 55665033860</item>
      <item>Darko Kolarek, OIB 99844538517</item>
      <item>Krunoslav Kovač, OIB 54432256951</item>
      <item>Zoran Zenta, OIB 33692191377</item>
    </izvorni_sadrzaj>
    <derivirana_varijabla naziv="DomainObject.Predmet.OstaliList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 punomoćnik sudionika u postupku LJUBICA ZGODIĆ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  <item>AGROPROMET d.o.o. za proizvodnju, trgovinu i usluge, OIB 55665033860</item>
      <item>Darko Kolarek, OIB 99844538517</item>
      <item>Krunoslav Kovač, OIB 54432256951</item>
      <item>Zoran Zenta, OIB 33692191377</item>
    </derivirana_varijabla>
  </DomainObject.Predmet.OstaliListFormatedOIB>
  <DomainObject.Predmet.OstaliListFormatedWithAdress>
    <izvorni_sadrzaj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Miramarska c. 30,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Šetalište kardinala F. Šepera 2, 31000 Osijek</item>
      <item>OPĆINSKO DRŽAVNO ODVJETNIŠTVO U BJELOVARU, Josipa Jelačića 1, 43000 Bjelovar</item>
      <item>VEČERNJI LIST novinsko-nakladničko društvo s ograničenom odgovornošću, Oreškovićeva 6H/1 , 10000 Zagreb</item>
      <item>Marina Lacković,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Frankopanska 11, 10000 Zagreb</item>
      <item>GRAD VINKOVCI, Bana Josipa Jelačića 1, 32100 Vinkovci</item>
      <item>CROATIA BANKA, dioničko društvo, Roberta Frangeša Mihanovića 9, 10000 Zagreb</item>
      <item>OPĆINSKI SUD U BJELOVARU, Josipa Jelačića 3, 43000 Bjelovar</item>
      <item>REPUBLIKA HRVATSKA MINISTARSTVO FINANCIJA, Av. Dubrovnik 32, 10000 Zagreb</item>
      <item>Općinski sud u Bjelovaru, ZK odjel Križevci, Ivana Dijankovečkog 14, 48260 Križevci</item>
      <item>TERRA FIRMA dioničko društvo za ulaganje u nekretnine, Budmanijeva 3, 10000 Zagreb</item>
      <item>ŠIRJAN društvo s ograničenom odgovornošću za proizvodnju, preradu i trgovinu, Kusijevec 29, 48267 Sveti Petar Orehovec</item>
      <item>AGROPROMET d.o.o. za proizvodnju, trgovinu i usluge, Kusijevec 31, 48268 Kusijevec</item>
      <item>Darko Kolarek, Vinodolska 93, 48000 Koprivnica</item>
      <item>Krunoslav Kovač, Sviba 14, 10434 Strmec</item>
      <item>Zoran Zenta, Istarska Ulica 16, 48260 Križevci</item>
    </izvorni_sadrzaj>
    <derivirana_varijabla naziv="DomainObject.Predmet.OstaliListFormatedWithAdress_1"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Miramarska c. 30,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Šetalište kardinala F. Šepera 2, 31000 Osijek</item>
      <item>OPĆINSKO DRŽAVNO ODVJETNIŠTVO U BJELOVARU, Josipa Jelačića 1, 43000 Bjelovar</item>
      <item>VEČERNJI LIST novinsko-nakladničko društvo s ograničenom odgovornošću, Oreškovićeva 6H/1 , 10000 Zagreb</item>
      <item>Marina Lacković,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Frankopanska 11, 10000 Zagreb</item>
      <item>GRAD VINKOVCI, Bana Josipa Jelačića 1, 32100 Vinkovci</item>
      <item>CROATIA BANKA, dioničko društvo, Roberta Frangeša Mihanovića 9, 10000 Zagreb</item>
      <item>OPĆINSKI SUD U BJELOVARU, Josipa Jelačića 3, 43000 Bjelovar</item>
      <item>REPUBLIKA HRVATSKA MINISTARSTVO FINANCIJA, Av. Dubrovnik 32, 10000 Zagreb</item>
      <item>Općinski sud u Bjelovaru, ZK odjel Križevci, Ivana Dijankovečkog 14, 48260 Križevci</item>
      <item>TERRA FIRMA dioničko društvo za ulaganje u nekretnine, Budmanijeva 3, 10000 Zagreb</item>
      <item>ŠIRJAN društvo s ograničenom odgovornošću za proizvodnju, preradu i trgovinu, Kusijevec 29, 48267 Sveti Petar Orehovec</item>
      <item>AGROPROMET d.o.o. za proizvodnju, trgovinu i usluge, Kusijevec 31, 48268 Kusijevec</item>
      <item>Darko Kolarek, Vinodolska 93, 48000 Koprivnica</item>
      <item>Krunoslav Kovač, Sviba 14, 10434 Strmec</item>
      <item>Zoran Zenta, Istarska Ulica 16, 48260 Križevci</item>
    </derivirana_varijabla>
  </DomainObject.Predmet.OstaliListFormatedWithAdress>
  <DomainObject.Predmet.OstaliListFormatedWithAdressOIB>
    <izvorni_sadrzaj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Miramarska c. 30,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Šetalište kardinala F. Šepera 2, 31000 Osijek</item>
      <item>OPĆINSKO DRŽAVNO ODVJETNIŠTVO U BJELOVARU, OIB 57370630720, Josipa Jelačića 1, 43000 Bjelovar</item>
      <item>VEČERNJI LIST novinsko-nakladničko društvo s ograničenom odgovornošću, OIB 92276133102, Oreškovićeva 6H/1 , 10000 Zagreb</item>
      <item>Marina Lacković, OIB 77915759607,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OIB 04323472109, Frankopanska 11, 10000 Zagreb</item>
      <item>GRAD VINKOVCI, OIB 67648791479, Bana Josipa Jelačića 1, 32100 Vinkovci</item>
      <item>CROATIA BANKA, dioničko društvo, OIB 32247795989, Roberta Frangeša Mihanovića 9, 10000 Zagreb</item>
      <item>OPĆINSKI SUD U BJELOVARU, OIB 57362618039, Josipa Jelačića 3, 43000 Bjelovar</item>
      <item>REPUBLIKA HRVATSKA MINISTARSTVO FINANCIJA, OIB 18683136487, Av. Dubrovnik 32, 10000 Zagreb</item>
      <item>Općinski sud u Bjelovaru, ZK odjel Križevci, OIB 57362618039, Ivana Dijankovečkog 14, 48260 Križevci</item>
      <item>TERRA FIRMA dioničko društvo za ulaganje u nekretnine, OIB 22198253360, Budmanijeva 3, 10000 Zagreb</item>
      <item>ŠIRJAN društvo s ograničenom odgovornošću za proizvodnju, preradu i trgovinu, OIB 31458573467, Kusijevec 29, 48267 Sveti Petar Orehovec</item>
      <item>AGROPROMET d.o.o. za proizvodnju, trgovinu i usluge, OIB 55665033860, Kusijevec 31, 48268 Kusijevec</item>
      <item>Darko Kolarek, OIB 99844538517, Vinodolska 93, 48000 Koprivnica</item>
      <item>Krunoslav Kovač, OIB 54432256951, Sviba 14, 10434 Strmec</item>
      <item>Zoran Zenta, OIB 33692191377, Istarska Ulica 16, 48260 Križevci</item>
    </izvorni_sadrzaj>
    <derivirana_varijabla naziv="DomainObject.Predmet.OstaliListFormatedWithAdressOIB_1"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Miramarska c. 30,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Šetalište kardinala F. Šepera 2, 31000 Osijek</item>
      <item>OPĆINSKO DRŽAVNO ODVJETNIŠTVO U BJELOVARU, OIB 57370630720, Josipa Jelačića 1, 43000 Bjelovar</item>
      <item>VEČERNJI LIST novinsko-nakladničko društvo s ograničenom odgovornošću, OIB 92276133102, Oreškovićeva 6H/1 , 10000 Zagreb</item>
      <item>Marina Lacković, OIB 77915759607,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OIB 04323472109, Frankopanska 11, 10000 Zagreb</item>
      <item>GRAD VINKOVCI, OIB 67648791479, Bana Josipa Jelačića 1, 32100 Vinkovci</item>
      <item>CROATIA BANKA, dioničko društvo, OIB 32247795989, Roberta Frangeša Mihanovića 9, 10000 Zagreb</item>
      <item>OPĆINSKI SUD U BJELOVARU, OIB 57362618039, Josipa Jelačića 3, 43000 Bjelovar</item>
      <item>REPUBLIKA HRVATSKA MINISTARSTVO FINANCIJA, OIB 18683136487, Av. Dubrovnik 32, 10000 Zagreb</item>
      <item>Općinski sud u Bjelovaru, ZK odjel Križevci, OIB 57362618039, Ivana Dijankovečkog 14, 48260 Križevci</item>
      <item>TERRA FIRMA dioničko društvo za ulaganje u nekretnine, OIB 22198253360, Budmanijeva 3, 10000 Zagreb</item>
      <item>ŠIRJAN društvo s ograničenom odgovornošću za proizvodnju, preradu i trgovinu, OIB 31458573467, Kusijevec 29, 48267 Sveti Petar Orehovec</item>
      <item>AGROPROMET d.o.o. za proizvodnju, trgovinu i usluge, OIB 55665033860, Kusijevec 31, 48268 Kusijevec</item>
      <item>Darko Kolarek, OIB 99844538517, Vinodolska 93, 48000 Koprivnica</item>
      <item>Krunoslav Kovač, OIB 54432256951, Sviba 14, 10434 Strmec</item>
      <item>Zoran Zenta, OIB 33692191377, Istarska Ulica 16, 48260 Križevci</item>
    </derivirana_varijabla>
  </DomainObject.Predmet.OstaliListFormatedWithAdressOIB>
  <DomainObject.Predmet.OstaliListNaziv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</izvorni_sadrzaj>
    <derivirana_varijabla naziv="DomainObject.Predmet.OstaliListNaziv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</derivirana_varijabla>
  </DomainObject.Predmet.OstaliListNazivFormated>
  <DomainObject.Predmet.OstaliListNaziv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  <item>AGROPROMET d.o.o. za proizvodnju, trgovinu i usluge, OIB 55665033860</item>
      <item>Darko Kolarek, OIB 99844538517</item>
      <item>Krunoslav Kovač, OIB 54432256951</item>
      <item>Zoran Zenta, OIB 33692191377</item>
    </izvorni_sadrzaj>
    <derivirana_varijabla naziv="DomainObject.Predmet.OstaliListNaziv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  <item>AGROPROMET d.o.o. za proizvodnju, trgovinu i usluge, OIB 55665033860</item>
      <item>Darko Kolarek, OIB 99844538517</item>
      <item>Krunoslav Kovač, OIB 54432256951</item>
      <item>Zoran Zenta, OIB 33692191377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dioničko društvo i dr.</izvorni_sadrzaj>
    <derivirana_varijabla naziv="DomainObject.Predmet.StrankaIDrugi_1">CROATIA BANKA, dioničko društvo i dr.</derivirana_varijabla>
  </DomainObject.Predmet.StrankaIDrugi>
  <DomainObject.Predmet.ProtustrankaIDrugi>
    <izvorni_sadrzaj>ŠIMECKI-TRGOVINA d.o.o. za trgovinu obućom i odjećom</izvorni_sadrzaj>
    <derivirana_varijabla naziv="DomainObject.Predmet.ProtustrankaIDrugi_1">ŠIMECKI-TRGOVINA d.o.o. za trgovinu obućom i odjećom</derivirana_varijabla>
  </DomainObject.Predmet.ProtustrankaIDrugi>
  <DomainObject.Predmet.StrankaIDrugiAdressOIB>
    <izvorni_sadrzaj>CROATIA BANKA, dioničko društvo, OIB 32247795989, Kvaternikov Trg 9, 10000 Zagreb i dr.</izvorni_sadrzaj>
    <derivirana_varijabla naziv="DomainObject.Predmet.StrankaIDrugiAdressOIB_1">CROATIA BANKA, dioničko društvo, OIB 32247795989, Kvaternikov Trg 9, 10000 Zagreb i dr.</derivirana_varijabla>
  </DomainObject.Predmet.StrankaIDrugiAdressOIB>
  <DomainObject.Predmet.ProtustrankaIDrugiAdressOIB>
    <izvorni_sadrzaj>ŠIMECKI-TRGOVINA d.o.o. za trgovinu obućom i odjećom, OIB 07897444082, Vlaška 126, 10000 Zagreb</izvorni_sadrzaj>
    <derivirana_varijabla naziv="DomainObject.Predmet.ProtustrankaIDrugiAdressOIB_1">ŠIMECKI-TRGOVINA d.o.o. za trgovinu obućom i odjećom, OIB 07897444082,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</izvorni_sadrzaj>
    <derivirana_varijabla naziv="DomainObject.Predmet.SudioniciListNaziv_1"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</derivirana_varijabla>
  </DomainObject.Predmet.SudioniciListNaziv>
  <DomainObject.Predmet.SudioniciListAdressOIB>
    <izvorni_sadrzaj>
      <item>ŠIMECKI-TRGOVINA d.o.o. za trgovinu obućom i odjećom, OIB 07897444082, Vlaška 126,10000 Zagreb</item>
      <item>CROATIA BANKA, dioničko društvo, OIB 32247795989, Kvaternikov Trg 9,10000 Zagreb</item>
      <item>Općinski sud u Sesvetama, OIB 01252163117</item>
      <item>Draško Semren, odvjetnik, OIB 84001590416,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Zagrebu, OIB 16488001145</item>
      <item>Općinski sud u Požegi, zemljišno-knjižni odjel</item>
      <item>javnost</item>
      <item>JOSIP GALIĆ, kupac, OIB 62736271676,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OIB 17037813074,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Miramarska c. 30,10000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JAKIĆ, OIB 08564858401</item>
      <item>VIPnet, društvo s ograničenom odgovornošću za usluge javnih telekomunikacija, OIB 29524210204, Vrtni put 1,10000 Zagreb</item>
      <item>SNJEŽANA DRUGČEVIĆ, OIB 63167410273</item>
      <item>BISERKA PAVIĆ, OIB 02668021264</item>
      <item>MST d.o.o. za trgovinu i poslovne usluge, OIB 71404234047, Braće Radića 11,10450 Donja Zdenčina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PUTAK, OIB 53763013777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MAVREK, OIB 68410954524</item>
      <item>Darko Mundweil, Šetalište kardinala Šepera 2,31000 Osijek</item>
      <item>Darko Mundweil, Šetalište kardinala F. Šepera 2,31000 Osijek</item>
      <item>OPĆINSKO DRŽAVNO ODVJETNIŠTVO U BJELOVARU, OIB 57370630720, Josipa Jelačića 1,43000 Bjelovar</item>
      <item>VEČERNJI LIST novinsko-nakladničko društvo s ograničenom odgovornošću, OIB 92276133102, Oreškovićeva 6H/1 ,10000 Zagreb</item>
      <item>Marina Lacković, OIB 77915759607, Stjepana Radića 14,43500 Daruvar</item>
      <item>DAMIR VARGA, V.NAZORA 3,32100 Vinkovci</item>
      <item>OPĆINSKI SUD U VUKOVARU, SS VINKOVCI, Trg bana J. Šokčevića 17,32100 Vinkovci</item>
      <item>Agencija za osiguranje radničkih potraživanja u slučaju stečaja poslodavca, OIB 04323472109, Frankopanska 11,10000 Zagreb</item>
      <item>GRAD VINKOVCI, OIB 67648791479, Bana Josipa Jelačića 1,32100 Vinkovci</item>
      <item>CROATIA BANKA, dioničko društvo, OIB 32247795989, Roberta Frangeša Mihanovića 9,10000 Zagreb</item>
      <item>OPĆINSKI SUD U BJELOVARU, OIB 57362618039, Josipa Jelačića 3,43000 Bjelovar</item>
      <item>REPUBLIKA HRVATSKA MINISTARSTVO FINANCIJA, OIB 18683136487, Av. Dubrovnik 32,10000 Zagreb</item>
      <item>Općinski sud u Bjelovaru, ZK odjel Križevci, OIB 57362618039, Ivana Dijankovečkog 14,48260 Križevci</item>
      <item>TERRA FIRMA dioničko društvo za ulaganje u nekretnine, OIB 22198253360, Budmanijeva 3,10000 Zagreb</item>
      <item>ŠIRJAN društvo s ograničenom odgovornošću za proizvodnju, preradu i trgovinu, OIB 31458573467, Kusijevec 29,48267 Sveti Petar Orehovec</item>
      <item>AGROPROMET d.o.o. za proizvodnju, trgovinu i usluge, OIB 55665033860, Kusijevec 31,48268 Kusijevec</item>
      <item>Darko Kolarek, OIB 99844538517, Vinodolska 93,48000 Koprivnica</item>
      <item>Krunoslav Kovač, OIB 54432256951, Sviba 14,10434 Strmec</item>
      <item>Zoran Zenta, OIB 33692191377, Istarska Ulica 16,48260 Križevci</item>
    </izvorni_sadrzaj>
    <derivirana_varijabla naziv="DomainObject.Predmet.SudioniciListAdressOIB_1">
      <item>ŠIMECKI-TRGOVINA d.o.o. za trgovinu obućom i odjećom, OIB 07897444082, Vlaška 126,10000 Zagreb</item>
      <item>CROATIA BANKA, dioničko društvo, OIB 32247795989, Kvaternikov Trg 9,10000 Zagreb</item>
      <item>Općinski sud u Sesvetama, OIB 01252163117</item>
      <item>Draško Semren, odvjetnik, OIB 84001590416,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Zagrebu, OIB 16488001145</item>
      <item>Općinski sud u Požegi, zemljišno-knjižni odjel</item>
      <item>javnost</item>
      <item>JOSIP GALIĆ, kupac, OIB 62736271676,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OIB 17037813074,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Miramarska c. 30,10000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JAKIĆ, OIB 08564858401</item>
      <item>VIPnet, društvo s ograničenom odgovornošću za usluge javnih telekomunikacija, OIB 29524210204, Vrtni put 1,10000 Zagreb</item>
      <item>SNJEŽANA DRUGČEVIĆ, OIB 63167410273</item>
      <item>BISERKA PAVIĆ, OIB 02668021264</item>
      <item>MST d.o.o. za trgovinu i poslovne usluge, OIB 71404234047, Braće Radića 11,10450 Donja Zdenčina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PUTAK, OIB 53763013777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MAVREK, OIB 68410954524</item>
      <item>Darko Mundweil, Šetalište kardinala Šepera 2,31000 Osijek</item>
      <item>Darko Mundweil, Šetalište kardinala F. Šepera 2,31000 Osijek</item>
      <item>OPĆINSKO DRŽAVNO ODVJETNIŠTVO U BJELOVARU, OIB 57370630720, Josipa Jelačića 1,43000 Bjelovar</item>
      <item>VEČERNJI LIST novinsko-nakladničko društvo s ograničenom odgovornošću, OIB 92276133102, Oreškovićeva 6H/1 ,10000 Zagreb</item>
      <item>Marina Lacković, OIB 77915759607, Stjepana Radića 14,43500 Daruvar</item>
      <item>DAMIR VARGA, V.NAZORA 3,32100 Vinkovci</item>
      <item>OPĆINSKI SUD U VUKOVARU, SS VINKOVCI, Trg bana J. Šokčevića 17,32100 Vinkovci</item>
      <item>Agencija za osiguranje radničkih potraživanja u slučaju stečaja poslodavca, OIB 04323472109, Frankopanska 11,10000 Zagreb</item>
      <item>GRAD VINKOVCI, OIB 67648791479, Bana Josipa Jelačića 1,32100 Vinkovci</item>
      <item>CROATIA BANKA, dioničko društvo, OIB 32247795989, Roberta Frangeša Mihanovića 9,10000 Zagreb</item>
      <item>OPĆINSKI SUD U BJELOVARU, OIB 57362618039, Josipa Jelačića 3,43000 Bjelovar</item>
      <item>REPUBLIKA HRVATSKA MINISTARSTVO FINANCIJA, OIB 18683136487, Av. Dubrovnik 32,10000 Zagreb</item>
      <item>Općinski sud u Bjelovaru, ZK odjel Križevci, OIB 57362618039, Ivana Dijankovečkog 14,48260 Križevci</item>
      <item>TERRA FIRMA dioničko društvo za ulaganje u nekretnine, OIB 22198253360, Budmanijeva 3,10000 Zagreb</item>
      <item>ŠIRJAN društvo s ograničenom odgovornošću za proizvodnju, preradu i trgovinu, OIB 31458573467, Kusijevec 29,48267 Sveti Petar Orehovec</item>
      <item>AGROPROMET d.o.o. za proizvodnju, trgovinu i usluge, OIB 55665033860, Kusijevec 31,48268 Kusijevec</item>
      <item>Darko Kolarek, OIB 99844538517, Vinodolska 93,48000 Koprivnica</item>
      <item>Krunoslav Kovač, OIB 54432256951, Sviba 14,10434 Strmec</item>
      <item>Zoran Zenta, OIB 33692191377, Istarska Ulica 16,48260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07897444082</item>
      <item>, OIB 32247795989</item>
      <item>, OIB 01252163117</item>
      <item>, OIB 84001590416</item>
      <item>, OIB null</item>
      <item>, OIB 16488001145</item>
      <item>, OIB 07492912398</item>
      <item>, OIB 95699596710</item>
      <item>, OIB 16488001145</item>
      <item>, OIB null</item>
      <item>, OIB null</item>
      <item>, OIB 62736271676</item>
      <item>, OIB 18683136487</item>
      <item>, OIB 23508929264</item>
      <item>, OIB null</item>
      <item>, OIB null</item>
      <item>, OIB null</item>
      <item>, OIB 17037813074</item>
      <item>, OIB null</item>
      <item>, OIB null</item>
      <item>, OIB null</item>
      <item>, OIB 96475491256</item>
      <item>, OIB null</item>
      <item>, OIB null</item>
      <item>, OIB 54873974132</item>
      <item>, OIB null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null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08564858401</item>
      <item>, OIB 29524210204</item>
      <item>, OIB 63167410273</item>
      <item>, OIB 02668021264</item>
      <item>, OIB 71404234047</item>
      <item>, OIB 04754750511</item>
      <item>, OIB 42568790800</item>
      <item>, OIB 05404656921</item>
      <item>, OIB 85584865987</item>
      <item>, OIB 53763013777</item>
      <item>, OIB 78755598868</item>
      <item>, OIB 92276133102</item>
      <item>, OIB 61817894937</item>
      <item>, OIB 68410954524</item>
      <item>, OIB null</item>
      <item>, OIB null</item>
      <item>, OIB 57370630720</item>
      <item>, OIB 92276133102</item>
      <item>, OIB 77915759607</item>
      <item>, OIB null</item>
      <item>, OIB null</item>
      <item>, OIB 04323472109</item>
      <item>, OIB 67648791479</item>
      <item>, OIB 32247795989</item>
      <item>, OIB 57362618039</item>
      <item>, OIB 18683136487</item>
      <item>, OIB 57362618039</item>
      <item>, OIB 22198253360</item>
      <item>, OIB 31458573467</item>
      <item>, OIB 55665033860</item>
      <item>, OIB 99844538517</item>
      <item>, OIB 54432256951</item>
      <item>, OIB 33692191377</item>
    </izvorni_sadrzaj>
    <derivirana_varijabla naziv="DomainObject.Predmet.SudioniciListNazivOIB_1">
      <item>, OIB 07897444082</item>
      <item>, OIB 32247795989</item>
      <item>, OIB 01252163117</item>
      <item>, OIB 84001590416</item>
      <item>, OIB null</item>
      <item>, OIB 16488001145</item>
      <item>, OIB 07492912398</item>
      <item>, OIB 95699596710</item>
      <item>, OIB 16488001145</item>
      <item>, OIB null</item>
      <item>, OIB null</item>
      <item>, OIB 62736271676</item>
      <item>, OIB 18683136487</item>
      <item>, OIB 23508929264</item>
      <item>, OIB null</item>
      <item>, OIB null</item>
      <item>, OIB null</item>
      <item>, OIB 17037813074</item>
      <item>, OIB null</item>
      <item>, OIB null</item>
      <item>, OIB null</item>
      <item>, OIB 96475491256</item>
      <item>, OIB null</item>
      <item>, OIB null</item>
      <item>, OIB 54873974132</item>
      <item>, OIB null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null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08564858401</item>
      <item>, OIB 29524210204</item>
      <item>, OIB 63167410273</item>
      <item>, OIB 02668021264</item>
      <item>, OIB 71404234047</item>
      <item>, OIB 04754750511</item>
      <item>, OIB 42568790800</item>
      <item>, OIB 05404656921</item>
      <item>, OIB 85584865987</item>
      <item>, OIB 53763013777</item>
      <item>, OIB 78755598868</item>
      <item>, OIB 92276133102</item>
      <item>, OIB 61817894937</item>
      <item>, OIB 68410954524</item>
      <item>, OIB null</item>
      <item>, OIB null</item>
      <item>, OIB 57370630720</item>
      <item>, OIB 92276133102</item>
      <item>, OIB 77915759607</item>
      <item>, OIB null</item>
      <item>, OIB null</item>
      <item>, OIB 04323472109</item>
      <item>, OIB 67648791479</item>
      <item>, OIB 32247795989</item>
      <item>, OIB 57362618039</item>
      <item>, OIB 18683136487</item>
      <item>, OIB 57362618039</item>
      <item>, OIB 22198253360</item>
      <item>, OIB 31458573467</item>
      <item>, OIB 55665033860</item>
      <item>, OIB 99844538517</item>
      <item>, OIB 54432256951</item>
      <item>, OIB 33692191377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siječnja 2016.</izvorni_sadrzaj>
    <derivirana_varijabla naziv="DomainObject.Predmet.DatumZadnjeOdrzaneSudskeRadnje_1">21. siječnja 2016.</derivirana_varijabla>
  </DomainObject.Predmet.DatumZadnjeOdrzaneSudskeRadnje>
  <DomainObject.PredzadnjaOdlukaIzPredmeta.DatumDonosenjaOdluke>
    <izvorni_sadrzaj>15. veljače 2019.</izvorni_sadrzaj>
    <derivirana_varijabla naziv="DomainObject.PredzadnjaOdlukaIzPredmeta.DatumDonosenjaOdluke_1">15. veljače 2019.</derivirana_varijabla>
  </DomainObject.PredzadnjaOdlukaIzPredmeta.DatumDonosenjaOdluke>
  <DomainObject.PredzadnjaOdlukaIzPredmeta.Oznaka>
    <izvorni_sadrzaj>St-175/2014-301</izvorni_sadrzaj>
    <derivirana_varijabla naziv="DomainObject.PredzadnjaOdlukaIzPredmeta.Oznaka_1">St-175/2014-301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352</properties:Words>
  <properties:Characters>1830</properties:Characters>
  <properties:Lines>73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2019-05-09T08:07:00Z</dcterms:created>
  <dc:creator>nribaric</dc:creator>
  <cp:lastModifiedBy>Maja Hajtek</cp:lastModifiedBy>
  <cp:lastPrinted>2019-05-09T08:07:00Z</cp:lastPrinted>
  <dcterms:modified xmlns:xsi="http://www.w3.org/2001/XMLSchema-instance" xsi:type="dcterms:W3CDTF">2019-05-09T09:26:00Z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ročište radi diobe kupovnine križevci ZK tijelo II 9.5.2019.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