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00c6" w14:paraId="e0a00c6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152607">
        <w:t>9207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152607">
        <w:t>9207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proofErr w:type="spellStart"/>
      <w:r w:rsidR="00860A0D">
        <w:t>ORGANIKA</w:t>
      </w:r>
      <w:proofErr w:type="spellEnd"/>
      <w:r w:rsidR="00860A0D">
        <w:t xml:space="preserve"> d.o.o. za trgovinu u likvidaciji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60A0D">
        <w:t>93119396093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60A0D">
        <w:t>080463791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r w:rsidR="00860A0D">
        <w:t xml:space="preserve">Vlade </w:t>
      </w:r>
      <w:proofErr w:type="spellStart"/>
      <w:r w:rsidR="00860A0D">
        <w:t>Prekrata</w:t>
      </w:r>
      <w:proofErr w:type="spellEnd"/>
      <w:r w:rsidR="00860A0D">
        <w:t xml:space="preserve"> 41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60A0D">
        <w:t>2.247,19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351A50" w:rsidP="00351A50" w:rsidR="00351A50">
      <w:r>
        <w:t>DNA:</w:t>
      </w:r>
    </w:p>
    <w:p w:rsidRDefault="00351A50" w:rsidP="00351A50" w:rsidR="00351A50">
      <w:r>
        <w:t>e- oglasna ploča 45 dana</w:t>
      </w:r>
    </w:p>
    <w:p w:rsidRDefault="00037814" w:rsidP="00276582" w:rsidR="00037814" w:rsidRPr="004213F7"/>
    <w:sectPr w:rsidSect="00ED6AA8" w:rsidR="00037814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8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814"/>
    <w:rsid w:val="0008088F"/>
    <w:rsid w:val="000A4654"/>
    <w:rsid w:val="000F6F23"/>
    <w:rsid w:val="00114EAD"/>
    <w:rsid w:val="00152607"/>
    <w:rsid w:val="00185571"/>
    <w:rsid w:val="0018595E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1A50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51B15"/>
    <w:rsid w:val="00860A0D"/>
    <w:rsid w:val="008613BD"/>
    <w:rsid w:val="00863025"/>
    <w:rsid w:val="00871F01"/>
    <w:rsid w:val="008A3EF4"/>
    <w:rsid w:val="00920CA0"/>
    <w:rsid w:val="009419D8"/>
    <w:rsid w:val="009B7151"/>
    <w:rsid w:val="009E6A2E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074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St-9207/2015-2</izvorni_sadrzaj>
    <derivirana_varijabla naziv="DomainObject.Oznaka_1">St-9207/2015-2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9207</izvorni_sadrzaj>
    <derivirana_varijabla naziv="DomainObject.Predmet.Broj_1">9207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St-9207/2015</izvorni_sadrzaj>
    <derivirana_varijabla naziv="DomainObject.Predmet.OznakaBroj_1">St-9207/2015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ORGANIKA d.o.o. u likvidaciji</izvorni_sadrzaj>
    <derivirana_varijabla naziv="DomainObject.Predmet.ProtustrankaFormated_1">  ORGANIKA d.o.o. u likvidaciji</derivirana_varijabla>
  </DomainObject.Predmet.ProtustrankaFormated>
  <DomainObject.Predmet.ProtustrankaFormatedOIB>
    <izvorni_sadrzaj>  ORGANIKA d.o.o. u likvidaciji, OIB 93119396093</izvorni_sadrzaj>
    <derivirana_varijabla naziv="DomainObject.Predmet.ProtustrankaFormatedOIB_1">  ORGANIKA d.o.o. u likvidaciji, OIB 93119396093</derivirana_varijabla>
  </DomainObject.Predmet.ProtustrankaFormatedOIB>
  <DomainObject.Predmet.ProtustrankaFormatedWithAdress>
    <izvorni_sadrzaj> ORGANIKA d.o.o. u likvidaciji, Vlade Prekrata 41, 10000 Zagreb</izvorni_sadrzaj>
    <derivirana_varijabla naziv="DomainObject.Predmet.ProtustrankaFormatedWithAdress_1"> ORGANIKA d.o.o. u likvidaciji, Vlade Prekrata 41, 10000 Zagreb</derivirana_varijabla>
  </DomainObject.Predmet.ProtustrankaFormatedWithAdress>
  <DomainObject.Predmet.ProtustrankaFormatedWithAdressOIB>
    <izvorni_sadrzaj> ORGANIKA d.o.o. u likvidaciji, OIB 93119396093, Vlade Prekrata 41, 10000 Zagreb</izvorni_sadrzaj>
    <derivirana_varijabla naziv="DomainObject.Predmet.ProtustrankaFormatedWithAdressOIB_1"> ORGANIKA d.o.o. u likvidaciji, OIB 93119396093, Vlade Prekrata 41, 10000 Zagreb</derivirana_varijabla>
  </DomainObject.Predmet.ProtustrankaFormatedWithAdressOIB>
  <DomainObject.Predmet.ProtustrankaWithAdress>
    <izvorni_sadrzaj>ORGANIKA d.o.o. u likvidaciji Vlade Prekrata 41, 10000 Zagreb</izvorni_sadrzaj>
    <derivirana_varijabla naziv="DomainObject.Predmet.ProtustrankaWithAdress_1">ORGANIKA d.o.o. u likvidaciji Vlade Prekrata 41, 10000 Zagreb</derivirana_varijabla>
  </DomainObject.Predmet.ProtustrankaWithAdress>
  <DomainObject.Predmet.ProtustrankaWithAdressOIB>
    <izvorni_sadrzaj>ORGANIKA d.o.o. u likvidaciji, OIB 93119396093, Vlade Prekrata 41, 10000 Zagreb</izvorni_sadrzaj>
    <derivirana_varijabla naziv="DomainObject.Predmet.ProtustrankaWithAdressOIB_1">ORGANIKA d.o.o. u likvidaciji, OIB 93119396093, Vlade Prekrata 41, 10000 Zagreb</derivirana_varijabla>
  </DomainObject.Predmet.ProtustrankaWithAdressOIB>
  <DomainObject.Predmet.ProtustrankaNazivFormated>
    <izvorni_sadrzaj>ORGANIKA d.o.o. u likvidaciji</izvorni_sadrzaj>
    <derivirana_varijabla naziv="DomainObject.Predmet.ProtustrankaNazivFormated_1">ORGANIKA d.o.o. u likvidaciji</derivirana_varijabla>
  </DomainObject.Predmet.ProtustrankaNazivFormated>
  <DomainObject.Predmet.ProtustrankaNazivFormatedOIB>
    <izvorni_sadrzaj>ORGANIKA d.o.o. u likvidaciji, OIB 93119396093</izvorni_sadrzaj>
    <derivirana_varijabla naziv="DomainObject.Predmet.ProtustrankaNazivFormatedOIB_1">ORGANIKA d.o.o. u likvidaciji, OIB 93119396093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ORGANIKA d.o.o. u likvidaciji</item>
    </izvorni_sadrzaj>
    <derivirana_varijabla naziv="DomainObject.Predmet.ProtuStrankaListFormated_1">
      <item>ORGANIKA d.o.o. u likvidaciji</item>
    </derivirana_varijabla>
  </DomainObject.Predmet.ProtuStrankaListFormated>
  <DomainObject.Predmet.ProtuStrankaListFormatedOIB>
    <izvorni_sadrzaj>
      <item>ORGANIKA d.o.o. u likvidaciji, OIB 93119396093</item>
    </izvorni_sadrzaj>
    <derivirana_varijabla naziv="DomainObject.Predmet.ProtuStrankaListFormatedOIB_1">
      <item>ORGANIKA d.o.o. u likvidaciji, OIB 93119396093</item>
    </derivirana_varijabla>
  </DomainObject.Predmet.ProtuStrankaListFormatedOIB>
  <DomainObject.Predmet.ProtuStrankaListFormatedWithAdress>
    <izvorni_sadrzaj>
      <item>ORGANIKA d.o.o. u likvidaciji, Vlade Prekrata 41, 10000 Zagreb</item>
    </izvorni_sadrzaj>
    <derivirana_varijabla naziv="DomainObject.Predmet.ProtuStrankaListFormatedWithAdress_1">
      <item>ORGANIKA d.o.o. u likvidaciji, Vlade Prekrata 41, 10000 Zagreb</item>
    </derivirana_varijabla>
  </DomainObject.Predmet.ProtuStrankaListFormatedWithAdress>
  <DomainObject.Predmet.ProtuStrankaListFormatedWithAdressOIB>
    <izvorni_sadrzaj>
      <item>ORGANIKA d.o.o. u likvidaciji, OIB 93119396093, Vlade Prekrata 41, 10000 Zagreb</item>
    </izvorni_sadrzaj>
    <derivirana_varijabla naziv="DomainObject.Predmet.ProtuStrankaListFormatedWithAdressOIB_1">
      <item>ORGANIKA d.o.o. u likvidaciji, OIB 93119396093, Vlade Prekrata 41, 10000 Zagreb</item>
    </derivirana_varijabla>
  </DomainObject.Predmet.ProtuStrankaListFormatedWithAdressOIB>
  <DomainObject.Predmet.ProtuStrankaListNazivFormated>
    <izvorni_sadrzaj>
      <item>ORGANIKA d.o.o. u likvidaciji</item>
    </izvorni_sadrzaj>
    <derivirana_varijabla naziv="DomainObject.Predmet.ProtuStrankaListNazivFormated_1">
      <item>ORGANIKA d.o.o. u likvidaciji</item>
    </derivirana_varijabla>
  </DomainObject.Predmet.ProtuStrankaListNazivFormated>
  <DomainObject.Predmet.ProtuStrankaListNazivFormatedOIB>
    <izvorni_sadrzaj>
      <item>ORGANIKA d.o.o. u likvidaciji, OIB 93119396093</item>
    </izvorni_sadrzaj>
    <derivirana_varijabla naziv="DomainObject.Predmet.ProtuStrankaListNazivFormatedOIB_1">
      <item>ORGANIKA d.o.o. u likvidaciji, OIB 93119396093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St-9207/2015-2</izvorni_sadrzaj>
    <derivirana_varijabla naziv="DomainObject.PoslovniBrojDokumenta_1">St-9207/2015-2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ORGANIKA d.o.o. u likvidaciji</izvorni_sadrzaj>
    <derivirana_varijabla naziv="DomainObject.Predmet.ProtustrankaIDrugi_1">ORGANIKA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ORGANIKA d.o.o. u likvidaciji, OIB 93119396093, Vlade Prekrata 41, 10000 Zagreb</izvorni_sadrzaj>
    <derivirana_varijabla naziv="DomainObject.Predmet.ProtustrankaIDrugiAdressOIB_1">ORGANIKA d.o.o. u likvidaciji, OIB 93119396093, Vlade Prekrata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ORGANIKA d.o.o. u likvidaciji</item>
    </izvorni_sadrzaj>
    <derivirana_varijabla naziv="DomainObject.Predmet.SudioniciListNaziv_1">
      <item>FINA Regionalni centar Zagreb</item>
      <item>ORGANIKA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ORGANIKA d.o.o. u likvidaciji, OIB 93119396093, Vlade Prekrata 41,10000 Zagreb</item>
    </izvorni_sadrzaj>
    <derivirana_varijabla naziv="DomainObject.Predmet.SudioniciListAdressOIB_1">
      <item>FINA Regionalni centar Zagreb, OIB 85821130368, Trg svibanjskih žrtava 1995. 1,10000 Zagreb</item>
      <item>ORGANIKA d.o.o. u likvidaciji, OIB 93119396093, Vlade Prekrata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93119396093</item>
    </izvorni_sadrzaj>
    <derivirana_varijabla naziv="DomainObject.Predmet.SudioniciListNazivOIB_1">
      <item>, OIB 85821130368</item>
      <item>, OIB 93119396093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2015-12-31T06:51:00Z</dcterms:created>
  <dc:creator>ilukac</dc:creator>
  <cp:lastModifiedBy>Ivana Stampf</cp:lastModifiedBy>
  <cp:lastPrinted>2015-12-31T06:51:00Z</cp:lastPrinted>
  <dcterms:modified xmlns:xsi="http://www.w3.org/2001/XMLSchema-instance" xsi:type="dcterms:W3CDTF">2015-12-31T07:11:00Z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St-9207/2015-2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