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7145" w14:paraId="f8e7145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 xml:space="preserve">j sutkinji </w:t>
      </w:r>
      <w:proofErr w:type="spellStart"/>
      <w:r w:rsidR="00E534B4" w:rsidRPr="00990627">
        <w:t>Tijani</w:t>
      </w:r>
      <w:proofErr w:type="spellEnd"/>
      <w:r w:rsidR="00E534B4" w:rsidRPr="00990627">
        <w:t xml:space="preserve"> Licul, u stečajnom postupku nad dužnikom ULJANIK TESU SZZ d.o.o. „u stečaju“ Pula, </w:t>
      </w:r>
      <w:proofErr w:type="spellStart"/>
      <w:r w:rsidR="00E534B4" w:rsidRPr="00990627">
        <w:t>Flaciusova</w:t>
      </w:r>
      <w:proofErr w:type="spellEnd"/>
      <w:r w:rsidR="00585242" w:rsidRPr="00990627">
        <w:t xml:space="preserve"> 1, OIB: 88998196947, zastupanom</w:t>
      </w:r>
      <w:r w:rsidR="00E534B4" w:rsidRPr="00990627">
        <w:t xml:space="preserve"> po stečajnom upravitelju Kristijanu </w:t>
      </w:r>
      <w:proofErr w:type="spellStart"/>
      <w:r w:rsidR="00E534B4" w:rsidRPr="00990627">
        <w:t>Mijandrušiću</w:t>
      </w:r>
      <w:proofErr w:type="spellEnd"/>
      <w:r w:rsidR="00E534B4" w:rsidRPr="00990627">
        <w:t xml:space="preserve">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</w:t>
      </w:r>
      <w:proofErr w:type="spellStart"/>
      <w:r w:rsidRPr="00990627">
        <w:t>lj</w:t>
      </w:r>
      <w:proofErr w:type="spellEnd"/>
      <w:r w:rsidRPr="00990627">
        <w:t xml:space="preserve"> u č i o  </w:t>
      </w:r>
      <w:r w:rsidR="00AD2BC1" w:rsidRPr="00990627">
        <w:t xml:space="preserve">  j e</w:t>
      </w:r>
    </w:p>
    <w:p w:rsidRDefault="00AD2BC1" w:rsidP="00AD2BC1" w:rsidR="00AD2BC1" w:rsidRPr="00990627"/>
    <w:p w:rsidRDefault="00191B13" w:rsidP="00191B13" w:rsidR="00191B13" w:rsidRPr="00990627">
      <w:pPr>
        <w:jc w:val="both"/>
        <w:rPr>
          <w:color w:val="000000"/>
          <w:shd w:fill="FAFAFA" w:color="auto" w:val="clear"/>
        </w:rPr>
      </w:pPr>
      <w:r w:rsidRPr="00990627">
        <w:tab/>
        <w:t xml:space="preserve">I. Kupcu </w:t>
      </w:r>
      <w:r w:rsidR="00C6784F">
        <w:t xml:space="preserve">Miloradu </w:t>
      </w:r>
      <w:proofErr w:type="spellStart"/>
      <w:r w:rsidR="00C6784F">
        <w:t>Volašu</w:t>
      </w:r>
      <w:proofErr w:type="spellEnd"/>
      <w:r w:rsidR="00C6784F">
        <w:t xml:space="preserve"> iz Rijeke, M. </w:t>
      </w:r>
      <w:proofErr w:type="spellStart"/>
      <w:r w:rsidR="00C6784F">
        <w:t>Rustanberga</w:t>
      </w:r>
      <w:proofErr w:type="spellEnd"/>
      <w:r w:rsidR="00C6784F">
        <w:t xml:space="preserve"> 9, OIB: 85309020949, </w:t>
      </w:r>
      <w:r w:rsidRPr="00990627">
        <w:rPr>
          <w:color w:val="000000"/>
          <w:shd w:fill="FAFAFA" w:color="auto" w:val="clear"/>
        </w:rPr>
        <w:t>dosuđuju se slijedeće pokretnine:</w:t>
      </w:r>
    </w:p>
    <w:p w:rsidRDefault="00191B13" w:rsidP="00191B13" w:rsidR="00191B13">
      <w:pPr>
        <w:jc w:val="both"/>
      </w:pPr>
      <w:r w:rsidRPr="00990627">
        <w:tab/>
        <w:t xml:space="preserve">- </w:t>
      </w:r>
      <w:r w:rsidR="00C6784F">
        <w:t xml:space="preserve">mehanički škrip, </w:t>
      </w:r>
      <w:r w:rsidRPr="00990627">
        <w:t xml:space="preserve">1 komad (PETA GRUPA – PROIZVODNJA, redni broj </w:t>
      </w:r>
      <w:r w:rsidR="00C6784F">
        <w:t>305</w:t>
      </w:r>
      <w:r w:rsidRPr="00990627">
        <w:t xml:space="preserve">) za iznos od </w:t>
      </w:r>
      <w:r w:rsidR="00C6784F">
        <w:t>90,00 kn (</w:t>
      </w:r>
      <w:proofErr w:type="spellStart"/>
      <w:r w:rsidR="00C6784F">
        <w:t>devedesetkuna</w:t>
      </w:r>
      <w:proofErr w:type="spellEnd"/>
      <w:r w:rsidRPr="00990627">
        <w:t>),</w:t>
      </w:r>
    </w:p>
    <w:p w:rsidRDefault="00C6784F" w:rsidP="00191B13" w:rsidR="00525B55">
      <w:pPr>
        <w:jc w:val="both"/>
      </w:pPr>
      <w:r>
        <w:tab/>
        <w:t xml:space="preserve">- mehanički škrip za osovine, 1 komad </w:t>
      </w:r>
      <w:r w:rsidR="00525B55" w:rsidRPr="00990627">
        <w:t xml:space="preserve">(PETA GRUPA – PROIZVODNJA, redni broj </w:t>
      </w:r>
      <w:r>
        <w:t>309</w:t>
      </w:r>
      <w:r w:rsidR="00525B55" w:rsidRPr="00990627">
        <w:t xml:space="preserve">) za iznos od </w:t>
      </w:r>
      <w:r>
        <w:t>210,00 kn (</w:t>
      </w:r>
      <w:proofErr w:type="spellStart"/>
      <w:r>
        <w:t>devetstodesetkuna</w:t>
      </w:r>
      <w:proofErr w:type="spellEnd"/>
      <w:r w:rsidR="00525B55" w:rsidRPr="00990627">
        <w:t>),</w:t>
      </w:r>
    </w:p>
    <w:p w:rsidRDefault="00191B13" w:rsidP="00191B13" w:rsidR="00C6784F" w:rsidRPr="00990627">
      <w:pPr>
        <w:jc w:val="both"/>
      </w:pPr>
      <w:r w:rsidRPr="00990627">
        <w:tab/>
        <w:t xml:space="preserve">- </w:t>
      </w:r>
      <w:r w:rsidR="00C6784F">
        <w:t>škrip</w:t>
      </w:r>
      <w:r w:rsidRPr="00990627">
        <w:t xml:space="preserve">, 1 komad, (PETA GRUPA – PROIZVODNJA, redni broj </w:t>
      </w:r>
      <w:r w:rsidR="00C6784F">
        <w:t>353</w:t>
      </w:r>
      <w:r w:rsidRPr="00990627">
        <w:t xml:space="preserve">) za iznos od </w:t>
      </w:r>
      <w:r w:rsidR="00C6784F">
        <w:t>134,00 kn (</w:t>
      </w:r>
      <w:proofErr w:type="spellStart"/>
      <w:r w:rsidR="00C6784F">
        <w:t>stotridesetičetirikune</w:t>
      </w:r>
      <w:proofErr w:type="spellEnd"/>
      <w:r w:rsidRPr="00990627">
        <w:t>)</w:t>
      </w:r>
      <w:r w:rsidR="00C6784F">
        <w:t>,</w:t>
      </w:r>
    </w:p>
    <w:p w:rsidRDefault="00191B13" w:rsidP="00191B13" w:rsidR="00C6784F" w:rsidRPr="00990627">
      <w:pPr>
        <w:jc w:val="both"/>
      </w:pPr>
      <w:r w:rsidRPr="00990627">
        <w:tab/>
        <w:t xml:space="preserve">- </w:t>
      </w:r>
      <w:r w:rsidR="00C6784F">
        <w:t>peć</w:t>
      </w:r>
      <w:r w:rsidRPr="00990627">
        <w:t xml:space="preserve">, 1 komad (PETA GRUPA – PROIZVODNJA, redni broj </w:t>
      </w:r>
      <w:r w:rsidR="00C6784F">
        <w:t>391</w:t>
      </w:r>
      <w:r w:rsidRPr="00990627">
        <w:t xml:space="preserve">) za iznos od </w:t>
      </w:r>
      <w:r w:rsidR="00C6784F">
        <w:t>1.000,00 kn (</w:t>
      </w:r>
      <w:proofErr w:type="spellStart"/>
      <w:r w:rsidR="00C6784F">
        <w:t>tisućukuna</w:t>
      </w:r>
      <w:proofErr w:type="spellEnd"/>
      <w:r w:rsidRPr="00990627">
        <w:t>),</w:t>
      </w:r>
    </w:p>
    <w:p w:rsidRDefault="00191B13" w:rsidP="00191B13" w:rsidR="00191B13">
      <w:pPr>
        <w:jc w:val="both"/>
      </w:pPr>
      <w:r w:rsidRPr="00990627">
        <w:tab/>
        <w:t xml:space="preserve">- </w:t>
      </w:r>
      <w:r w:rsidR="00C6784F">
        <w:t>vaga</w:t>
      </w:r>
      <w:r w:rsidRPr="00990627">
        <w:t xml:space="preserve">, 1 komad, (PETA GRUPA – PROIZVODNJA, redni broj </w:t>
      </w:r>
      <w:r w:rsidR="00C6784F">
        <w:t>406</w:t>
      </w:r>
      <w:r w:rsidRPr="00990627">
        <w:t xml:space="preserve">) za iznos od </w:t>
      </w:r>
      <w:r w:rsidR="00C6784F">
        <w:t>67,00 kn (</w:t>
      </w:r>
      <w:proofErr w:type="spellStart"/>
      <w:r w:rsidR="00C6784F">
        <w:t>šezdesetisedamkuna</w:t>
      </w:r>
      <w:proofErr w:type="spellEnd"/>
      <w:r w:rsidR="00C6784F">
        <w:t>).</w:t>
      </w:r>
    </w:p>
    <w:p w:rsidRDefault="00525B55" w:rsidP="00C6784F" w:rsidR="00525B55" w:rsidRPr="00990627">
      <w:pPr>
        <w:ind w:firstLine="708"/>
        <w:jc w:val="both"/>
      </w:pPr>
      <w:r w:rsidRPr="00990627">
        <w:t>U sve navedene iznose obračunat je PDV po stopi od 25%.</w:t>
      </w:r>
    </w:p>
    <w:p w:rsidRDefault="00525B55" w:rsidP="00191B13" w:rsidR="00525B55" w:rsidRPr="00990627">
      <w:pPr>
        <w:jc w:val="both"/>
      </w:pPr>
    </w:p>
    <w:p w:rsidRDefault="00525B55" w:rsidP="00191B13" w:rsidR="00191B13" w:rsidRPr="00990627">
      <w:pPr>
        <w:jc w:val="both"/>
      </w:pPr>
      <w:r w:rsidRPr="00990627">
        <w:tab/>
        <w:t xml:space="preserve">II. Utvrđuje se da je kupac </w:t>
      </w:r>
      <w:r w:rsidR="00C6784F">
        <w:t xml:space="preserve">Milorad </w:t>
      </w:r>
      <w:proofErr w:type="spellStart"/>
      <w:r w:rsidR="00C6784F">
        <w:t>Volaš</w:t>
      </w:r>
      <w:proofErr w:type="spellEnd"/>
      <w:r w:rsidR="00C6784F">
        <w:t xml:space="preserve"> iz Rijeke, M. </w:t>
      </w:r>
      <w:proofErr w:type="spellStart"/>
      <w:r w:rsidR="00C6784F">
        <w:t>Rustanberga</w:t>
      </w:r>
      <w:proofErr w:type="spellEnd"/>
      <w:r w:rsidR="00C6784F">
        <w:t xml:space="preserve"> 9, OIB: 85309020949 </w:t>
      </w:r>
      <w:r w:rsidRPr="00990627">
        <w:rPr>
          <w:color w:val="000000"/>
          <w:shd w:fill="FAFAFA" w:color="auto" w:val="clear"/>
        </w:rPr>
        <w:t xml:space="preserve">na ime </w:t>
      </w:r>
      <w:proofErr w:type="spellStart"/>
      <w:r w:rsidRPr="00990627">
        <w:rPr>
          <w:color w:val="000000"/>
          <w:shd w:fill="FAFAFA" w:color="auto" w:val="clear"/>
        </w:rPr>
        <w:t>kupovnine</w:t>
      </w:r>
      <w:proofErr w:type="spellEnd"/>
      <w:r w:rsidRPr="00990627">
        <w:rPr>
          <w:color w:val="000000"/>
          <w:shd w:fill="FAFAFA" w:color="auto" w:val="clear"/>
        </w:rPr>
        <w:t xml:space="preserve"> uplatio cjelokupni iznos od </w:t>
      </w:r>
      <w:r w:rsidR="00C6784F">
        <w:rPr>
          <w:color w:val="000000"/>
          <w:shd w:fill="FAFAFA" w:color="auto" w:val="clear"/>
        </w:rPr>
        <w:t>1.501,00</w:t>
      </w:r>
      <w:r w:rsidRPr="00990627">
        <w:rPr>
          <w:color w:val="000000"/>
          <w:shd w:fill="FAFAFA" w:color="auto" w:val="clear"/>
        </w:rPr>
        <w:t xml:space="preserve"> kn (</w:t>
      </w:r>
      <w:proofErr w:type="spellStart"/>
      <w:r w:rsidR="00C6784F">
        <w:rPr>
          <w:color w:val="000000"/>
          <w:shd w:fill="FAFAFA" w:color="auto" w:val="clear"/>
        </w:rPr>
        <w:t>tisućupetstojednakuna</w:t>
      </w:r>
      <w:proofErr w:type="spellEnd"/>
      <w:r w:rsidRPr="00990627">
        <w:rPr>
          <w:color w:val="000000"/>
          <w:shd w:fill="FAFAFA" w:color="auto" w:val="clear"/>
        </w:rPr>
        <w:t>).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III</w:t>
      </w:r>
      <w:r w:rsidRPr="00990627">
        <w:t>. Kupac postaje vlasnikom kupljenih pokretnina njihovim preuzimanjem.</w:t>
      </w:r>
    </w:p>
    <w:p w:rsidRDefault="00C33C73" w:rsidP="00AD2BC1" w:rsidR="00C33C73" w:rsidRPr="00990627">
      <w:pPr>
        <w:jc w:val="both"/>
      </w:pP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</w:t>
      </w:r>
      <w:r w:rsidR="00525B55" w:rsidRPr="00990627">
        <w:t>V</w:t>
      </w:r>
      <w:r w:rsidRPr="00990627">
        <w:t>. Kupcu ne pripadaju prava po osnovi odgovornosti zbog nedostatka stvari.</w:t>
      </w:r>
    </w:p>
    <w:p w:rsidRDefault="00525B55" w:rsidP="00AD2BC1" w:rsidR="00525B55" w:rsidRPr="00990627">
      <w:pPr>
        <w:jc w:val="both"/>
      </w:pPr>
    </w:p>
    <w:p w:rsidRDefault="00525B55" w:rsidP="00525B55" w:rsidR="00867F73">
      <w:pPr>
        <w:jc w:val="both"/>
      </w:pPr>
      <w:r w:rsidRPr="00990627">
        <w:tab/>
        <w:t xml:space="preserve">V. Temeljem ovog zaključka kupac je ovlašten preuzeti pokretnine iz točke I. ovog zaključka. </w:t>
      </w:r>
    </w:p>
    <w:p w:rsidRDefault="00C6784F" w:rsidP="00525B55" w:rsidR="00C6784F">
      <w:pPr>
        <w:jc w:val="both"/>
      </w:pPr>
    </w:p>
    <w:p w:rsidRDefault="00C6784F" w:rsidP="00525B55" w:rsidR="00C6784F" w:rsidRPr="00990627">
      <w:pPr>
        <w:jc w:val="both"/>
      </w:pPr>
      <w:r>
        <w:tab/>
        <w:t>VI. Nalaže se računovodstvu ovog suda da</w:t>
      </w:r>
      <w:r w:rsidR="00991554">
        <w:t xml:space="preserve"> bez odgode</w:t>
      </w:r>
      <w:r>
        <w:t xml:space="preserve"> iznos od 8.699,00 kn</w:t>
      </w:r>
      <w:r w:rsidR="008D2665">
        <w:t xml:space="preserve"> (osamtisućašestodevedesetidevetkuna)</w:t>
      </w:r>
      <w:r>
        <w:t xml:space="preserve"> (višak uplaćenog predujma za sudjelovanje na draži) vrati kupcu Miloradu </w:t>
      </w:r>
      <w:proofErr w:type="spellStart"/>
      <w:r>
        <w:t>Volašu</w:t>
      </w:r>
      <w:proofErr w:type="spellEnd"/>
      <w:r>
        <w:t xml:space="preserve"> iz Rijeke, M. </w:t>
      </w:r>
      <w:proofErr w:type="spellStart"/>
      <w:r>
        <w:t>Rustanberga</w:t>
      </w:r>
      <w:proofErr w:type="spellEnd"/>
      <w:r>
        <w:t xml:space="preserve"> 9, OIB: 85309020949</w:t>
      </w:r>
      <w:r w:rsidR="00991554">
        <w:t>, na broj HR2923600003234554476.</w:t>
      </w:r>
    </w:p>
    <w:p w:rsidRDefault="00E534B4" w:rsidP="00AD2BC1" w:rsidR="00E534B4" w:rsidRPr="00990627"/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525B55" w:rsidRPr="00990627">
        <w:t>1</w:t>
      </w:r>
      <w:r w:rsidR="000C3A44">
        <w:t>6</w:t>
      </w:r>
      <w:r w:rsidR="00525B55" w:rsidRPr="00990627">
        <w:t>. prosinca</w:t>
      </w:r>
      <w:r w:rsidR="00E534B4" w:rsidRPr="00990627">
        <w:t xml:space="preserve"> 2016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B82BF8">
        <w:t>, v. r.</w:t>
      </w:r>
    </w:p>
    <w:p w:rsidRDefault="006F7F85" w:rsidP="00AD2BC1" w:rsidR="006F7F85"/>
    <w:p w:rsidRDefault="006F7F85" w:rsidP="00AD2BC1" w:rsidR="006F7F85"/>
    <w:p w:rsidRDefault="000C3A44" w:rsidP="000C3A44" w:rsidR="000C3A44">
      <w:pPr>
        <w:jc w:val="center"/>
      </w:pPr>
      <w:r>
        <w:lastRenderedPageBreak/>
        <w:t>2</w:t>
      </w:r>
    </w:p>
    <w:p w:rsidRDefault="000C3A44" w:rsidP="00AD2BC1" w:rsidR="000C3A44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90627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991554">
        <w:t xml:space="preserve">Miloradu </w:t>
      </w:r>
      <w:proofErr w:type="spellStart"/>
      <w:r w:rsidR="00991554">
        <w:t>Volašu</w:t>
      </w:r>
      <w:proofErr w:type="spellEnd"/>
      <w:r w:rsidR="00991554">
        <w:t xml:space="preserve"> iz Rijeke, M. </w:t>
      </w:r>
      <w:proofErr w:type="spellStart"/>
      <w:r w:rsidR="00991554">
        <w:t>Rustanberga</w:t>
      </w:r>
      <w:proofErr w:type="spellEnd"/>
      <w:r w:rsidR="00991554">
        <w:t xml:space="preserve"> 9, OIB: 85309020949</w:t>
      </w:r>
    </w:p>
    <w:p w:rsidRDefault="007F35AE" w:rsidP="006F4663" w:rsidR="006F4663" w:rsidRPr="00990627">
      <w:r>
        <w:tab/>
        <w:t>- TS RIJEKA - računovodstvo</w:t>
      </w:r>
    </w:p>
    <w:sectPr w:rsidSect="000C3A44" w:rsidR="006F4663" w:rsidRPr="00990627">
      <w:headerReference w:type="default" r:id="rId10"/>
      <w:pgSz w:h="16838" w:w="11906"/>
      <w:pgMar w:gutter="0" w:footer="709" w:header="709" w:left="1440" w:bottom="1135" w:right="1440" w:top="96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0C3A44">
      <w:rPr>
        <w:sz w:val="23"/>
        <w:szCs w:val="23"/>
      </w:rPr>
      <w:t>1233/15-85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0C3A44"/>
    <w:rsid w:val="00191B13"/>
    <w:rsid w:val="001C4C06"/>
    <w:rsid w:val="00234EFC"/>
    <w:rsid w:val="00525B55"/>
    <w:rsid w:val="00554328"/>
    <w:rsid w:val="00565609"/>
    <w:rsid w:val="00585242"/>
    <w:rsid w:val="0062172F"/>
    <w:rsid w:val="00664F56"/>
    <w:rsid w:val="006864C4"/>
    <w:rsid w:val="006F4663"/>
    <w:rsid w:val="006F7F85"/>
    <w:rsid w:val="007F35AE"/>
    <w:rsid w:val="00867F73"/>
    <w:rsid w:val="008D2665"/>
    <w:rsid w:val="00963189"/>
    <w:rsid w:val="00985388"/>
    <w:rsid w:val="00990627"/>
    <w:rsid w:val="00991554"/>
    <w:rsid w:val="00AD2BC1"/>
    <w:rsid w:val="00B7481D"/>
    <w:rsid w:val="00B82BF8"/>
    <w:rsid w:val="00C26A64"/>
    <w:rsid w:val="00C33C73"/>
    <w:rsid w:val="00C54BCE"/>
    <w:rsid w:val="00C6784F"/>
    <w:rsid w:val="00C912CF"/>
    <w:rsid w:val="00D07C7D"/>
    <w:rsid w:val="00DB4931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1704</properties:Characters>
  <properties:Lines>59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2016-12-15T09:44:00Z</dcterms:created>
  <dc:creator>Jasmina Matika</dc:creator>
  <cp:lastModifiedBy>Sanja Prodan</cp:lastModifiedBy>
  <cp:lastPrinted>2016-12-16T12:09:00Z</cp:lastPrinted>
  <dcterms:modified xmlns:xsi="http://www.w3.org/2001/XMLSchema-instance" xsi:type="dcterms:W3CDTF">2016-12-16T13:24:00Z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