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9549" w14:paraId="5559549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F34814">
        <w:t>8362</w:t>
      </w:r>
      <w:r>
        <w:t>/2015</w:t>
      </w:r>
      <w:r w:rsidR="000F1FEE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51504D" w:rsidRPr="0051504D">
        <w:t>TOTAL GRAĐENJE d.o.o., Podsusedsko dolje 24, Zagreb, OIB: 72425108118</w:t>
      </w:r>
      <w:r>
        <w:t xml:space="preserve">, dana   </w:t>
      </w:r>
      <w:r w:rsidR="0051504D">
        <w:t>18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51504D" w:rsidRPr="0051504D">
        <w:t>TOTAL GRAĐENJE d.o.o., Podsusedsko dolje 24, Zagreb, OIB: 72425108118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51504D">
        <w:t>18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se     </w:t>
      </w:r>
      <w:r>
        <w:fldChar w:fldCharType="begin">
          <w:ffData>
            <w:name w:val="Tekst2"/>
            <w:enabled/>
            <w:calcOnExit w:val="false"/>
            <w:textInput/>
          </w:ffData>
        </w:fldChar>
      </w:r>
      <w:bookmarkStart w:name="Tekst2" w:id="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51504D" w:rsidRPr="0051504D">
        <w:t>TOTAL GRAĐENJE d.o.o., Podsusedsko dolje 24, Zagreb, OIB: 72425108118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51504D">
        <w:t xml:space="preserve"> 18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0F1FEE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F1FEE" w:rsidP="000F1FEE" w:rsidR="000F1FEE">
      <w:pPr>
        <w:pStyle w:val="Bezproreda"/>
        <w:jc w:val="right"/>
      </w:pPr>
      <w:r>
        <w:t>Za točnost otpravka-ovlašteni službenik:</w:t>
      </w:r>
    </w:p>
    <w:p w:rsidRDefault="000F1FEE" w:rsidP="000F1FEE" w:rsidR="000F1FEE">
      <w:pPr>
        <w:pStyle w:val="Bezproreda"/>
        <w:jc w:val="right"/>
      </w:pPr>
      <w:r>
        <w:t xml:space="preserve">Tanja Štraubert </w:t>
      </w:r>
    </w:p>
    <w:p w:rsidRDefault="001B22F8" w:rsidP="000F1FEE" w:rsidR="001B22F8">
      <w:pPr>
        <w:pStyle w:val="Bezproreda"/>
        <w:jc w:val="right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471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F34814" w:rsidRPr="00F34814">
          <w:t>8362/2015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F1FEE"/>
    <w:rsid w:val="001371FB"/>
    <w:rsid w:val="001B22F8"/>
    <w:rsid w:val="002D7471"/>
    <w:rsid w:val="003A3366"/>
    <w:rsid w:val="00453E80"/>
    <w:rsid w:val="004E266D"/>
    <w:rsid w:val="0051504D"/>
    <w:rsid w:val="00677951"/>
    <w:rsid w:val="008B2111"/>
    <w:rsid w:val="00AA7B27"/>
    <w:rsid w:val="00AE11D4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  <w:rsid w:val="00F3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F1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F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F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F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F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F1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F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F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F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F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8362</izvorni_sadrzaj>
    <derivirana_varijabla naziv="DomainObject.Predmet.Broj_1">8362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St-8362/2015</izvorni_sadrzaj>
    <derivirana_varijabla naziv="DomainObject.Predmet.OznakaBroj_1">St-8362/2015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TOTAL GRAĐENJE d.o.o. zastupanog po punomoćniku Gordana Albouz</izvorni_sadrzaj>
    <derivirana_varijabla naziv="DomainObject.Predmet.ProtustrankaFormated_1">  TOTAL GRAĐENJE d.o.o. zastupanog po punomoćniku Gordana Albouz</derivirana_varijabla>
  </DomainObject.Predmet.ProtustrankaFormated>
  <DomainObject.Predmet.ProtustrankaFormatedOIB>
    <izvorni_sadrzaj>  TOTAL GRAĐENJE d.o.o., OIB 72425108118 zastupanog po punomoćniku Gordana Albouz</izvorni_sadrzaj>
    <derivirana_varijabla naziv="DomainObject.Predmet.ProtustrankaFormatedOIB_1">  TOTAL GRAĐENJE d.o.o., OIB 72425108118 zastupanog po punomoćniku Gordana Albouz</derivirana_varijabla>
  </DomainObject.Predmet.ProtustrankaFormatedOIB>
  <DomainObject.Predmet.ProtustrankaFormatedWithAdress>
    <izvorni_sadrzaj> TOTAL GRAĐENJE d.o.o., Podsusedsko dolje 24, 10000 Zagreb zastupanog po punomoćniku Gordana Albouz</izvorni_sadrzaj>
    <derivirana_varijabla naziv="DomainObject.Predmet.ProtustrankaFormatedWithAdress_1"> TOTAL GRAĐENJE d.o.o., Podsusedsko dolje 24, 10000 Zagreb zastupanog po punomoćniku Gordana Albouz</derivirana_varijabla>
  </DomainObject.Predmet.ProtustrankaFormatedWithAdress>
  <DomainObject.Predmet.ProtustrankaFormatedWithAdressOIB>
    <izvorni_sadrzaj> TOTAL GRAĐENJE d.o.o., OIB 72425108118, Podsusedsko dolje 24, 10000 Zagreb zastupanog po punomoćniku Gordana Albouz</izvorni_sadrzaj>
    <derivirana_varijabla naziv="DomainObject.Predmet.ProtustrankaFormatedWithAdressOIB_1"> TOTAL GRAĐENJE d.o.o., OIB 72425108118, Podsusedsko dolje 24, 10000 Zagreb zastupanog po punomoćniku Gordana Albouz</derivirana_varijabla>
  </DomainObject.Predmet.ProtustrankaFormatedWithAdressOIB>
  <DomainObject.Predmet.ProtustrankaWithAdress>
    <izvorni_sadrzaj>TOTAL GRAĐENJE d.o.o. Podsusedsko dolje 24, 10000 Zagreb</izvorni_sadrzaj>
    <derivirana_varijabla naziv="DomainObject.Predmet.ProtustrankaWithAdress_1">TOTAL GRAĐENJE d.o.o. Podsusedsko dolje 24, 10000 Zagreb</derivirana_varijabla>
  </DomainObject.Predmet.ProtustrankaWithAdress>
  <DomainObject.Predmet.ProtustrankaWithAdressOIB>
    <izvorni_sadrzaj>TOTAL GRAĐENJE d.o.o., OIB 72425108118, Podsusedsko dolje 24, 10000 Zagreb</izvorni_sadrzaj>
    <derivirana_varijabla naziv="DomainObject.Predmet.ProtustrankaWithAdressOIB_1">TOTAL GRAĐENJE d.o.o., OIB 72425108118, Podsusedsko dolje 24, 10000 Zagreb</derivirana_varijabla>
  </DomainObject.Predmet.ProtustrankaWithAdressOIB>
  <DomainObject.Predmet.ProtustrankaNazivFormated>
    <izvorni_sadrzaj>TOTAL GRAĐENJE d.o.o.</izvorni_sadrzaj>
    <derivirana_varijabla naziv="DomainObject.Predmet.ProtustrankaNazivFormated_1">TOTAL GRAĐENJE d.o.o.</derivirana_varijabla>
  </DomainObject.Predmet.ProtustrankaNazivFormated>
  <DomainObject.Predmet.ProtustrankaNazivFormatedOIB>
    <izvorni_sadrzaj>TOTAL GRAĐENJE d.o.o., OIB 72425108118</izvorni_sadrzaj>
    <derivirana_varijabla naziv="DomainObject.Predmet.ProtustrankaNazivFormatedOIB_1">TOTAL GRAĐENJE d.o.o., OIB 72425108118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TOTAL GRAĐENJE d.o.o. zastupanog po punomoćniku Gordana Albouz</item>
    </izvorni_sadrzaj>
    <derivirana_varijabla naziv="DomainObject.Predmet.ProtuStrankaListFormated_1">
      <item>TOTAL GRAĐENJE d.o.o. zastupanog po punomoćniku Gordana Albouz</item>
    </derivirana_varijabla>
  </DomainObject.Predmet.ProtuStrankaListFormated>
  <DomainObject.Predmet.ProtuStrankaListFormatedOIB>
    <izvorni_sadrzaj>
      <item>TOTAL GRAĐENJE d.o.o., OIB 72425108118 zastupanog po punomoćniku Gordana Albouz</item>
    </izvorni_sadrzaj>
    <derivirana_varijabla naziv="DomainObject.Predmet.ProtuStrankaListFormatedOIB_1">
      <item>TOTAL GRAĐENJE d.o.o., OIB 72425108118 zastupanog po punomoćniku Gordana Albouz</item>
    </derivirana_varijabla>
  </DomainObject.Predmet.ProtuStrankaListFormatedOIB>
  <DomainObject.Predmet.ProtuStrankaListFormatedWithAdress>
    <izvorni_sadrzaj>
      <item>TOTAL GRAĐENJE d.o.o., Podsusedsko dolje 24, 10000 Zagreb zastupanog po punomoćniku Gordana Albouz</item>
    </izvorni_sadrzaj>
    <derivirana_varijabla naziv="DomainObject.Predmet.ProtuStrankaListFormatedWithAdress_1">
      <item>TOTAL GRAĐENJE d.o.o., Podsusedsko dolje 24, 10000 Zagreb zastupanog po punomoćniku Gordana Albouz</item>
    </derivirana_varijabla>
  </DomainObject.Predmet.ProtuStrankaListFormatedWithAdress>
  <DomainObject.Predmet.ProtuStrankaListFormatedWithAdressOIB>
    <izvorni_sadrzaj>
      <item>TOTAL GRAĐENJE d.o.o., OIB 72425108118, Podsusedsko dolje 24, 10000 Zagreb zastupanog po punomoćniku Gordana Albouz</item>
    </izvorni_sadrzaj>
    <derivirana_varijabla naziv="DomainObject.Predmet.ProtuStrankaListFormatedWithAdressOIB_1">
      <item>TOTAL GRAĐENJE d.o.o., OIB 72425108118, Podsusedsko dolje 24, 10000 Zagreb zastupanog po punomoćniku Gordana Albouz</item>
    </derivirana_varijabla>
  </DomainObject.Predmet.ProtuStrankaListFormatedWithAdressOIB>
  <DomainObject.Predmet.ProtuStrankaListNazivFormated>
    <izvorni_sadrzaj>
      <item>TOTAL GRAĐENJE d.o.o.</item>
    </izvorni_sadrzaj>
    <derivirana_varijabla naziv="DomainObject.Predmet.ProtuStrankaListNazivFormated_1">
      <item>TOTAL GRAĐENJE d.o.o.</item>
    </derivirana_varijabla>
  </DomainObject.Predmet.ProtuStrankaListNazivFormated>
  <DomainObject.Predmet.ProtuStrankaListNazivFormatedOIB>
    <izvorni_sadrzaj>
      <item>TOTAL GRAĐENJE d.o.o., OIB 72425108118</item>
    </izvorni_sadrzaj>
    <derivirana_varijabla naziv="DomainObject.Predmet.ProtuStrankaListNazivFormatedOIB_1">
      <item>TOTAL GRAĐENJE d.o.o., OIB 72425108118</item>
    </derivirana_varijabla>
  </DomainObject.Predmet.ProtuStrankaListNazivFormatedOIB>
  <DomainObject.Predmet.OstaliListFormated>
    <izvorni_sadrzaj>
      <item>Mateo Erceg</item>
      <item>Gordana Albouz punomoćnik sudionika u postupku TOTAL GRAĐENJE d.o.o.</item>
    </izvorni_sadrzaj>
    <derivirana_varijabla naziv="DomainObject.Predmet.OstaliListFormated_1">
      <item>Mateo Erceg</item>
      <item>Gordana Albouz punomoćnik sudionika u postupku TOTAL GRAĐENJE d.o.o.</item>
    </derivirana_varijabla>
  </DomainObject.Predmet.OstaliListFormated>
  <DomainObject.Predmet.OstaliListFormatedOIB>
    <izvorni_sadrzaj>
      <item>Mateo Erceg, OIB 93602617826</item>
      <item>Gordana Albouz, OIB 80464200731 punomoćnik sudionika u postupku TOTAL GRAĐENJE d.o.o.</item>
    </izvorni_sadrzaj>
    <derivirana_varijabla naziv="DomainObject.Predmet.OstaliListFormatedOIB_1">
      <item>Mateo Erceg, OIB 93602617826</item>
      <item>Gordana Albouz, OIB 80464200731 punomoćnik sudionika u postupku TOTAL GRAĐENJE d.o.o.</item>
    </derivirana_varijabla>
  </DomainObject.Predmet.OstaliListFormatedOIB>
  <DomainObject.Predmet.OstaliListFormatedWithAdress>
    <izvorni_sadrzaj>
      <item>Mateo Erceg, Radnička cesta 30, 10000 Zagreb</item>
      <item>Gordana Albouz, Podsusedsko Dolje 24, 10000 Zagreb punomoćnik sudionika u postupku TOTAL GRAĐENJE d.o.o.</item>
    </izvorni_sadrzaj>
    <derivirana_varijabla naziv="DomainObject.Predmet.OstaliListFormatedWithAdress_1">
      <item>Mateo Erceg, Radnička cesta 30, 10000 Zagreb</item>
      <item>Gordana Albouz, Podsusedsko Dolje 24, 10000 Zagreb punomoćnik sudionika u postupku TOTAL GRAĐENJE d.o.o.</item>
    </derivirana_varijabla>
  </DomainObject.Predmet.OstaliListFormatedWithAdress>
  <DomainObject.Predmet.OstaliListFormatedWithAdressOIB>
    <izvorni_sadrzaj>
      <item>Mateo Erceg, OIB 93602617826, Radnička cesta 30, 10000 Zagreb</item>
      <item>Gordana Albouz, OIB 80464200731, Podsusedsko Dolje 24, 10000 Zagreb punomoćnik sudionika u postupku TOTAL GRAĐENJE d.o.o.</item>
    </izvorni_sadrzaj>
    <derivirana_varijabla naziv="DomainObject.Predmet.OstaliListFormatedWithAdressOIB_1">
      <item>Mateo Erceg, OIB 93602617826, Radnička cesta 30, 10000 Zagreb</item>
      <item>Gordana Albouz, OIB 80464200731, Podsusedsko Dolje 24, 10000 Zagreb punomoćnik sudionika u postupku TOTAL GRAĐENJE d.o.o.</item>
    </derivirana_varijabla>
  </DomainObject.Predmet.OstaliListFormatedWithAdressOIB>
  <DomainObject.Predmet.OstaliListNazivFormated>
    <izvorni_sadrzaj>
      <item>Mateo Erceg</item>
      <item>Gordana Albouz</item>
    </izvorni_sadrzaj>
    <derivirana_varijabla naziv="DomainObject.Predmet.OstaliListNazivFormated_1">
      <item>Mateo Erceg</item>
      <item>Gordana Albouz</item>
    </derivirana_varijabla>
  </DomainObject.Predmet.OstaliListNazivFormated>
  <DomainObject.Predmet.OstaliListNazivFormatedOIB>
    <izvorni_sadrzaj>
      <item>Mateo Erceg, OIB 93602617826</item>
      <item>Gordana Albouz, OIB 80464200731</item>
    </izvorni_sadrzaj>
    <derivirana_varijabla naziv="DomainObject.Predmet.OstaliListNazivFormatedOIB_1">
      <item>Mateo Erceg, OIB 93602617826</item>
      <item>Gordana Albouz, OIB 80464200731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TOTAL GRAĐENJE d.o.o.</izvorni_sadrzaj>
    <derivirana_varijabla naziv="DomainObject.Predmet.ProtustrankaIDrugi_1">TOTAL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TOTAL GRAĐENJE d.o.o., OIB 72425108118, Podsusedsko dolje 24, 10000 Zagreb</izvorni_sadrzaj>
    <derivirana_varijabla naziv="DomainObject.Predmet.ProtustrankaIDrugiAdressOIB_1">TOTAL GRAĐENJE d.o.o., OIB 72425108118, Podsusedsko dolje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TOTAL GRAĐENJE d.o.o.</item>
      <item>Mateo Erceg</item>
      <item>Gordana Albouz</item>
    </izvorni_sadrzaj>
    <derivirana_varijabla naziv="DomainObject.Predmet.SudioniciListNaziv_1">
      <item>FINA Regionalni centar Zagreb</item>
      <item>TOTAL GRAĐENJE d.o.o.</item>
      <item>Mateo Erceg</item>
      <item>Gordana Albouz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TOTAL GRAĐENJE d.o.o., OIB 72425108118, Podsusedsko dolje 24,10000 Zagreb</item>
      <item>Mateo Erceg, OIB 93602617826, Radnička cesta 30,10000 Zagreb</item>
      <item>Gordana Albouz, OIB 80464200731, Podsusedsko Dolje 24,10000 Zagreb</item>
    </izvorni_sadrzaj>
    <derivirana_varijabla naziv="DomainObject.Predmet.SudioniciListAdressOIB_1">
      <item>FINA Regionalni centar Zagreb, OIB 85821130368, Trg svibanjskih žrtava 1995. br. 1,10000 Zagreb</item>
      <item>TOTAL GRAĐENJE d.o.o., OIB 72425108118, Podsusedsko dolje 24,10000 Zagreb</item>
      <item>Mateo Erceg, OIB 93602617826, Radnička cesta 30,10000 Zagreb</item>
      <item>Gordana Albouz, OIB 80464200731, Podsusedsko Dolje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72425108118</item>
      <item>, OIB 93602617826</item>
      <item>, OIB 80464200731</item>
    </izvorni_sadrzaj>
    <derivirana_varijabla naziv="DomainObject.Predmet.SudioniciListNazivOIB_1">
      <item>, OIB 85821130368</item>
      <item>, OIB 72425108118</item>
      <item>, OIB 93602617826</item>
      <item>, OIB 80464200731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1959</properties:Characters>
  <properties:Lines>70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2016-05-18T09:41:00Z</dcterms:created>
  <dc:creator>Sandra Rotar Vogrin</dc:creator>
  <cp:lastModifiedBy>Tanja Štraubert</cp:lastModifiedBy>
  <cp:lastPrinted>2016-05-18T11:14:00Z</cp:lastPrinted>
  <dcterms:modified xmlns:xsi="http://www.w3.org/2001/XMLSchema-instance" xsi:type="dcterms:W3CDTF">2016-05-18T11:14:00Z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