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83f3" w14:paraId="93983f3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0B0707" w:rsidR="00ED034B" w:rsidRPr="00204524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ED034B" w:rsidRPr="00204524">
        <w:rPr>
          <w:rFonts w:cstheme="majorBidi" w:hAnsiTheme="majorBidi" w:asciiTheme="majorBidi"/>
        </w:rPr>
        <w:t>68. St-</w:t>
      </w:r>
      <w:r w:rsidR="000B0707">
        <w:rPr>
          <w:rFonts w:cstheme="majorBidi" w:hAnsiTheme="majorBidi" w:asciiTheme="majorBidi"/>
        </w:rPr>
        <w:t>6278</w:t>
      </w:r>
      <w:r w:rsidR="00ED034B" w:rsidRPr="00204524">
        <w:rPr>
          <w:rFonts w:cstheme="majorBidi" w:hAnsiTheme="majorBidi" w:asciiTheme="majorBidi"/>
        </w:rPr>
        <w:t>/15</w:t>
      </w:r>
    </w:p>
    <w:p w:rsidRDefault="00ED034B" w:rsidP="00ED034B" w:rsidR="00ED034B" w:rsidRPr="00204524">
      <w:pPr>
        <w:jc w:val="right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U  I M E  R E P U B L I K E   H R V A T S K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R J E Š E N J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0B0707" w:rsidR="00924500">
      <w:pPr>
        <w:jc w:val="both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postupka nad dužnikom </w:t>
      </w:r>
      <w:r w:rsidR="000B0707" w:rsidRPr="00F65E4E">
        <w:rPr>
          <w:rFonts w:cstheme="majorBidi" w:hAnsiTheme="majorBidi" w:asciiTheme="majorBidi"/>
        </w:rPr>
        <w:t>KLUB ZDRAVLJA HOMOLUDUS d.o.o., Zagreb, Meštrovićev trg 15, OIB: 22690452503</w:t>
      </w:r>
      <w:r w:rsidRPr="00204524">
        <w:rPr>
          <w:rFonts w:cstheme="majorBidi" w:hAnsiTheme="majorBidi" w:asciiTheme="majorBidi"/>
        </w:rPr>
        <w:t>, dana</w:t>
      </w:r>
      <w:r w:rsidR="004A6795">
        <w:rPr>
          <w:rFonts w:cstheme="majorBidi" w:hAnsiTheme="majorBidi" w:asciiTheme="majorBidi"/>
        </w:rPr>
        <w:t xml:space="preserve"> </w:t>
      </w:r>
      <w:r w:rsidR="003D7342">
        <w:rPr>
          <w:rFonts w:cstheme="majorBidi" w:hAnsiTheme="majorBidi" w:asciiTheme="majorBidi"/>
        </w:rPr>
        <w:t>20. srpnja</w:t>
      </w:r>
      <w:r w:rsidR="00924500">
        <w:rPr>
          <w:rFonts w:cstheme="majorBidi" w:hAnsiTheme="majorBidi" w:asciiTheme="majorBidi"/>
        </w:rPr>
        <w:t xml:space="preserve">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0B0707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0B0707">
        <w:t>6278</w:t>
      </w:r>
      <w:r w:rsidR="005F412C">
        <w:t>/15</w:t>
      </w:r>
      <w:r w:rsidR="00DB400B">
        <w:t xml:space="preserve"> od </w:t>
      </w:r>
      <w:r w:rsidR="000B0707">
        <w:t>4</w:t>
      </w:r>
      <w:r w:rsidR="003D7342">
        <w:t xml:space="preserve">. svibnja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0B0707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3D7342">
        <w:t>St-</w:t>
      </w:r>
      <w:r w:rsidR="000B0707">
        <w:t>6278</w:t>
      </w:r>
      <w:r w:rsidR="005F412C">
        <w:t>/15</w:t>
      </w:r>
      <w:r w:rsidR="003D7342">
        <w:t xml:space="preserve"> od </w:t>
      </w:r>
      <w:r w:rsidR="000B0707">
        <w:t>4</w:t>
      </w:r>
      <w:r w:rsidR="003D7342">
        <w:t xml:space="preserve">. svibnja 2016.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3D7342" w:rsidR="00706986">
      <w:pPr>
        <w:jc w:val="center"/>
      </w:pPr>
      <w:r w:rsidRPr="00995CBD">
        <w:t>U Zagrebu,</w:t>
      </w:r>
      <w:r w:rsidR="00FE5E52">
        <w:t xml:space="preserve"> </w:t>
      </w:r>
      <w:r w:rsidR="003D7342">
        <w:t>20.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sectPr w:rsidSect="00284523" w:rsidR="004A679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A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0B0707" w:rsidR="00E249BC" w:rsidRPr="00C44F33">
    <w:pPr>
      <w:jc w:val="right"/>
    </w:pPr>
    <w:r w:rsidRPr="00C44F33">
      <w:t xml:space="preserve">68. </w:t>
    </w:r>
    <w:r w:rsidR="00924500">
      <w:t>St-</w:t>
    </w:r>
    <w:r w:rsidR="000B0707">
      <w:t>6278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0707"/>
    <w:rsid w:val="000B70E9"/>
    <w:rsid w:val="000B78C1"/>
    <w:rsid w:val="00137DD6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3D7342"/>
    <w:rsid w:val="00424495"/>
    <w:rsid w:val="00464EF1"/>
    <w:rsid w:val="004A6795"/>
    <w:rsid w:val="004C5DE2"/>
    <w:rsid w:val="0050733C"/>
    <w:rsid w:val="0053307D"/>
    <w:rsid w:val="00561407"/>
    <w:rsid w:val="005C061D"/>
    <w:rsid w:val="005F412C"/>
    <w:rsid w:val="00627961"/>
    <w:rsid w:val="0062798A"/>
    <w:rsid w:val="006723C9"/>
    <w:rsid w:val="006728C3"/>
    <w:rsid w:val="00706986"/>
    <w:rsid w:val="00724517"/>
    <w:rsid w:val="008315BC"/>
    <w:rsid w:val="00854B43"/>
    <w:rsid w:val="00891AB9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7109D"/>
    <w:rsid w:val="00BC3B1C"/>
    <w:rsid w:val="00BC42C3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1136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D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DD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DD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DD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D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DD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DD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DD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73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St-6278/2015-9</izvorni_sadrzaj>
    <derivirana_varijabla naziv="DomainObject.Oznaka_1">St-6278/2015-9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6278</izvorni_sadrzaj>
    <derivirana_varijabla naziv="DomainObject.Predmet.Broj_1">6278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St-6278/2015</izvorni_sadrzaj>
    <derivirana_varijabla naziv="DomainObject.Predmet.OznakaBroj_1">St-6278/2015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ZDRAVLJA HOMOLUDUS</izvorni_sadrzaj>
    <derivirana_varijabla naziv="DomainObject.Predmet.ProtustrankaFormated_1">  KLUB ZDRAVLJA HOMOLUDUS</derivirana_varijabla>
  </DomainObject.Predmet.ProtustrankaFormated>
  <DomainObject.Predmet.ProtustrankaFormatedOIB>
    <izvorni_sadrzaj>  KLUB ZDRAVLJA HOMOLUDUS, OIB 22690452503</izvorni_sadrzaj>
    <derivirana_varijabla naziv="DomainObject.Predmet.ProtustrankaFormatedOIB_1">  KLUB ZDRAVLJA HOMOLUDUS, OIB 22690452503</derivirana_varijabla>
  </DomainObject.Predmet.ProtustrankaFormatedOIB>
  <DomainObject.Predmet.ProtustrankaFormatedWithAdress>
    <izvorni_sadrzaj> KLUB ZDRAVLJA HOMOLUDUS, MEŠTROVIĆEV TRG 15, 10000 Zagreb</izvorni_sadrzaj>
    <derivirana_varijabla naziv="DomainObject.Predmet.ProtustrankaFormatedWithAdress_1"> KLUB ZDRAVLJA HOMOLUDUS, MEŠTROVIĆEV TRG 15, 10000 Zagreb</derivirana_varijabla>
  </DomainObject.Predmet.ProtustrankaFormatedWithAdress>
  <DomainObject.Predmet.ProtustrankaFormatedWithAdressOIB>
    <izvorni_sadrzaj> KLUB ZDRAVLJA HOMOLUDUS, OIB 22690452503, MEŠTROVIĆEV TRG 15, 10000 Zagreb</izvorni_sadrzaj>
    <derivirana_varijabla naziv="DomainObject.Predmet.ProtustrankaFormatedWithAdressOIB_1"> KLUB ZDRAVLJA HOMOLUDUS, OIB 22690452503, MEŠTROVIĆEV TRG 15, 10000 Zagreb</derivirana_varijabla>
  </DomainObject.Predmet.ProtustrankaFormatedWithAdressOIB>
  <DomainObject.Predmet.ProtustrankaWithAdress>
    <izvorni_sadrzaj>KLUB ZDRAVLJA HOMOLUDUS MEŠTROVIĆEV TRG 15, 10000 Zagreb</izvorni_sadrzaj>
    <derivirana_varijabla naziv="DomainObject.Predmet.ProtustrankaWithAdress_1">KLUB ZDRAVLJA HOMOLUDUS MEŠTROVIĆEV TRG 15, 10000 Zagreb</derivirana_varijabla>
  </DomainObject.Predmet.ProtustrankaWithAdress>
  <DomainObject.Predmet.ProtustrankaWithAdressOIB>
    <izvorni_sadrzaj>KLUB ZDRAVLJA HOMOLUDUS, OIB 22690452503, MEŠTROVIĆEV TRG 15, 10000 Zagreb</izvorni_sadrzaj>
    <derivirana_varijabla naziv="DomainObject.Predmet.ProtustrankaWithAdressOIB_1">KLUB ZDRAVLJA HOMOLUDUS, OIB 22690452503, MEŠTROVIĆEV TRG 15, 10000 Zagreb</derivirana_varijabla>
  </DomainObject.Predmet.ProtustrankaWithAdressOIB>
  <DomainObject.Predmet.ProtustrankaNazivFormated>
    <izvorni_sadrzaj>KLUB ZDRAVLJA HOMOLUDUS</izvorni_sadrzaj>
    <derivirana_varijabla naziv="DomainObject.Predmet.ProtustrankaNazivFormated_1">KLUB ZDRAVLJA HOMOLUDUS</derivirana_varijabla>
  </DomainObject.Predmet.ProtustrankaNazivFormated>
  <DomainObject.Predmet.ProtustrankaNazivFormatedOIB>
    <izvorni_sadrzaj>KLUB ZDRAVLJA HOMOLUDUS, OIB 22690452503</izvorni_sadrzaj>
    <derivirana_varijabla naziv="DomainObject.Predmet.ProtustrankaNazivFormatedOIB_1">KLUB ZDRAVLJA HOMOLUDUS, OIB 22690452503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ZDRAVLJA HOMOLUDUS</item>
    </izvorni_sadrzaj>
    <derivirana_varijabla naziv="DomainObject.Predmet.ProtuStrankaListFormated_1">
      <item>KLUB ZDRAVLJA HOMOLUDUS</item>
    </derivirana_varijabla>
  </DomainObject.Predmet.ProtuStrankaListFormated>
  <DomainObject.Predmet.ProtuStrankaListFormatedOIB>
    <izvorni_sadrzaj>
      <item>KLUB ZDRAVLJA HOMOLUDUS, OIB 22690452503</item>
    </izvorni_sadrzaj>
    <derivirana_varijabla naziv="DomainObject.Predmet.ProtuStrankaListFormatedOIB_1">
      <item>KLUB ZDRAVLJA HOMOLUDUS, OIB 22690452503</item>
    </derivirana_varijabla>
  </DomainObject.Predmet.ProtuStrankaListFormatedOIB>
  <DomainObject.Predmet.ProtuStrankaListFormatedWithAdress>
    <izvorni_sadrzaj>
      <item>KLUB ZDRAVLJA HOMOLUDUS, MEŠTROVIĆEV TRG 15, 10000 Zagreb</item>
    </izvorni_sadrzaj>
    <derivirana_varijabla naziv="DomainObject.Predmet.ProtuStrankaListFormatedWithAdress_1">
      <item>KLUB ZDRAVLJA HOMOLUDUS, MEŠTROVIĆEV TRG 15, 10000 Zagreb</item>
    </derivirana_varijabla>
  </DomainObject.Predmet.ProtuStrankaListFormatedWithAdress>
  <DomainObject.Predmet.ProtuStrankaListFormatedWithAdressOIB>
    <izvorni_sadrzaj>
      <item>KLUB ZDRAVLJA HOMOLUDUS, OIB 22690452503, MEŠTROVIĆEV TRG 15, 10000 Zagreb</item>
    </izvorni_sadrzaj>
    <derivirana_varijabla naziv="DomainObject.Predmet.ProtuStrankaListFormatedWithAdressOIB_1">
      <item>KLUB ZDRAVLJA HOMOLUDUS, OIB 22690452503, MEŠTROVIĆEV TRG 15, 10000 Zagreb</item>
    </derivirana_varijabla>
  </DomainObject.Predmet.ProtuStrankaListFormatedWithAdressOIB>
  <DomainObject.Predmet.ProtuStrankaListNazivFormated>
    <izvorni_sadrzaj>
      <item>KLUB ZDRAVLJA HOMOLUDUS</item>
    </izvorni_sadrzaj>
    <derivirana_varijabla naziv="DomainObject.Predmet.ProtuStrankaListNazivFormated_1">
      <item>KLUB ZDRAVLJA HOMOLUDUS</item>
    </derivirana_varijabla>
  </DomainObject.Predmet.ProtuStrankaListNazivFormated>
  <DomainObject.Predmet.ProtuStrankaListNazivFormatedOIB>
    <izvorni_sadrzaj>
      <item>KLUB ZDRAVLJA HOMOLUDUS, OIB 22690452503</item>
    </izvorni_sadrzaj>
    <derivirana_varijabla naziv="DomainObject.Predmet.ProtuStrankaListNazivFormatedOIB_1">
      <item>KLUB ZDRAVLJA HOMOLUDUS, OIB 22690452503</item>
    </derivirana_varijabla>
  </DomainObject.Predmet.ProtuStrankaListNazivFormatedOIB>
  <DomainObject.Predmet.OstaliListFormated>
    <izvorni_sadrzaj>
      <item>Ivan Tomić</item>
      <item>Alen Tomić</item>
    </izvorni_sadrzaj>
    <derivirana_varijabla naziv="DomainObject.Predmet.OstaliListFormated_1">
      <item>Ivan Tomić</item>
      <item>Alen Tomić</item>
    </derivirana_varijabla>
  </DomainObject.Predmet.OstaliListFormated>
  <DomainObject.Predmet.OstaliListFormatedOIB>
    <izvorni_sadrzaj>
      <item>Ivan Tomić</item>
      <item>Alen Tomić</item>
    </izvorni_sadrzaj>
    <derivirana_varijabla naziv="DomainObject.Predmet.OstaliListFormatedOIB_1">
      <item>Ivan Tomić</item>
      <item>Alen Tomić</item>
    </derivirana_varijabla>
  </DomainObject.Predmet.OstaliListFormatedOIB>
  <DomainObject.Predmet.OstaliListFormatedWithAdress>
    <izvorni_sadrzaj>
      <item>Ivan Tomić, MEŠTROVIĆEV TRG 15, 10000 Zagreb</item>
      <item>Alen Tomić, MEŠTROVIĆEV TRG 15, 10000 Zagreb</item>
    </izvorni_sadrzaj>
    <derivirana_varijabla naziv="DomainObject.Predmet.OstaliListFormatedWithAdress_1">
      <item>Ivan Tomić, MEŠTROVIĆEV TRG 15, 10000 Zagreb</item>
      <item>Alen Tomić, MEŠTROVIĆEV TRG 15, 10000 Zagreb</item>
    </derivirana_varijabla>
  </DomainObject.Predmet.OstaliListFormatedWithAdress>
  <DomainObject.Predmet.OstaliListFormatedWithAdressOIB>
    <izvorni_sadrzaj>
      <item>Ivan Tomić, MEŠTROVIĆEV TRG 15, 10000 Zagreb</item>
      <item>Alen Tomić, MEŠTROVIĆEV TRG 15, 10000 Zagreb</item>
    </izvorni_sadrzaj>
    <derivirana_varijabla naziv="DomainObject.Predmet.OstaliListFormatedWithAdressOIB_1">
      <item>Ivan Tomić, MEŠTROVIĆEV TRG 15, 10000 Zagreb</item>
      <item>Alen Tomić, MEŠTROVIĆEV TRG 15, 10000 Zagreb</item>
    </derivirana_varijabla>
  </DomainObject.Predmet.OstaliListFormatedWithAdressOIB>
  <DomainObject.Predmet.OstaliListNazivFormated>
    <izvorni_sadrzaj>
      <item>Ivan Tomić</item>
      <item>Alen Tomić</item>
    </izvorni_sadrzaj>
    <derivirana_varijabla naziv="DomainObject.Predmet.OstaliListNazivFormated_1">
      <item>Ivan Tomić</item>
      <item>Alen Tomić</item>
    </derivirana_varijabla>
  </DomainObject.Predmet.OstaliListNazivFormated>
  <DomainObject.Predmet.OstaliListNazivFormatedOIB>
    <izvorni_sadrzaj>
      <item>Ivan Tomić</item>
      <item>Alen Tomić</item>
    </izvorni_sadrzaj>
    <derivirana_varijabla naziv="DomainObject.Predmet.OstaliListNazivFormatedOIB_1">
      <item>Ivan Tomić</item>
      <item>Alen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St-6278/2015-9</izvorni_sadrzaj>
    <derivirana_varijabla naziv="DomainObject.PoslovniBrojDokumenta_1">St-6278/2015-9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ZDRAVLJA HOMOLUDUS</izvorni_sadrzaj>
    <derivirana_varijabla naziv="DomainObject.Predmet.ProtustrankaIDrugi_1">KLUB ZDRAVLJA HOMOLUDUS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ZDRAVLJA HOMOLUDUS, OIB 22690452503, MEŠTROVIĆEV TRG 15, 10000 Zagreb</izvorni_sadrzaj>
    <derivirana_varijabla naziv="DomainObject.Predmet.ProtustrankaIDrugiAdressOIB_1">KLUB ZDRAVLJA HOMOLUDUS, OIB 22690452503, MEŠTROVIĆEV TRG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7. lipnja 2016.</izvorni_sadrzaj>
    <derivirana_varijabla naziv="DomainObject.Predmet.OdlukaRjesenje.DatumPravomocnosti_1">7. lipnja 2016.</derivirana_varijabla>
  </DomainObject.Predmet.OdlukaRjesenje.DatumPravomocnosti>
  <DomainObject.Predmet.OdlukaRjesenje.Oznaka>
    <izvorni_sadrzaj>St-6278/2015-6</izvorni_sadrzaj>
    <derivirana_varijabla naziv="DomainObject.Predmet.OdlukaRjesenje.Oznaka_1">St-6278/2015-6</derivirana_varijabla>
  </DomainObject.Predmet.OdlukaRjesenje.Oznaka>
  <DomainObject.Predmet.SudioniciListNaziv>
    <izvorni_sadrzaj>
      <item>FINA Regionalni centar Zagreb</item>
      <item>KLUB ZDRAVLJA HOMOLUDUS</item>
      <item>Ivan Tomić</item>
      <item>Alen Tomić</item>
    </izvorni_sadrzaj>
    <derivirana_varijabla naziv="DomainObject.Predmet.SudioniciListNaziv_1">
      <item>FINA Regionalni centar Zagreb</item>
      <item>KLUB ZDRAVLJA HOMOLUDUS</item>
      <item>Ivan Tomić</item>
      <item>Alen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ZDRAVLJA HOMOLUDUS, OIB 22690452503, MEŠTROVIĆEV TRG 15,10000 Zagreb</item>
      <item>Ivan Tomić, MEŠTROVIĆEV TRG 15,10000 Zagreb</item>
      <item>Alen Tomić, MEŠTROVIĆEV TRG 15,10000 Zagreb</item>
    </izvorni_sadrzaj>
    <derivirana_varijabla naziv="DomainObject.Predmet.SudioniciListAdressOIB_1">
      <item>FINA Regionalni centar Zagreb, OIB 85821130368, Trg svibanjskih žrtava 1995. 1,10000 Zagreb</item>
      <item>KLUB ZDRAVLJA HOMOLUDUS, OIB 22690452503, MEŠTROVIĆEV TRG 15,10000 Zagreb</item>
      <item>Ivan Tomić, MEŠTROVIĆEV TRG 15,10000 Zagreb</item>
      <item>Alen Tomić, MEŠTROVIĆEV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22690452503</item>
      <item>, OIB null</item>
      <item>, OIB null</item>
    </izvorni_sadrzaj>
    <derivirana_varijabla naziv="DomainObject.Predmet.SudioniciListNazivOIB_1">
      <item>, OIB 85821130368</item>
      <item>, OIB 22690452503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1200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2016-07-20T11:22:00Z</dcterms:created>
  <dc:creator>tjakupak</dc:creator>
  <cp:lastModifiedBy>Maja Hilje</cp:lastModifiedBy>
  <cp:lastPrinted>2016-07-20T11:44:00Z</cp:lastPrinted>
  <dcterms:modified xmlns:xsi="http://www.w3.org/2001/XMLSchema-instance" xsi:type="dcterms:W3CDTF">2016-07-21T09:49:00Z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St-6278/2015-9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