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e980" w14:paraId="f06e980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940F9">
        <w:t>81</w:t>
      </w:r>
      <w:r w:rsidR="00B31683">
        <w:t>7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B31683">
        <w:t>INES TOURS putnička agencija d.o.o., Drniš, Kralja Zvonimira 36, OIB: 75973066249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620D30">
        <w:t>09</w:t>
      </w:r>
      <w:r w:rsidR="00A7289A">
        <w:t xml:space="preserve">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B31683">
        <w:t>INES TOURS putnička agencija d.o.o., Drniš, Kralja Zvonimira 36, OIB: 75973066249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20D30" w:rsidP="00516C06" w:rsidR="00A70A5D">
      <w:pPr>
        <w:jc w:val="center"/>
      </w:pPr>
      <w:r>
        <w:t>20</w:t>
      </w:r>
      <w:r w:rsidR="007F77F2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1940F9">
        <w:t>10</w:t>
      </w:r>
      <w:r w:rsidR="00A70A5D">
        <w:t>,</w:t>
      </w:r>
      <w:r w:rsidR="00B31683">
        <w:t>05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516C06">
        <w:t>Stalna služba u Šibeniku</w:t>
      </w:r>
      <w:r w:rsidR="00516C06" w:rsidRPr="00F60CD9">
        <w:t xml:space="preserve">, </w:t>
      </w:r>
      <w:r w:rsidR="00516C06">
        <w:t>Stjepana Radića 81/II</w:t>
      </w:r>
      <w:r w:rsidR="00516C06" w:rsidRPr="00F60CD9">
        <w:t>,</w:t>
      </w:r>
      <w:r w:rsidR="00516C06">
        <w:t xml:space="preserve"> Šibenik,</w:t>
      </w:r>
      <w:r w:rsidR="00516C06" w:rsidRPr="00F60CD9">
        <w:t xml:space="preserve"> sudnica br, </w:t>
      </w:r>
      <w:r w:rsidR="00516C06">
        <w:t>212</w:t>
      </w:r>
      <w:r w:rsidR="000A6B55">
        <w:t>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20D30" w:rsidP="00516C06" w:rsidR="00CC3921">
      <w:pPr>
        <w:jc w:val="center"/>
      </w:pPr>
      <w:r>
        <w:t>20</w:t>
      </w:r>
      <w:r w:rsidR="00D87911">
        <w:t xml:space="preserve">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1940F9">
        <w:t>10</w:t>
      </w:r>
      <w:r>
        <w:t>,</w:t>
      </w:r>
      <w:r w:rsidR="00B31683">
        <w:t>07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516C06">
        <w:t>Stalna služba u Šibeniku</w:t>
      </w:r>
      <w:r w:rsidR="00516C06" w:rsidRPr="00F60CD9">
        <w:t xml:space="preserve">, </w:t>
      </w:r>
      <w:r w:rsidR="00516C06">
        <w:t>Stjepana Radića 81/II</w:t>
      </w:r>
      <w:r w:rsidR="00516C06" w:rsidRPr="00F60CD9">
        <w:t>,</w:t>
      </w:r>
      <w:r w:rsidR="00516C06">
        <w:t xml:space="preserve"> Šibenik,</w:t>
      </w:r>
      <w:r w:rsidR="00516C06" w:rsidRPr="00F60CD9">
        <w:t xml:space="preserve"> sudnica br, </w:t>
      </w:r>
      <w:r w:rsidR="00516C06">
        <w:t>212</w:t>
      </w:r>
      <w:r w:rsidR="000A6B55">
        <w:t>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B31683">
        <w:t>INES TOURS putnička agencija d.o.o., Drniš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620D30">
        <w:t>01. rujna</w:t>
      </w:r>
      <w:r w:rsidR="00D52429">
        <w:t xml:space="preserve"> </w:t>
      </w:r>
      <w:r w:rsidR="00D247DF">
        <w:t>2016</w:t>
      </w:r>
      <w:r w:rsidR="00245588" w:rsidRPr="006A6907">
        <w:t xml:space="preserve">. u Očevidniku redoslijeda osnova za plaćanje ima evidentirane neizvršene osnove za plaćanje u neprekinutom razdoblju od </w:t>
      </w:r>
      <w:r w:rsidR="00B31683">
        <w:t>307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B31683">
        <w:t>306.600,08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</w:t>
      </w:r>
      <w:r w:rsidR="00D52429">
        <w:t xml:space="preserve">ima </w:t>
      </w:r>
      <w:r w:rsidR="00B31683">
        <w:t>dva</w:t>
      </w:r>
      <w:r w:rsidR="001940F9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620D30">
        <w:t>09</w:t>
      </w:r>
      <w:r w:rsidR="00A7289A">
        <w:t xml:space="preserve">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B31683">
        <w:t>INES TOURS putnička agencija d.o.o., Drniš</w:t>
      </w:r>
      <w:r w:rsidR="00B31683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B31683" w:rsidP="00D52429" w:rsidR="00B3168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DRAŽAN ČUPIĆ, Drniš, Ulica Stjepana Radića 32 A- </w:t>
      </w:r>
      <w:r>
        <w:t>uz upozorenje na adresu i na e-oglasnu ploču suda</w:t>
      </w:r>
    </w:p>
    <w:p w:rsidRDefault="00B31683" w:rsidP="00D52429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RAJKO PIPUNIĆ, Šibenik, 8. dalmatinske udarne brigade br. 8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E03E02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B31683">
      <w:t>817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940F9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4B9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16C06"/>
    <w:rsid w:val="0052007B"/>
    <w:rsid w:val="005202A5"/>
    <w:rsid w:val="00530AEA"/>
    <w:rsid w:val="00540F8E"/>
    <w:rsid w:val="005449BB"/>
    <w:rsid w:val="005579B0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0D3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446D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1683"/>
    <w:rsid w:val="00B36D72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7E9A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52429"/>
    <w:rsid w:val="00D6321A"/>
    <w:rsid w:val="00D76105"/>
    <w:rsid w:val="00D77FC2"/>
    <w:rsid w:val="00D81273"/>
    <w:rsid w:val="00D87911"/>
    <w:rsid w:val="00D90D3C"/>
    <w:rsid w:val="00D931F5"/>
    <w:rsid w:val="00D94018"/>
    <w:rsid w:val="00D94E5E"/>
    <w:rsid w:val="00D969D2"/>
    <w:rsid w:val="00DA625A"/>
    <w:rsid w:val="00DB3383"/>
    <w:rsid w:val="00DB38C7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03E02"/>
    <w:rsid w:val="00E11199"/>
    <w:rsid w:val="00E1133B"/>
    <w:rsid w:val="00E11999"/>
    <w:rsid w:val="00E13AFB"/>
    <w:rsid w:val="00E30D46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03E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E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E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E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E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03E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E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E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E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E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Stpn-43/13 - riješen</izvorni_sadrzaj>
    <derivirana_varijabla naziv="DomainObject.Predmet.Opis_1">Veza: Stpn-43/13 - riješen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St-817/2016</izvorni_sadrzaj>
    <derivirana_varijabla naziv="DomainObject.Predmet.OznakaBroj_1">St-817/2016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INES TOURS putnička agencija d.o.o.</izvorni_sadrzaj>
    <derivirana_varijabla naziv="DomainObject.Predmet.ProtustrankaFormated_1">  INES TOURS putnička agencija d.o.o.</derivirana_varijabla>
  </DomainObject.Predmet.ProtustrankaFormated>
  <DomainObject.Predmet.ProtustrankaFormatedOIB>
    <izvorni_sadrzaj>  INES TOURS putnička agencija d.o.o., OIB 75973066249</izvorni_sadrzaj>
    <derivirana_varijabla naziv="DomainObject.Predmet.ProtustrankaFormatedOIB_1">  INES TOURS putnička agencija d.o.o., OIB 75973066249</derivirana_varijabla>
  </DomainObject.Predmet.ProtustrankaFormatedOIB>
  <DomainObject.Predmet.ProtustrankaFormatedWithAdress>
    <izvorni_sadrzaj> INES TOURS putnička agencija d.o.o., Kralja Zvonimira 36, 22320 Drniš</izvorni_sadrzaj>
    <derivirana_varijabla naziv="DomainObject.Predmet.ProtustrankaFormatedWithAdress_1"> INES TOURS putnička agencija d.o.o., Kralja Zvonimira 36, 22320 Drniš</derivirana_varijabla>
  </DomainObject.Predmet.ProtustrankaFormatedWithAdress>
  <DomainObject.Predmet.ProtustrankaFormatedWithAdressOIB>
    <izvorni_sadrzaj> INES TOURS putnička agencija d.o.o., OIB 75973066249, Kralja Zvonimira 36, 22320 Drniš</izvorni_sadrzaj>
    <derivirana_varijabla naziv="DomainObject.Predmet.ProtustrankaFormatedWithAdressOIB_1"> INES TOURS putnička agencija d.o.o., OIB 75973066249, Kralja Zvonimira 36, 22320 Drniš</derivirana_varijabla>
  </DomainObject.Predmet.ProtustrankaFormatedWithAdressOIB>
  <DomainObject.Predmet.ProtustrankaWithAdress>
    <izvorni_sadrzaj>INES TOURS putnička agencija d.o.o. Kralja Zvonimira 36, 22320 Drniš</izvorni_sadrzaj>
    <derivirana_varijabla naziv="DomainObject.Predmet.ProtustrankaWithAdress_1">INES TOURS putnička agencija d.o.o. Kralja Zvonimira 36, 22320 Drniš</derivirana_varijabla>
  </DomainObject.Predmet.ProtustrankaWithAdress>
  <DomainObject.Predmet.ProtustrankaWithAdressOIB>
    <izvorni_sadrzaj>INES TOURS putnička agencija d.o.o., OIB 75973066249, Kralja Zvonimira 36, 22320 Drniš</izvorni_sadrzaj>
    <derivirana_varijabla naziv="DomainObject.Predmet.ProtustrankaWithAdressOIB_1">INES TOURS putnička agencija d.o.o., OIB 75973066249, Kralja Zvonimira 36, 22320 Drniš</derivirana_varijabla>
  </DomainObject.Predmet.ProtustrankaWithAdressOIB>
  <DomainObject.Predmet.ProtustrankaNazivFormated>
    <izvorni_sadrzaj>INES TOURS putnička agencija d.o.o.</izvorni_sadrzaj>
    <derivirana_varijabla naziv="DomainObject.Predmet.ProtustrankaNazivFormated_1">INES TOURS putnička agencija d.o.o.</derivirana_varijabla>
  </DomainObject.Predmet.ProtustrankaNazivFormated>
  <DomainObject.Predmet.ProtustrankaNazivFormatedOIB>
    <izvorni_sadrzaj>INES TOURS putnička agencija d.o.o., OIB 75973066249</izvorni_sadrzaj>
    <derivirana_varijabla naziv="DomainObject.Predmet.ProtustrankaNazivFormatedOIB_1">INES TOURS putnička agencija d.o.o., OIB 75973066249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INES TOURS putnička agencija d.o.o.</item>
    </izvorni_sadrzaj>
    <derivirana_varijabla naziv="DomainObject.Predmet.ProtuStrankaListFormated_1">
      <item>INES TOURS putnička agencija d.o.o.</item>
    </derivirana_varijabla>
  </DomainObject.Predmet.ProtuStrankaListFormated>
  <DomainObject.Predmet.ProtuStrankaListFormatedOIB>
    <izvorni_sadrzaj>
      <item>INES TOURS putnička agencija d.o.o., OIB 75973066249</item>
    </izvorni_sadrzaj>
    <derivirana_varijabla naziv="DomainObject.Predmet.ProtuStrankaListFormatedOIB_1">
      <item>INES TOURS putnička agencija d.o.o., OIB 75973066249</item>
    </derivirana_varijabla>
  </DomainObject.Predmet.ProtuStrankaListFormatedOIB>
  <DomainObject.Predmet.ProtuStrankaListFormatedWithAdress>
    <izvorni_sadrzaj>
      <item>INES TOURS putnička agencija d.o.o., Kralja Zvonimira 36, 22320 Drniš</item>
    </izvorni_sadrzaj>
    <derivirana_varijabla naziv="DomainObject.Predmet.ProtuStrankaListFormatedWithAdress_1">
      <item>INES TOURS putnička agencija d.o.o., Kralja Zvonimira 36, 22320 Drniš</item>
    </derivirana_varijabla>
  </DomainObject.Predmet.ProtuStrankaListFormatedWithAdress>
  <DomainObject.Predmet.ProtuStrankaListFormatedWithAdressOIB>
    <izvorni_sadrzaj>
      <item>INES TOURS putnička agencija d.o.o., OIB 75973066249, Kralja Zvonimira 36, 22320 Drniš</item>
    </izvorni_sadrzaj>
    <derivirana_varijabla naziv="DomainObject.Predmet.ProtuStrankaListFormatedWithAdressOIB_1">
      <item>INES TOURS putnička agencija d.o.o., OIB 75973066249, Kralja Zvonimira 36, 22320 Drniš</item>
    </derivirana_varijabla>
  </DomainObject.Predmet.ProtuStrankaListFormatedWithAdressOIB>
  <DomainObject.Predmet.ProtuStrankaListNazivFormated>
    <izvorni_sadrzaj>
      <item>INES TOURS putnička agencija d.o.o.</item>
    </izvorni_sadrzaj>
    <derivirana_varijabla naziv="DomainObject.Predmet.ProtuStrankaListNazivFormated_1">
      <item>INES TOURS putnička agencija d.o.o.</item>
    </derivirana_varijabla>
  </DomainObject.Predmet.ProtuStrankaListNazivFormated>
  <DomainObject.Predmet.ProtuStrankaListNazivFormatedOIB>
    <izvorni_sadrzaj>
      <item>INES TOURS putnička agencija d.o.o., OIB 75973066249</item>
    </izvorni_sadrzaj>
    <derivirana_varijabla naziv="DomainObject.Predmet.ProtuStrankaListNazivFormatedOIB_1">
      <item>INES TOURS putnička agencija d.o.o., OIB 75973066249</item>
    </derivirana_varijabla>
  </DomainObject.Predmet.ProtuStrankaListNazivFormatedOIB>
  <DomainObject.Predmet.OstaliListFormated>
    <izvorni_sadrzaj>
      <item>Dražan Čupić</item>
      <item>Rajko Pipunić</item>
    </izvorni_sadrzaj>
    <derivirana_varijabla naziv="DomainObject.Predmet.OstaliListFormated_1">
      <item>Dražan Čupić</item>
      <item>Rajko Pipunić</item>
    </derivirana_varijabla>
  </DomainObject.Predmet.OstaliListFormated>
  <DomainObject.Predmet.OstaliListFormatedOIB>
    <izvorni_sadrzaj>
      <item>Dražan Čupić, OIB 71367304057</item>
      <item>Rajko Pipunić, OIB 77250009441</item>
    </izvorni_sadrzaj>
    <derivirana_varijabla naziv="DomainObject.Predmet.OstaliListFormatedOIB_1">
      <item>Dražan Čupić, OIB 71367304057</item>
      <item>Rajko Pipunić, OIB 77250009441</item>
    </derivirana_varijabla>
  </DomainObject.Predmet.OstaliListFormatedOIB>
  <DomainObject.Predmet.OstaliListFormatedWithAdress>
    <izvorni_sadrzaj>
      <item>Dražan Čupić, Ulica Stjepana Radića 32 A, 22320 Drniš</item>
      <item>Rajko Pipunić, Ul.8.udarne Dalmat.brigade 8, 22000 Šibenik</item>
    </izvorni_sadrzaj>
    <derivirana_varijabla naziv="DomainObject.Predmet.OstaliListFormatedWithAdress_1">
      <item>Dražan Čupić, Ulica Stjepana Radića 32 A, 22320 Drniš</item>
      <item>Rajko Pipunić, Ul.8.udarne Dalmat.brigade 8, 22000 Šibenik</item>
    </derivirana_varijabla>
  </DomainObject.Predmet.OstaliListFormatedWithAdress>
  <DomainObject.Predmet.OstaliListFormatedWithAdressOIB>
    <izvorni_sadrzaj>
      <item>Dražan Čupić, OIB 71367304057, Ulica Stjepana Radića 32 A, 22320 Drniš</item>
      <item>Rajko Pipunić, OIB 77250009441, Ul.8.udarne Dalmat.brigade 8, 22000 Šibenik</item>
    </izvorni_sadrzaj>
    <derivirana_varijabla naziv="DomainObject.Predmet.OstaliListFormatedWithAdressOIB_1">
      <item>Dražan Čupić, OIB 71367304057, Ulica Stjepana Radića 32 A, 22320 Drniš</item>
      <item>Rajko Pipunić, OIB 77250009441, Ul.8.udarne Dalmat.brigade 8, 22000 Šibenik</item>
    </derivirana_varijabla>
  </DomainObject.Predmet.OstaliListFormatedWithAdressOIB>
  <DomainObject.Predmet.OstaliListNazivFormated>
    <izvorni_sadrzaj>
      <item>Dražan Čupić</item>
      <item>Rajko Pipunić</item>
    </izvorni_sadrzaj>
    <derivirana_varijabla naziv="DomainObject.Predmet.OstaliListNazivFormated_1">
      <item>Dražan Čupić</item>
      <item>Rajko Pipunić</item>
    </derivirana_varijabla>
  </DomainObject.Predmet.OstaliListNazivFormated>
  <DomainObject.Predmet.OstaliListNazivFormatedOIB>
    <izvorni_sadrzaj>
      <item>Dražan Čupić, OIB 71367304057</item>
      <item>Rajko Pipunić, OIB 77250009441</item>
    </izvorni_sadrzaj>
    <derivirana_varijabla naziv="DomainObject.Predmet.OstaliListNazivFormatedOIB_1">
      <item>Dražan Čupić, OIB 71367304057</item>
      <item>Rajko Pipunić, OIB 77250009441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INES TOURS putnička agencija d.o.o.</izvorni_sadrzaj>
    <derivirana_varijabla naziv="DomainObject.Predmet.ProtustrankaIDrugi_1">INES TOURS putnička agencija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INES TOURS putnička agencija d.o.o., OIB 75973066249, Kralja Zvonimira 36, 22320 Drniš</izvorni_sadrzaj>
    <derivirana_varijabla naziv="DomainObject.Predmet.ProtustrankaIDrugiAdressOIB_1">INES TOURS putnička agencija d.o.o., OIB 75973066249, Kralja Zvonimira 36,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INES TOURS putnička agencija d.o.o.</item>
      <item>Dražan Čupić</item>
      <item>Rajko Pipunić</item>
    </izvorni_sadrzaj>
    <derivirana_varijabla naziv="DomainObject.Predmet.SudioniciListNaziv_1">
      <item>FINA - Podružnica Šibenik</item>
      <item>INES TOURS putnička agencija d.o.o.</item>
      <item>Dražan Čupić</item>
      <item>Rajko Pipunić</item>
    </derivirana_varijabla>
  </DomainObject.Predmet.SudioniciListNaziv>
  <DomainObject.Predmet.SudioniciListAdressOIB>
    <izvorni_sadrzaj>
      <item>FINA - Podružnica Šibenik, OIB 85821130368, Perivoj L. Marune 1,22000 Šibenik</item>
      <item>INES TOURS putnička agencija d.o.o., OIB 75973066249, Kralja Zvonimira 36,22320 Drniš</item>
      <item>Dražan Čupić, OIB 71367304057, Ulica Stjepana Radića 32 A,22320 Drniš</item>
      <item>Rajko Pipunić, OIB 77250009441, Ul.8.udarne Dalmat.brigade 8,22000 Šibenik</item>
    </izvorni_sadrzaj>
    <derivirana_varijabla naziv="DomainObject.Predmet.SudioniciListAdressOIB_1">
      <item>FINA - Podružnica Šibenik, OIB 85821130368, Perivoj L. Marune 1,22000 Šibenik</item>
      <item>INES TOURS putnička agencija d.o.o., OIB 75973066249, Kralja Zvonimira 36,22320 Drniš</item>
      <item>Dražan Čupić, OIB 71367304057, Ulica Stjepana Radića 32 A,22320 Drniš</item>
      <item>Rajko Pipunić, OIB 77250009441, Ul.8.udarne Dalmat.brigade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75973066249</item>
      <item>, OIB 71367304057</item>
      <item>, OIB 77250009441</item>
    </izvorni_sadrzaj>
    <derivirana_varijabla naziv="DomainObject.Predmet.SudioniciListNazivOIB_1">
      <item>, OIB 85821130368</item>
      <item>, OIB 75973066249</item>
      <item>, OIB 71367304057</item>
      <item>, OIB 77250009441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54AF26-374D-40E4-BB1E-3C5A4AFAC7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2080</properties:Characters>
  <properties:Lines>81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2016-06-08T11:32:00Z</dcterms:created>
  <dc:creator>Administrator</dc:creator>
  <cp:lastModifiedBy>wsadmin</cp:lastModifiedBy>
  <cp:lastPrinted>2016-05-30T08:26:00Z</cp:lastPrinted>
  <dcterms:modified xmlns:xsi="http://www.w3.org/2001/XMLSchema-instance" xsi:type="dcterms:W3CDTF">2016-06-10T06:13:00Z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