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c1b4" w14:paraId="f9fc1b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697B3F">
        <w:rPr>
          <w:szCs w:val="24"/>
          <w:lang w:val="hr-HR"/>
        </w:rPr>
        <w:t>8</w:t>
      </w:r>
      <w:r w:rsidR="00DB1A5C">
        <w:rPr>
          <w:szCs w:val="24"/>
          <w:lang w:val="hr-HR"/>
        </w:rPr>
        <w:t>22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DB1A5C">
        <w:rPr>
          <w:lang w:val="hr-HR"/>
        </w:rPr>
        <w:t xml:space="preserve">MATEA-OPTIMUS jednostavno društvo s ograničenom odgovornošću za usluge, Zagreb, Milana Rešetara 31, </w:t>
      </w:r>
      <w:r w:rsidR="00DB1A5C" w:rsidRPr="000664E3">
        <w:rPr>
          <w:lang w:val="hr-HR"/>
        </w:rPr>
        <w:t>MB</w:t>
      </w:r>
      <w:r w:rsidR="00DB1A5C">
        <w:rPr>
          <w:lang w:val="hr-HR"/>
        </w:rPr>
        <w:t>S: 080826070, OIB: 66441417823</w:t>
      </w:r>
      <w:r>
        <w:rPr>
          <w:lang w:val="hr-HR"/>
        </w:rPr>
        <w:t xml:space="preserve">, dana </w:t>
      </w:r>
      <w:r w:rsidR="0062570B">
        <w:rPr>
          <w:lang w:val="hr-HR"/>
        </w:rPr>
        <w:t>03</w:t>
      </w:r>
      <w:r>
        <w:rPr>
          <w:lang w:val="hr-HR"/>
        </w:rPr>
        <w:t xml:space="preserve">. </w:t>
      </w:r>
      <w:r w:rsidR="0062570B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B1A5C">
        <w:rPr>
          <w:lang w:val="hr-HR"/>
        </w:rPr>
        <w:t xml:space="preserve">MATEA-OPTIMUS jednostavno društvo s ograničenom odgovornošću za usluge, Zagreb, Milana Rešetara 31, </w:t>
      </w:r>
      <w:r w:rsidR="00DB1A5C" w:rsidRPr="000664E3">
        <w:rPr>
          <w:lang w:val="hr-HR"/>
        </w:rPr>
        <w:t>MB</w:t>
      </w:r>
      <w:r w:rsidR="00DB1A5C">
        <w:rPr>
          <w:lang w:val="hr-HR"/>
        </w:rPr>
        <w:t>S: 080826070, OIB: 66441417823</w:t>
      </w:r>
      <w:r w:rsidR="00B40704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62570B">
        <w:rPr>
          <w:szCs w:val="24"/>
          <w:lang w:val="hr-HR"/>
        </w:rPr>
        <w:t>IVANA BREBRIĆ, Zagreb, Palinovečka 19P, OIB:</w:t>
      </w:r>
      <w:r w:rsidR="0062570B" w:rsidRPr="004B4BC0">
        <w:rPr>
          <w:lang w:val="hr-HR"/>
        </w:rPr>
        <w:t xml:space="preserve"> </w:t>
      </w:r>
      <w:r w:rsidR="0062570B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B1A5C">
        <w:rPr>
          <w:lang w:val="hr-HR"/>
        </w:rPr>
        <w:t xml:space="preserve">MATEA-OPTIMUS jednostavno društvo s ograničenom odgovornošću za usluge, Zagreb, Milana Rešetara 31, </w:t>
      </w:r>
      <w:r w:rsidR="00DB1A5C" w:rsidRPr="000664E3">
        <w:rPr>
          <w:lang w:val="hr-HR"/>
        </w:rPr>
        <w:t>MB</w:t>
      </w:r>
      <w:r w:rsidR="00DB1A5C">
        <w:rPr>
          <w:lang w:val="hr-HR"/>
        </w:rPr>
        <w:t>S: 080826070, OIB: 66441417823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2570B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570B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62570B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B1A5C">
        <w:rPr>
          <w:szCs w:val="24"/>
          <w:lang w:val="hr-HR"/>
        </w:rPr>
        <w:t>822</w:t>
      </w:r>
      <w:r>
        <w:rPr>
          <w:szCs w:val="24"/>
          <w:lang w:val="hr-HR"/>
        </w:rPr>
        <w:t>/2016-2, koji je objavljen na mrežnoj stranici e-oglasna pl</w:t>
      </w:r>
      <w:r w:rsidR="00DB1A5C">
        <w:rPr>
          <w:szCs w:val="24"/>
          <w:lang w:val="hr-HR"/>
        </w:rPr>
        <w:t>oča Trgovačkog suda u Bjelovaru 06.</w:t>
      </w:r>
      <w:r>
        <w:rPr>
          <w:szCs w:val="24"/>
          <w:lang w:val="hr-HR"/>
        </w:rPr>
        <w:t xml:space="preserve">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2570B">
        <w:rPr>
          <w:szCs w:val="24"/>
          <w:lang w:val="hr-HR"/>
        </w:rPr>
        <w:t>03</w:t>
      </w:r>
      <w:r>
        <w:rPr>
          <w:szCs w:val="24"/>
          <w:lang w:val="hr-HR"/>
        </w:rPr>
        <w:t xml:space="preserve">. </w:t>
      </w:r>
      <w:r w:rsidR="0062570B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62570B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62570B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2230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0B"/>
    <w:rsid w:val="006257D4"/>
    <w:rsid w:val="00681190"/>
    <w:rsid w:val="006815A7"/>
    <w:rsid w:val="00686288"/>
    <w:rsid w:val="00697B3F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8F6D76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40704"/>
    <w:rsid w:val="00B52E0C"/>
    <w:rsid w:val="00B6564A"/>
    <w:rsid w:val="00B74A72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05989"/>
    <w:rsid w:val="00D11EFC"/>
    <w:rsid w:val="00D45DC5"/>
    <w:rsid w:val="00D744CA"/>
    <w:rsid w:val="00D81EE5"/>
    <w:rsid w:val="00DA2A1D"/>
    <w:rsid w:val="00DB1A5C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21058"/>
    <w:rsid w:val="00F313EB"/>
    <w:rsid w:val="00F53BB8"/>
    <w:rsid w:val="00F82D8E"/>
    <w:rsid w:val="00F91E56"/>
    <w:rsid w:val="00F978EA"/>
    <w:rsid w:val="00FB1CB0"/>
    <w:rsid w:val="00FE59A3"/>
    <w:rsid w:val="00FE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5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9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9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9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9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5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9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98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9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9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MATEA-OPTIMUS j.d.o.o. zastupanog po punomoćniku Matea Tomičić</izvorni_sadrzaj>
    <derivirana_varijabla naziv="DomainObject.Predmet.ProtustrankaFormated_1">  MATEA-OPTIMUS j.d.o.o. zastupanog po punomoćniku Matea Tomičić</derivirana_varijabla>
  </DomainObject.Predmet.ProtustrankaFormated>
  <DomainObject.Predmet.ProtustrankaFormatedOIB>
    <izvorni_sadrzaj>  MATEA-OPTIMUS j.d.o.o., OIB 66441417823 zastupanog po punomoćniku Matea Tomičić</izvorni_sadrzaj>
    <derivirana_varijabla naziv="DomainObject.Predmet.ProtustrankaFormatedOIB_1">  MATEA-OPTIMUS j.d.o.o., OIB 66441417823 zastupanog po punomoćniku Matea Tomičić</derivirana_varijabla>
  </DomainObject.Predmet.ProtustrankaFormatedOIB>
  <DomainObject.Predmet.ProtustrankaFormatedWithAdress>
    <izvorni_sadrzaj> MATEA-OPTIMUS j.d.o.o., Milana Rešetara 31, 10000 Zagreb zastupanog po punomoćniku Matea Tomičić</izvorni_sadrzaj>
    <derivirana_varijabla naziv="DomainObject.Predmet.ProtustrankaFormatedWithAdress_1"> MATEA-OPTIMUS j.d.o.o., Milana Rešetara 31, 10000 Zagreb zastupanog po punomoćniku Matea Tomičić</derivirana_varijabla>
  </DomainObject.Predmet.ProtustrankaFormatedWithAdress>
  <DomainObject.Predmet.ProtustrankaFormatedWithAdressOIB>
    <izvorni_sadrzaj> MATEA-OPTIMUS j.d.o.o., OIB 66441417823, Milana Rešetara 31, 10000 Zagreb zastupanog po punomoćniku Matea Tomičić</izvorni_sadrzaj>
    <derivirana_varijabla naziv="DomainObject.Predmet.ProtustrankaFormatedWithAdressOIB_1"> MATEA-OPTIMUS j.d.o.o., OIB 66441417823, Milana Rešetara 31, 10000 Zagreb zastupanog po punomoćniku Matea Tomičić</derivirana_varijabla>
  </DomainObject.Predmet.ProtustrankaFormatedWithAdressOIB>
  <DomainObject.Predmet.ProtustrankaWithAdress>
    <izvorni_sadrzaj>MATEA-OPTIMUS j.d.o.o. Milana Rešetara 31, 10000 Zagreb</izvorni_sadrzaj>
    <derivirana_varijabla naziv="DomainObject.Predmet.ProtustrankaWithAdress_1">MATEA-OPTIMUS j.d.o.o. Milana Rešetara 31, 10000 Zagreb</derivirana_varijabla>
  </DomainObject.Predmet.ProtustrankaWithAdress>
  <DomainObject.Predmet.ProtustrankaWithAdressOIB>
    <izvorni_sadrzaj>MATEA-OPTIMUS j.d.o.o., OIB 66441417823, Milana Rešetara 31, 10000 Zagreb</izvorni_sadrzaj>
    <derivirana_varijabla naziv="DomainObject.Predmet.ProtustrankaWithAdressOIB_1">MATEA-OPTIMUS j.d.o.o., OIB 66441417823, Milana Rešetara 31, 10000 Zagreb</derivirana_varijabla>
  </DomainObject.Predmet.ProtustrankaWithAdressOIB>
  <DomainObject.Predmet.ProtustrankaNazivFormated>
    <izvorni_sadrzaj>MATEA-OPTIMUS j.d.o.o.</izvorni_sadrzaj>
    <derivirana_varijabla naziv="DomainObject.Predmet.ProtustrankaNazivFormated_1">MATEA-OPTIMUS j.d.o.o.</derivirana_varijabla>
  </DomainObject.Predmet.ProtustrankaNazivFormated>
  <DomainObject.Predmet.ProtustrankaNazivFormatedOIB>
    <izvorni_sadrzaj>MATEA-OPTIMUS j.d.o.o., OIB 66441417823</izvorni_sadrzaj>
    <derivirana_varijabla naziv="DomainObject.Predmet.ProtustrankaNazivFormatedOIB_1">MATEA-OPTIMUS j.d.o.o., OIB 66441417823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MATEA-OPTIMUS j.d.o.o. zastupanog po punomoćniku Matea Tomičić</item>
    </izvorni_sadrzaj>
    <derivirana_varijabla naziv="DomainObject.Predmet.ProtuStrankaListFormated_1">
      <item>MATEA-OPTIMUS j.d.o.o. zastupanog po punomoćniku Matea Tomičić</item>
    </derivirana_varijabla>
  </DomainObject.Predmet.ProtuStrankaListFormated>
  <DomainObject.Predmet.ProtuStrankaListFormatedOIB>
    <izvorni_sadrzaj>
      <item>MATEA-OPTIMUS j.d.o.o., OIB 66441417823 zastupanog po punomoćniku Matea Tomičić</item>
    </izvorni_sadrzaj>
    <derivirana_varijabla naziv="DomainObject.Predmet.ProtuStrankaListFormatedOIB_1">
      <item>MATEA-OPTIMUS j.d.o.o., OIB 66441417823 zastupanog po punomoćniku Matea Tomičić</item>
    </derivirana_varijabla>
  </DomainObject.Predmet.ProtuStrankaListFormatedOIB>
  <DomainObject.Predmet.ProtuStrankaListFormatedWithAdress>
    <izvorni_sadrzaj>
      <item>MATEA-OPTIMUS j.d.o.o., Milana Rešetara 31, 10000 Zagreb zastupanog po punomoćniku Matea Tomičić</item>
    </izvorni_sadrzaj>
    <derivirana_varijabla naziv="DomainObject.Predmet.ProtuStrankaListFormatedWithAdress_1">
      <item>MATEA-OPTIMUS j.d.o.o., Milana Rešetara 31, 10000 Zagreb zastupanog po punomoćniku Matea Tomičić</item>
    </derivirana_varijabla>
  </DomainObject.Predmet.ProtuStrankaListFormatedWithAdress>
  <DomainObject.Predmet.ProtuStrankaListFormatedWithAdressOIB>
    <izvorni_sadrzaj>
      <item>MATEA-OPTIMUS j.d.o.o., OIB 66441417823, Milana Rešetara 31, 10000 Zagreb zastupanog po punomoćniku Matea Tomičić</item>
    </izvorni_sadrzaj>
    <derivirana_varijabla naziv="DomainObject.Predmet.ProtuStrankaListFormatedWithAdressOIB_1">
      <item>MATEA-OPTIMUS j.d.o.o., OIB 66441417823, Milana Rešetara 31, 10000 Zagreb zastupanog po punomoćniku Matea Tomičić</item>
    </derivirana_varijabla>
  </DomainObject.Predmet.ProtuStrankaListFormatedWithAdressOIB>
  <DomainObject.Predmet.ProtuStrankaListNazivFormated>
    <izvorni_sadrzaj>
      <item>MATEA-OPTIMUS j.d.o.o.</item>
    </izvorni_sadrzaj>
    <derivirana_varijabla naziv="DomainObject.Predmet.ProtuStrankaListNazivFormated_1">
      <item>MATEA-OPTIMUS j.d.o.o.</item>
    </derivirana_varijabla>
  </DomainObject.Predmet.ProtuStrankaListNazivFormated>
  <DomainObject.Predmet.ProtuStrankaListNazivFormatedOIB>
    <izvorni_sadrzaj>
      <item>MATEA-OPTIMUS j.d.o.o., OIB 66441417823</item>
    </izvorni_sadrzaj>
    <derivirana_varijabla naziv="DomainObject.Predmet.ProtuStrankaListNazivFormatedOIB_1">
      <item>MATEA-OPTIMUS j.d.o.o., OIB 66441417823</item>
    </derivirana_varijabla>
  </DomainObject.Predmet.ProtuStrankaListNazivFormatedOIB>
  <DomainObject.Predmet.OstaliListFormated>
    <izvorni_sadrzaj>
      <item>Matea Tomičić punomoćnik sudionika u postupku MATEA-OPTIMUS j.d.o.o.</item>
    </izvorni_sadrzaj>
    <derivirana_varijabla naziv="DomainObject.Predmet.OstaliListFormated_1">
      <item>Matea Tomičić punomoćnik sudionika u postupku MATEA-OPTIMUS j.d.o.o.</item>
    </derivirana_varijabla>
  </DomainObject.Predmet.OstaliListFormated>
  <DomainObject.Predmet.OstaliListFormatedOIB>
    <izvorni_sadrzaj>
      <item>Matea Tomičić, OIB 30522683313 punomoćnik sudionika u postupku MATEA-OPTIMUS j.d.o.o.</item>
    </izvorni_sadrzaj>
    <derivirana_varijabla naziv="DomainObject.Predmet.OstaliListFormatedOIB_1">
      <item>Matea Tomičić, OIB 30522683313 punomoćnik sudionika u postupku MATEA-OPTIMUS j.d.o.o.</item>
    </derivirana_varijabla>
  </DomainObject.Predmet.OstaliListFormatedOIB>
  <DomainObject.Predmet.OstaliListFormatedWithAdress>
    <izvorni_sadrzaj>
      <item>Matea Tomičić, Čavoglavska ulica 13/D, 10000 Zagreb punomoćnik sudionika u postupku MATEA-OPTIMUS j.d.o.o.</item>
    </izvorni_sadrzaj>
    <derivirana_varijabla naziv="DomainObject.Predmet.OstaliListFormatedWithAdress_1">
      <item>Matea Tomičić, Čavoglavska ulica 13/D, 10000 Zagreb punomoćnik sudionika u postupku MATEA-OPTIMUS j.d.o.o.</item>
    </derivirana_varijabla>
  </DomainObject.Predmet.OstaliListFormatedWithAdress>
  <DomainObject.Predmet.OstaliListFormatedWithAdressOIB>
    <izvorni_sadrzaj>
      <item>Matea Tomičić, OIB 30522683313, Čavoglavska ulica 13/D, 10000 Zagreb punomoćnik sudionika u postupku MATEA-OPTIMUS j.d.o.o.</item>
    </izvorni_sadrzaj>
    <derivirana_varijabla naziv="DomainObject.Predmet.OstaliListFormatedWithAdressOIB_1">
      <item>Matea Tomičić, OIB 30522683313, Čavoglavska ulica 13/D, 10000 Zagreb punomoćnik sudionika u postupku MATEA-OPTIMUS j.d.o.o.</item>
    </derivirana_varijabla>
  </DomainObject.Predmet.OstaliListFormatedWithAdressOIB>
  <DomainObject.Predmet.OstaliListNazivFormated>
    <izvorni_sadrzaj>
      <item>Matea Tomičić</item>
    </izvorni_sadrzaj>
    <derivirana_varijabla naziv="DomainObject.Predmet.OstaliListNazivFormated_1">
      <item>Matea Tomičić</item>
    </derivirana_varijabla>
  </DomainObject.Predmet.OstaliListNazivFormated>
  <DomainObject.Predmet.OstaliListNazivFormatedOIB>
    <izvorni_sadrzaj>
      <item>Matea Tomičić, OIB 30522683313</item>
    </izvorni_sadrzaj>
    <derivirana_varijabla naziv="DomainObject.Predmet.OstaliListNazivFormatedOIB_1">
      <item>Matea Tomičić, OIB 30522683313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MATEA-OPTIMUS j.d.o.o.</izvorni_sadrzaj>
    <derivirana_varijabla naziv="DomainObject.Predmet.ProtustrankaIDrugi_1">MATEA-OPTIMUS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MATEA-OPTIMUS j.d.o.o., OIB 66441417823, Milana Rešetara 31, 10000 Zagreb</izvorni_sadrzaj>
    <derivirana_varijabla naziv="DomainObject.Predmet.ProtustrankaIDrugiAdressOIB_1">MATEA-OPTIMUS j.d.o.o., OIB 66441417823, Milana Rešetara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MATEA-OPTIMUS j.d.o.o.</item>
      <item>FINA Regionalni centar Zagreb</item>
      <item>Matea Tomičić</item>
    </izvorni_sadrzaj>
    <derivirana_varijabla naziv="DomainObject.Predmet.SudioniciListNaziv_1">
      <item>MATEA-OPTIMUS j.d.o.o.</item>
      <item>FINA Regionalni centar Zagreb</item>
      <item>Matea Tomičić</item>
    </derivirana_varijabla>
  </DomainObject.Predmet.SudioniciListNaziv>
  <DomainObject.Predmet.SudioniciListAdressOIB>
    <izvorni_sadrzaj>
      <item>MATEA-OPTIMUS j.d.o.o., OIB 66441417823, Milana Rešetara 31,10000 Zagreb</item>
      <item>FINA Regionalni centar Zagreb, OIB 85821130368, Trg svibanjskih žrtava 1995. 1,10000 Zagreb</item>
      <item>Matea Tomičić, OIB 30522683313, Čavoglavska ulica 13/D,10000 Zagreb</item>
    </izvorni_sadrzaj>
    <derivirana_varijabla naziv="DomainObject.Predmet.SudioniciListAdressOIB_1">
      <item>MATEA-OPTIMUS j.d.o.o., OIB 66441417823, Milana Rešetara 31,10000 Zagreb</item>
      <item>FINA Regionalni centar Zagreb, OIB 85821130368, Trg svibanjskih žrtava 1995. 1,10000 Zagreb</item>
      <item>Matea Tomičić, OIB 30522683313, Čavoglavska ulica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66441417823</item>
      <item>, OIB 85821130368</item>
      <item>, OIB 30522683313</item>
    </izvorni_sadrzaj>
    <derivirana_varijabla naziv="DomainObject.Predmet.SudioniciListNazivOIB_1">
      <item>, OIB 66441417823</item>
      <item>, OIB 85821130368</item>
      <item>, OIB 30522683313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3856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2016-08-19T09:15:00Z</dcterms:created>
  <dc:creator>Miroslav Lovreković</dc:creator>
  <cp:lastModifiedBy>Miroslav Lovreković</cp:lastModifiedBy>
  <cp:lastPrinted>2016-11-03T07:57:00Z</cp:lastPrinted>
  <dcterms:modified xmlns:xsi="http://www.w3.org/2001/XMLSchema-instance" xsi:type="dcterms:W3CDTF">2016-11-03T07:57:00Z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