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1312" w14:paraId="6e3131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002386">
        <w:rPr>
          <w:szCs w:val="24"/>
        </w:rPr>
        <w:t xml:space="preserve"> SKY LINE j.d.o.o.,</w:t>
      </w:r>
      <w:r w:rsidR="006C75DC">
        <w:rPr>
          <w:szCs w:val="24"/>
        </w:rPr>
        <w:t xml:space="preserve"> </w:t>
      </w:r>
      <w:r w:rsidR="00C56756">
        <w:rPr>
          <w:szCs w:val="24"/>
        </w:rPr>
        <w:t xml:space="preserve">Zadar, Put </w:t>
      </w:r>
      <w:r w:rsidR="00002386">
        <w:rPr>
          <w:szCs w:val="24"/>
        </w:rPr>
        <w:t>Murvice 44a</w:t>
      </w:r>
      <w:r w:rsidR="00C56756">
        <w:rPr>
          <w:szCs w:val="24"/>
        </w:rPr>
        <w:t xml:space="preserve">, </w:t>
      </w:r>
      <w:r w:rsidR="006C75DC">
        <w:rPr>
          <w:szCs w:val="24"/>
        </w:rPr>
        <w:t>OIB:</w:t>
      </w:r>
      <w:r w:rsidR="00002386">
        <w:rPr>
          <w:szCs w:val="24"/>
        </w:rPr>
        <w:t xml:space="preserve"> 94132464626</w:t>
      </w:r>
      <w:r w:rsidR="0064175E">
        <w:t>,</w:t>
      </w:r>
      <w:r w:rsidR="0090293D">
        <w:rPr>
          <w:szCs w:val="24"/>
        </w:rPr>
        <w:t xml:space="preserve"> </w:t>
      </w:r>
      <w:r w:rsidR="00002386">
        <w:rPr>
          <w:szCs w:val="24"/>
        </w:rPr>
        <w:t>2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C56756" w:rsidR="00C56756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002386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567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C56756" w:rsidP="00002386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6756" w:rsidP="00255E5D" w:rsidR="00C56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</w:t>
      </w:r>
      <w:r w:rsidR="006C75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02386">
      <w:rPr>
        <w:rFonts w:cs="Times New Roman" w:eastAsia="Times New Roman" w:hAnsi="Times New Roman" w:ascii="Times New Roman"/>
        <w:sz w:val="24"/>
        <w:szCs w:val="24"/>
        <w:lang w:eastAsia="hr-HR"/>
      </w:rPr>
      <w:t>1000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002386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3469A7"/>
    <w:rsid w:val="0058023C"/>
    <w:rsid w:val="00623345"/>
    <w:rsid w:val="0064175E"/>
    <w:rsid w:val="006C75DC"/>
    <w:rsid w:val="007D2609"/>
    <w:rsid w:val="00850DC5"/>
    <w:rsid w:val="0090293D"/>
    <w:rsid w:val="00937EC1"/>
    <w:rsid w:val="009936D3"/>
    <w:rsid w:val="00AC1AE1"/>
    <w:rsid w:val="00C0298E"/>
    <w:rsid w:val="00C56756"/>
    <w:rsid w:val="00CE25E2"/>
    <w:rsid w:val="00DB5451"/>
    <w:rsid w:val="00DD2EAA"/>
    <w:rsid w:val="00FB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5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5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5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5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4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4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4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LINE j.d.o.o. za ugostiteljstvo i usluge</izvorni_sadrzaj>
    <derivirana_varijabla naziv="DomainObject.Predmet.ProtustrankaFormated_1">  SKY LINE j.d.o.o. za ugostiteljstvo i usluge</derivirana_varijabla>
  </DomainObject.Predmet.ProtustrankaFormated>
  <DomainObject.Predmet.ProtustrankaFormatedOIB>
    <izvorni_sadrzaj>  SKY LINE j.d.o.o. za ugostiteljstvo i usluge, OIB 94132464626</izvorni_sadrzaj>
    <derivirana_varijabla naziv="DomainObject.Predmet.ProtustrankaFormatedOIB_1">  SKY LINE j.d.o.o. za ugostiteljstvo i usluge, OIB 94132464626</derivirana_varijabla>
  </DomainObject.Predmet.ProtustrankaFormatedOIB>
  <DomainObject.Predmet.ProtustrankaFormatedWithAdress>
    <izvorni_sadrzaj> SKY LINE j.d.o.o. za ugostiteljstvo i usluge, Put Murvice 44A , 23000 Zadar</izvorni_sadrzaj>
    <derivirana_varijabla naziv="DomainObject.Predmet.ProtustrankaFormatedWithAdress_1"> SKY LINE j.d.o.o. za ugostiteljstvo i usluge, Put Murvice 44A , 23000 Zadar</derivirana_varijabla>
  </DomainObject.Predmet.ProtustrankaFormatedWithAdress>
  <DomainObject.Predmet.ProtustrankaFormatedWithAdressOIB>
    <izvorni_sadrzaj> SKY LINE j.d.o.o. za ugostiteljstvo i usluge, OIB 94132464626, Put Murvice 44A , 23000 Zadar</izvorni_sadrzaj>
    <derivirana_varijabla naziv="DomainObject.Predmet.ProtustrankaFormatedWithAdressOIB_1"> SKY LINE j.d.o.o. za ugostiteljstvo i usluge, OIB 94132464626, Put Murvice 44A , 23000 Zadar</derivirana_varijabla>
  </DomainObject.Predmet.ProtustrankaFormatedWithAdressOIB>
  <DomainObject.Predmet.ProtustrankaWithAdress>
    <izvorni_sadrzaj>SKY LINE j.d.o.o. za ugostiteljstvo i usluge Put Murvice 44A , 23000 Zadar</izvorni_sadrzaj>
    <derivirana_varijabla naziv="DomainObject.Predmet.ProtustrankaWithAdress_1">SKY LINE j.d.o.o. za ugostiteljstvo i usluge Put Murvice 44A , 23000 Zadar</derivirana_varijabla>
  </DomainObject.Predmet.ProtustrankaWithAdress>
  <DomainObject.Predmet.ProtustrankaWithAdressOIB>
    <izvorni_sadrzaj>SKY LINE j.d.o.o. za ugostiteljstvo i usluge, OIB 94132464626, Put Murvice 44A , 23000 Zadar</izvorni_sadrzaj>
    <derivirana_varijabla naziv="DomainObject.Predmet.ProtustrankaWithAdressOIB_1">SKY LINE j.d.o.o. za ugostiteljstvo i usluge, OIB 94132464626, Put Murvice 44A , 23000 Zadar</derivirana_varijabla>
  </DomainObject.Predmet.ProtustrankaWithAdressOIB>
  <DomainObject.Predmet.ProtustrankaNazivFormated>
    <izvorni_sadrzaj>SKY LINE j.d.o.o. za ugostiteljstvo i usluge</izvorni_sadrzaj>
    <derivirana_varijabla naziv="DomainObject.Predmet.ProtustrankaNazivFormated_1">SKY LINE j.d.o.o. za ugostiteljstvo i usluge</derivirana_varijabla>
  </DomainObject.Predmet.ProtustrankaNazivFormated>
  <DomainObject.Predmet.ProtustrankaNazivFormatedOIB>
    <izvorni_sadrzaj>SKY LINE j.d.o.o. za ugostiteljstvo i usluge, OIB 94132464626</izvorni_sadrzaj>
    <derivirana_varijabla naziv="DomainObject.Predmet.ProtustrankaNazivFormatedOIB_1">SKY LINE j.d.o.o. za ugostiteljstvo i usluge, OIB 94132464626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35895.30</izvorni_sadrzaj>
    <derivirana_varijabla naziv="DomainObject.Predmet.TrenutnaVrijednost_1">35895.30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SKY LINE j.d.o.o. za ugostiteljstvo i usluge</item>
    </izvorni_sadrzaj>
    <derivirana_varijabla naziv="DomainObject.Predmet.ProtuStrankaListFormated_1">
      <item>SKY LINE j.d.o.o. za ugostiteljstvo i usluge</item>
    </derivirana_varijabla>
  </DomainObject.Predmet.ProtuStrankaListFormated>
  <DomainObject.Predmet.ProtuStrankaListFormatedOIB>
    <izvorni_sadrzaj>
      <item>SKY LINE j.d.o.o. za ugostiteljstvo i usluge, OIB 94132464626</item>
    </izvorni_sadrzaj>
    <derivirana_varijabla naziv="DomainObject.Predmet.ProtuStrankaListFormatedOIB_1">
      <item>SKY LINE j.d.o.o. za ugostiteljstvo i usluge, OIB 94132464626</item>
    </derivirana_varijabla>
  </DomainObject.Predmet.ProtuStrankaListFormatedOIB>
  <DomainObject.Predmet.ProtuStrankaListFormatedWithAdress>
    <izvorni_sadrzaj>
      <item>SKY LINE j.d.o.o. za ugostiteljstvo i usluge, Put Murvice 44A , 23000 Zadar</item>
    </izvorni_sadrzaj>
    <derivirana_varijabla naziv="DomainObject.Predmet.ProtuStrankaListFormatedWithAdress_1">
      <item>SKY LINE j.d.o.o. za ugostiteljstvo i usluge, Put Murvice 44A , 23000 Zadar</item>
    </derivirana_varijabla>
  </DomainObject.Predmet.ProtuStrankaListFormatedWithAdress>
  <DomainObject.Predmet.ProtuStrankaListFormatedWithAdressOIB>
    <izvorni_sadrzaj>
      <item>SKY LINE j.d.o.o. za ugostiteljstvo i usluge, OIB 94132464626, Put Murvice 44A , 23000 Zadar</item>
    </izvorni_sadrzaj>
    <derivirana_varijabla naziv="DomainObject.Predmet.ProtuStrankaListFormatedWithAdressOIB_1">
      <item>SKY LINE j.d.o.o. za ugostiteljstvo i usluge, OIB 94132464626, Put Murvice 44A , 23000 Zadar</item>
    </derivirana_varijabla>
  </DomainObject.Predmet.ProtuStrankaListFormatedWithAdressOIB>
  <DomainObject.Predmet.ProtuStrankaListNazivFormated>
    <izvorni_sadrzaj>
      <item>SKY LINE j.d.o.o. za ugostiteljstvo i usluge</item>
    </izvorni_sadrzaj>
    <derivirana_varijabla naziv="DomainObject.Predmet.ProtuStrankaListNazivFormated_1">
      <item>SKY LINE j.d.o.o. za ugostiteljstvo i usluge</item>
    </derivirana_varijabla>
  </DomainObject.Predmet.ProtuStrankaListNazivFormated>
  <DomainObject.Predmet.ProtuStrankaListNazivFormatedOIB>
    <izvorni_sadrzaj>
      <item>SKY LINE j.d.o.o. za ugostiteljstvo i usluge, OIB 94132464626</item>
    </izvorni_sadrzaj>
    <derivirana_varijabla naziv="DomainObject.Predmet.ProtuStrankaListNazivFormatedOIB_1">
      <item>SKY LINE j.d.o.o. za ugostiteljstvo i usluge, OIB 94132464626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SKY LINE j.d.o.o. za ugostiteljstvo i usluge</izvorni_sadrzaj>
    <derivirana_varijabla naziv="DomainObject.Predmet.ProtustrankaIDrugi_1">SKY LINE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SKY LINE j.d.o.o. za ugostiteljstvo i usluge, OIB 94132464626, Put Murvice 44A , 23000 Zadar</izvorni_sadrzaj>
    <derivirana_varijabla naziv="DomainObject.Predmet.ProtustrankaIDrugiAdressOIB_1">SKY LINE j.d.o.o. za ugostiteljstvo i usluge, OIB 94132464626, Put Murvice 44A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SKY LINE j.d.o.o. za ugostiteljstvo i usluge</item>
    </izvorni_sadrzaj>
    <derivirana_varijabla naziv="DomainObject.Predmet.SudioniciListNaziv_1">
      <item>FINA</item>
      <item>SKY LINE j.d.o.o. za ugostiteljstvo i usluge</item>
    </derivirana_varijabla>
  </DomainObject.Predmet.SudioniciListNaziv>
  <DomainObject.Predmet.SudioniciListAdressOIB>
    <izvorni_sadrzaj>
      <item>FINA, OIB 85821130368</item>
      <item>SKY LINE j.d.o.o. za ugostiteljstvo i usluge, OIB 94132464626, Put Murvice 44A ,23000 Zadar</item>
    </izvorni_sadrzaj>
    <derivirana_varijabla naziv="DomainObject.Predmet.SudioniciListAdressOIB_1">
      <item>FINA, OIB 85821130368</item>
      <item>SKY LINE j.d.o.o. za ugostiteljstvo i usluge, OIB 94132464626, Put Murvice 44A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94132464626</item>
    </izvorni_sadrzaj>
    <derivirana_varijabla naziv="DomainObject.Predmet.SudioniciListNazivOIB_1">
      <item>, OIB 85821130368</item>
      <item>, OIB 94132464626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1005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2017-02-02T07:40:00Z</dcterms:created>
  <dc:creator>Krešimir Torbarina</dc:creator>
  <cp:lastModifiedBy>wsadmin</cp:lastModifiedBy>
  <cp:lastPrinted>2017-02-02T07:40:00Z</cp:lastPrinted>
  <dcterms:modified xmlns:xsi="http://www.w3.org/2001/XMLSchema-instance" xsi:type="dcterms:W3CDTF">2017-02-02T08:23:00Z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