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74a5" w14:paraId="e3d74a5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791128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791128">
              <w:t>6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 </w:t>
      </w:r>
      <w:proofErr w:type="spellStart"/>
      <w:r w:rsidR="00791128" w:rsidRPr="00791128">
        <w:t>AGRARTEHNIKA</w:t>
      </w:r>
      <w:proofErr w:type="spellEnd"/>
      <w:r w:rsidR="00791128" w:rsidRPr="00791128">
        <w:t xml:space="preserve"> </w:t>
      </w:r>
      <w:proofErr w:type="spellStart"/>
      <w:r w:rsidR="00791128" w:rsidRPr="00791128">
        <w:t>VRBANJA</w:t>
      </w:r>
      <w:proofErr w:type="spellEnd"/>
      <w:r w:rsidR="00791128" w:rsidRPr="00791128">
        <w:t xml:space="preserve"> društvo s ograničenom odgovornošću za trgovinu i usluge</w:t>
      </w:r>
      <w:r w:rsidR="00791128">
        <w:t xml:space="preserve"> Vrbanja, Kneza Ljudevita Posavskog </w:t>
      </w:r>
      <w:proofErr w:type="spellStart"/>
      <w:r w:rsidR="00791128">
        <w:t>bb</w:t>
      </w:r>
      <w:proofErr w:type="spellEnd"/>
      <w:r w:rsidR="00791128">
        <w:t xml:space="preserve">, </w:t>
      </w:r>
      <w:proofErr w:type="spellStart"/>
      <w:r w:rsidR="00791128">
        <w:t>OIB</w:t>
      </w:r>
      <w:proofErr w:type="spellEnd"/>
      <w:r w:rsidR="00791128">
        <w:t xml:space="preserve">: </w:t>
      </w:r>
      <w:r w:rsidR="00791128" w:rsidRPr="00791128">
        <w:t>53387791970</w:t>
      </w:r>
      <w:r w:rsidR="00791128">
        <w:t xml:space="preserve"> </w:t>
      </w:r>
      <w:proofErr w:type="spellStart"/>
      <w:r w:rsidR="00791128">
        <w:t>MBS</w:t>
      </w:r>
      <w:proofErr w:type="spellEnd"/>
      <w:r w:rsidR="00791128">
        <w:t xml:space="preserve">: </w:t>
      </w:r>
      <w:r w:rsidR="00791128" w:rsidRPr="00791128">
        <w:t>030119108</w:t>
      </w:r>
      <w:r w:rsidR="00791128">
        <w:t xml:space="preserve">, </w:t>
      </w:r>
      <w:r>
        <w:t xml:space="preserve"> 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 xml:space="preserve">da ukupni iznos evidentiranog duga dužnika </w:t>
      </w:r>
      <w:proofErr w:type="spellStart"/>
      <w:r w:rsidR="00791128" w:rsidRPr="00791128">
        <w:t>AGRARTEHNIKA</w:t>
      </w:r>
      <w:proofErr w:type="spellEnd"/>
      <w:r w:rsidR="00791128" w:rsidRPr="00791128">
        <w:t xml:space="preserve"> </w:t>
      </w:r>
      <w:proofErr w:type="spellStart"/>
      <w:r w:rsidR="00791128" w:rsidRPr="00791128">
        <w:t>VRBANJA</w:t>
      </w:r>
      <w:proofErr w:type="spellEnd"/>
      <w:r w:rsidR="00791128" w:rsidRPr="00791128">
        <w:t xml:space="preserve"> društvo s ograničenom odgovornošću za trgovinu i usluge</w:t>
      </w:r>
      <w:r w:rsidR="00791128">
        <w:t xml:space="preserve"> Vrbanja, Kneza Ljudevita Posavskog </w:t>
      </w:r>
      <w:proofErr w:type="spellStart"/>
      <w:r w:rsidR="00791128">
        <w:t>bb</w:t>
      </w:r>
      <w:proofErr w:type="spellEnd"/>
      <w:r w:rsidR="00791128">
        <w:t xml:space="preserve">, </w:t>
      </w:r>
      <w:proofErr w:type="spellStart"/>
      <w:r w:rsidR="00791128">
        <w:t>OIB</w:t>
      </w:r>
      <w:proofErr w:type="spellEnd"/>
      <w:r w:rsidR="00791128">
        <w:t xml:space="preserve">: </w:t>
      </w:r>
      <w:r w:rsidR="00791128" w:rsidRPr="00791128">
        <w:t>53387791970</w:t>
      </w:r>
      <w:r w:rsidR="00791128">
        <w:t xml:space="preserve"> </w:t>
      </w:r>
      <w:proofErr w:type="spellStart"/>
      <w:r w:rsidR="00791128">
        <w:t>MBS</w:t>
      </w:r>
      <w:proofErr w:type="spellEnd"/>
      <w:r w:rsidR="00791128">
        <w:t xml:space="preserve">: </w:t>
      </w:r>
      <w:r w:rsidR="00791128" w:rsidRPr="00791128">
        <w:t>030119108</w:t>
      </w:r>
      <w:r w:rsidR="00791128">
        <w:t xml:space="preserve">, iznosi 924.489,33 </w:t>
      </w:r>
      <w:r>
        <w:t xml:space="preserve">kn.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791128">
        <w:t xml:space="preserve">Danijel </w:t>
      </w:r>
      <w:proofErr w:type="spellStart"/>
      <w:r w:rsidR="00791128">
        <w:t>Vrbić</w:t>
      </w:r>
      <w:proofErr w:type="spellEnd"/>
      <w:r w:rsidR="00791128">
        <w:t xml:space="preserve">, Njemačka, </w:t>
      </w:r>
      <w:proofErr w:type="spellStart"/>
      <w:r w:rsidR="00791128">
        <w:t>Ludwigsburg</w:t>
      </w:r>
      <w:proofErr w:type="spellEnd"/>
      <w:r>
        <w:t xml:space="preserve">, 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91128">
        <w:t>6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B5AE6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B5AE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5AE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E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E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B5AE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5AE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E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E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2019.</izvorni_sadrzaj>
    <derivirana_varijabla naziv="DomainObject.Predmet.DatumOsnivanja_1">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AGRARTEHNIKA VRBANJA društvo s ograničenom odgovornošću za trgovinu i usluge</izvorni_sadrzaj>
    <derivirana_varijabla naziv="DomainObject.Predmet.ProtustrankaFormated_1">  AGRARTEHNIKA VRBANJA društvo s ograničenom odgovornošću za trgovinu i usluge</derivirana_varijabla>
  </DomainObject.Predmet.ProtustrankaFormated>
  <DomainObject.Predmet.ProtustrankaFormatedOIB>
    <izvorni_sadrzaj>  AGRARTEHNIKA VRBANJA društvo s ograničenom odgovornošću za trgovinu i usluge, OIB 53387791970</izvorni_sadrzaj>
    <derivirana_varijabla naziv="DomainObject.Predmet.ProtustrankaFormatedOIB_1">  AGRARTEHNIKA VRBANJA društvo s ograničenom odgovornošću za trgovinu i usluge, OIB 53387791970</derivirana_varijabla>
  </DomainObject.Predmet.ProtustrankaFormatedOIB>
  <DomainObject.Predmet.ProtustrankaFormatedWithAdress>
    <izvorni_sadrzaj> AGRARTEHNIKA VRBANJA društvo s ograničenom odgovornošću za trgovinu i usluge, Kneza Ljudevita Posavskog/bb, 32254 Vrbanja</izvorni_sadrzaj>
    <derivirana_varijabla naziv="DomainObject.Predmet.ProtustrankaFormatedWithAdress_1"> AGRARTEHNIKA VRBANJA društvo s ograničenom odgovornošću za trgovinu i usluge, Kneza Ljudevita Posavskog/bb, 32254 Vrbanja</derivirana_varijabla>
  </DomainObject.Predmet.ProtustrankaFormatedWithAdress>
  <DomainObject.Predmet.ProtustrankaFormatedWithAdressOIB>
    <izvorni_sadrzaj> AGRARTEHNIKA VRBANJA društvo s ograničenom odgovornošću za trgovinu i usluge, OIB 53387791970, Kneza Ljudevita Posavskog/bb, 32254 Vrbanja</izvorni_sadrzaj>
    <derivirana_varijabla naziv="DomainObject.Predmet.ProtustrankaFormatedWithAdressOIB_1"> AGRARTEHNIKA VRBANJA društvo s ograničenom odgovornošću za trgovinu i usluge, OIB 53387791970, Kneza Ljudevita Posavskog/bb, 32254 Vrbanja</derivirana_varijabla>
  </DomainObject.Predmet.ProtustrankaFormatedWithAdressOIB>
  <DomainObject.Predmet.ProtustrankaWithAdress>
    <izvorni_sadrzaj>AGRARTEHNIKA VRBANJA društvo s ograničenom odgovornošću za trgovinu i usluge Kneza Ljudevita Posavskog/bb, 32254 Vrbanja</izvorni_sadrzaj>
    <derivirana_varijabla naziv="DomainObject.Predmet.ProtustrankaWithAdress_1">AGRARTEHNIKA VRBANJA društvo s ograničenom odgovornošću za trgovinu i usluge Kneza Ljudevita Posavskog/bb, 32254 Vrbanja</derivirana_varijabla>
  </DomainObject.Predmet.ProtustrankaWithAdress>
  <DomainObject.Predmet.ProtustrankaWithAdressOIB>
    <izvorni_sadrzaj>AGRARTEHNIKA VRBANJA društvo s ograničenom odgovornošću za trgovinu i usluge, OIB 53387791970, Kneza Ljudevita Posavskog/bb, 32254 Vrbanja</izvorni_sadrzaj>
    <derivirana_varijabla naziv="DomainObject.Predmet.ProtustrankaWithAdressOIB_1">AGRARTEHNIKA VRBANJA društvo s ograničenom odgovornošću za trgovinu i usluge, OIB 53387791970, Kneza Ljudevita Posavskog/bb, 32254 Vrbanja</derivirana_varijabla>
  </DomainObject.Predmet.ProtustrankaWithAdressOIB>
  <DomainObject.Predmet.ProtustrankaNazivFormated>
    <izvorni_sadrzaj>AGRARTEHNIKA VRBANJA društvo s ograničenom odgovornošću za trgovinu i usluge</izvorni_sadrzaj>
    <derivirana_varijabla naziv="DomainObject.Predmet.ProtustrankaNazivFormated_1">AGRARTEHNIKA VRBANJA društvo s ograničenom odgovornošću za trgovinu i usluge</derivirana_varijabla>
  </DomainObject.Predmet.ProtustrankaNazivFormated>
  <DomainObject.Predmet.ProtustrankaNazivFormatedOIB>
    <izvorni_sadrzaj>AGRARTEHNIKA VRBANJA društvo s ograničenom odgovornošću za trgovinu i usluge, OIB 53387791970</izvorni_sadrzaj>
    <derivirana_varijabla naziv="DomainObject.Predmet.ProtustrankaNazivFormatedOIB_1">AGRARTEHNIKA VRBANJA društvo s ograničenom odgovornošću za trgovinu i usluge, OIB 53387791970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AGRARTEHNIKA VRBANJA društvo s ograničenom odgovornošću za trgovinu i usluge</item>
    </izvorni_sadrzaj>
    <derivirana_varijabla naziv="DomainObject.Predmet.ProtuStrankaListFormated_1">
      <item>AGRARTEHNIKA VRBANJA društvo s ograničenom odgovornošću za trgovinu i usluge</item>
    </derivirana_varijabla>
  </DomainObject.Predmet.ProtuStrankaListFormated>
  <DomainObject.Predmet.ProtuStrankaListFormatedOIB>
    <izvorni_sadrzaj>
      <item>AGRARTEHNIKA VRBANJA društvo s ograničenom odgovornošću za trgovinu i usluge, OIB 53387791970</item>
    </izvorni_sadrzaj>
    <derivirana_varijabla naziv="DomainObject.Predmet.ProtuStrankaListFormatedOIB_1">
      <item>AGRARTEHNIKA VRBANJA društvo s ograničenom odgovornošću za trgovinu i usluge, OIB 53387791970</item>
    </derivirana_varijabla>
  </DomainObject.Predmet.ProtuStrankaListFormatedOIB>
  <DomainObject.Predmet.ProtuStrankaListFormatedWithAdress>
    <izvorni_sadrzaj>
      <item>AGRARTEHNIKA VRBANJA društvo s ograničenom odgovornošću za trgovinu i usluge, Kneza Ljudevita Posavskog/bb, 32254 Vrbanja</item>
    </izvorni_sadrzaj>
    <derivirana_varijabla naziv="DomainObject.Predmet.ProtuStrankaListFormatedWithAdress_1">
      <item>AGRARTEHNIKA VRBANJA društvo s ograničenom odgovornošću za trgovinu i usluge, Kneza Ljudevita Posavskog/bb, 32254 Vrbanja</item>
    </derivirana_varijabla>
  </DomainObject.Predmet.ProtuStrankaListFormatedWithAdress>
  <DomainObject.Predmet.ProtuStrankaListFormatedWithAdressOIB>
    <izvorni_sadrzaj>
      <item>AGRARTEHNIKA VRBANJA društvo s ograničenom odgovornošću za trgovinu i usluge, OIB 53387791970, Kneza Ljudevita Posavskog/bb, 32254 Vrbanja</item>
    </izvorni_sadrzaj>
    <derivirana_varijabla naziv="DomainObject.Predmet.ProtuStrankaListFormatedWithAdressOIB_1">
      <item>AGRARTEHNIKA VRBANJA društvo s ograničenom odgovornošću za trgovinu i usluge, OIB 53387791970, Kneza Ljudevita Posavskog/bb, 32254 Vrbanja</item>
    </derivirana_varijabla>
  </DomainObject.Predmet.ProtuStrankaListFormatedWithAdressOIB>
  <DomainObject.Predmet.ProtuStrankaListNazivFormated>
    <izvorni_sadrzaj>
      <item>AGRARTEHNIKA VRBANJA društvo s ograničenom odgovornošću za trgovinu i usluge</item>
    </izvorni_sadrzaj>
    <derivirana_varijabla naziv="DomainObject.Predmet.ProtuStrankaListNazivFormated_1">
      <item>AGRARTEHNIKA VRBANJA društvo s ograničenom odgovornošću za trgovinu i usluge</item>
    </derivirana_varijabla>
  </DomainObject.Predmet.ProtuStrankaListNazivFormated>
  <DomainObject.Predmet.ProtuStrankaListNazivFormatedOIB>
    <izvorni_sadrzaj>
      <item>AGRARTEHNIKA VRBANJA društvo s ograničenom odgovornošću za trgovinu i usluge, OIB 53387791970</item>
    </izvorni_sadrzaj>
    <derivirana_varijabla naziv="DomainObject.Predmet.ProtuStrankaListNazivFormatedOIB_1">
      <item>AGRARTEHNIKA VRBANJA društvo s ograničenom odgovornošću za trgovinu i usluge, OIB 53387791970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AGRARTEHNIKA VRBANJA društvo s ograničenom odgovornošću za trgovinu i usluge</izvorni_sadrzaj>
    <derivirana_varijabla naziv="DomainObject.Predmet.ProtustrankaIDrugi_1">AGRARTEHNIKA VRBANJA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AGRARTEHNIKA VRBANJA društvo s ograničenom odgovornošću za trgovinu i usluge, OIB 53387791970, Kneza Ljudevita Posavskog/bb, 32254 Vrbanja</izvorni_sadrzaj>
    <derivirana_varijabla naziv="DomainObject.Predmet.ProtustrankaIDrugiAdressOIB_1">AGRARTEHNIKA VRBANJA društvo s ograničenom odgovornošću za trgovinu i usluge, OIB 53387791970, Kneza Ljudevita Posavskog/bb,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AGRARTEHNIKA VRBANJA društvo s ograničenom odgovornošću za trgovinu i usluge</item>
    </izvorni_sadrzaj>
    <derivirana_varijabla naziv="DomainObject.Predmet.SudioniciListNaziv_1">
      <item>FINA RC OSIJEK</item>
      <item>AGRARTEHNIKA VRBANJA društvo s ograničenom odgovornošću za trgovinu i usluge</item>
    </derivirana_varijabla>
  </DomainObject.Predmet.SudioniciListNaziv>
  <DomainObject.Predmet.SudioniciListAdressOIB>
    <izvorni_sadrzaj>
      <item>FINA RC OSIJEK, OIB 85821130368</item>
      <item>AGRARTEHNIKA VRBANJA društvo s ograničenom odgovornošću za trgovinu i usluge, OIB 53387791970, Kneza Ljudevita Posavskog/bb,32254 Vrbanja</item>
    </izvorni_sadrzaj>
    <derivirana_varijabla naziv="DomainObject.Predmet.SudioniciListAdressOIB_1">
      <item>FINA RC OSIJEK, OIB 85821130368</item>
      <item>AGRARTEHNIKA VRBANJA društvo s ograničenom odgovornošću za trgovinu i usluge, OIB 53387791970, Kneza Ljudevita Posavskog/bb,32254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53387791970</item>
    </izvorni_sadrzaj>
    <derivirana_varijabla naziv="DomainObject.Predmet.SudioniciListNazivOIB_1">
      <item>, OIB 85821130368</item>
      <item>, OIB 53387791970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23F49-7F7D-4BB7-B465-5C92A7430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2085</properties:Characters>
  <properties:Lines>51</properties:Lines>
  <properties:Paragraphs>18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2019-02-07T08:51:00Z</cp:lastPrinted>
  <dcterms:modified xmlns:xsi="http://www.w3.org/2001/XMLSchema-instance" xsi:type="dcterms:W3CDTF">2019-02-07T08:52:00Z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