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a7ff" w14:paraId="175a7f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846A9">
        <w:t>5</w:t>
      </w:r>
      <w:r w:rsidR="000C06DF">
        <w:t>9</w:t>
      </w:r>
      <w:r w:rsidR="005846A9">
        <w:t>7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FC0F03">
        <w:t>4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5846A9" w:rsidR="005846A9">
      <w:pPr>
        <w:jc w:val="both"/>
      </w:pPr>
      <w:r>
        <w:tab/>
      </w:r>
      <w:r w:rsidR="005846A9" w:rsidRPr="0027083D">
        <w:t>Trgovački sud u Osijeku, po sucu mr. sc. Tihomiru Kovačeviću, kao stečajnom sucu, povodom prijedloga FINANCIJSKE AGENCIJE ZAGREB, Regionalni centar Zagreb, Trg svibanjskih žrtava 1995.</w:t>
      </w:r>
      <w:r w:rsidR="00195AC1">
        <w:t xml:space="preserve"> 1</w:t>
      </w:r>
      <w:r w:rsidR="005846A9" w:rsidRPr="0027083D">
        <w:t xml:space="preserve">, OIB 85821130368 za otvaranje stečajnog postupka nad dužnikom </w:t>
      </w:r>
      <w:r w:rsidR="005846A9">
        <w:t>MARSEN PROMET d.o.o. za proizvodnju, trgovinu i usluge</w:t>
      </w:r>
      <w:r w:rsidR="005846A9" w:rsidRPr="0027083D">
        <w:t xml:space="preserve">, </w:t>
      </w:r>
      <w:r w:rsidR="005846A9">
        <w:t>Zagreb, Dubrava 274</w:t>
      </w:r>
      <w:r w:rsidR="005846A9" w:rsidRPr="0027083D">
        <w:t>, MBS 080</w:t>
      </w:r>
      <w:r w:rsidR="005846A9">
        <w:t>238902</w:t>
      </w:r>
      <w:r w:rsidR="005846A9" w:rsidRPr="0027083D">
        <w:t xml:space="preserve">, OIB: </w:t>
      </w:r>
      <w:r w:rsidR="005846A9">
        <w:t>68183394304</w:t>
      </w:r>
      <w:r w:rsidR="005846A9" w:rsidRPr="0041082E">
        <w:t xml:space="preserve">, dana </w:t>
      </w:r>
      <w:r w:rsidR="005846A9">
        <w:t>13</w:t>
      </w:r>
      <w:r w:rsidR="005846A9" w:rsidRPr="00CC1B85">
        <w:t xml:space="preserve">. </w:t>
      </w:r>
      <w:r w:rsidR="005846A9">
        <w:t>srp</w:t>
      </w:r>
      <w:r w:rsidR="005846A9" w:rsidRPr="00CC1B85">
        <w:t>nja 2018</w:t>
      </w:r>
      <w:r w:rsidR="005846A9" w:rsidRPr="0041082E">
        <w:t>.</w:t>
      </w:r>
    </w:p>
    <w:p w:rsidRDefault="0058307F" w:rsidP="0058307F" w:rsidR="0058307F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5846A9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0C06DF" w:rsidRPr="000C06DF">
        <w:t>Sabina Lalić, Osijek, Gundulićeva 5, OIB 09145874795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5846A9" w:rsidRPr="005846A9">
        <w:t>MARSEN PROMET d.o.o. za proizvodnju, trgovinu i usluge, Zagreb, Dubrava 274, MBS 080238902, OIB: 68183394304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093568">
        <w:t>53</w:t>
      </w:r>
      <w:r w:rsidR="00C15FDA">
        <w:t xml:space="preserve"> </w:t>
      </w:r>
      <w:r w:rsidR="0057752B">
        <w:t xml:space="preserve">2500 0093 </w:t>
      </w:r>
      <w:r w:rsidR="00093568">
        <w:t>106</w:t>
      </w:r>
      <w:r w:rsidR="00C839BC">
        <w:t>6</w:t>
      </w:r>
      <w:r w:rsidR="0057752B">
        <w:t xml:space="preserve"> </w:t>
      </w:r>
      <w:r w:rsidR="00093568">
        <w:t>2402 3</w:t>
      </w:r>
      <w:r w:rsidR="00C15FDA">
        <w:t xml:space="preserve"> kod </w:t>
      </w:r>
      <w:r w:rsidR="0057752B">
        <w:t>ADDIKO</w:t>
      </w:r>
      <w:r w:rsidR="003F710F">
        <w:t xml:space="preserve"> BANK</w:t>
      </w:r>
      <w:r w:rsidR="0097787D">
        <w:t xml:space="preserve">E </w:t>
      </w:r>
      <w:r w:rsidR="00C839BC">
        <w:t xml:space="preserve">HRVATSKE </w:t>
      </w:r>
      <w:r w:rsidR="00191890">
        <w:t>d.d.</w:t>
      </w:r>
      <w:r w:rsidR="003F710F">
        <w:t xml:space="preserve">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532DE">
        <w:t>s predmeta St-597/18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9532DE">
        <w:t>5</w:t>
      </w:r>
      <w:r w:rsidR="00B6752F">
        <w:t>9</w:t>
      </w:r>
      <w:r w:rsidR="009532DE">
        <w:t>7</w:t>
      </w:r>
      <w:r w:rsidR="00841A3C" w:rsidRPr="00841A3C">
        <w:t>/18-</w:t>
      </w:r>
      <w:r w:rsidR="00B6752F">
        <w:t>3</w:t>
      </w:r>
      <w:r w:rsidR="00841A3C">
        <w:t xml:space="preserve"> </w:t>
      </w:r>
      <w:r>
        <w:t xml:space="preserve">od </w:t>
      </w:r>
      <w:r w:rsidR="00841A3C">
        <w:t>2</w:t>
      </w:r>
      <w:r w:rsidR="009532DE">
        <w:t>3</w:t>
      </w:r>
      <w:r>
        <w:t>.</w:t>
      </w:r>
      <w:r w:rsidR="005173CE">
        <w:t>0</w:t>
      </w:r>
      <w:r w:rsidR="009532DE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B6752F">
        <w:t>Sabina Lalić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</w:t>
      </w:r>
      <w:r w:rsidR="008908B7">
        <w:t>,</w:t>
      </w:r>
      <w:r>
        <w:t xml:space="preserve"> </w:t>
      </w:r>
      <w:r w:rsidR="008908B7" w:rsidRPr="008908B7">
        <w:t>te navela da je u međuvremenu dužnik postao sposoban za plaćanje, o čemu je dostavila dokaz u spis, predložila je obustavu stečajnog postupka i zatražila da joj sud odredi nagradu budući je sve određene joj poslove odradila u cijelosti, a dužnik je do završetka prethodnog postupka postao sposoban za plaćanje.</w:t>
      </w:r>
      <w:r w:rsidR="00DD5408">
        <w:t xml:space="preserve">, a dana </w:t>
      </w:r>
      <w:r w:rsidR="00B6752F">
        <w:t>1</w:t>
      </w:r>
      <w:r w:rsidR="00804CC5">
        <w:t>2</w:t>
      </w:r>
      <w:r>
        <w:t>.</w:t>
      </w:r>
      <w:r w:rsidR="00640C35">
        <w:t>0</w:t>
      </w:r>
      <w:r w:rsidR="00804CC5">
        <w:t>7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B6752F" w:rsidRPr="00B6752F">
        <w:t>1</w:t>
      </w:r>
      <w:r w:rsidR="00804CC5">
        <w:t>3</w:t>
      </w:r>
      <w:r w:rsidR="00B6752F" w:rsidRPr="00B6752F">
        <w:t xml:space="preserve">. srpnja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804CC5">
        <w:t xml:space="preserve"> Sabina Lalić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A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5846A9" w:rsidRPr="005846A9">
      <w:t>597/18-1</w:t>
    </w:r>
    <w:r w:rsidR="00FC0F03">
      <w:t>4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56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6DF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95AC1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46A9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87A3C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4CC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08B7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2DE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52F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39BC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0DEE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0F03"/>
    <w:rsid w:val="00FC19A8"/>
    <w:rsid w:val="00FC1D16"/>
    <w:rsid w:val="00FC256F"/>
    <w:rsid w:val="00FC39D2"/>
    <w:rsid w:val="00FC50B9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MARSEN PROMET d.o.o.</izvorni_sadrzaj>
    <derivirana_varijabla naziv="DomainObject.Predmet.ProtustrankaFormated_1">  MARSEN PROMET d.o.o.</derivirana_varijabla>
  </DomainObject.Predmet.ProtustrankaFormated>
  <DomainObject.Predmet.ProtustrankaFormatedOIB>
    <izvorni_sadrzaj>  MARSEN PROMET d.o.o., OIB 68183394304</izvorni_sadrzaj>
    <derivirana_varijabla naziv="DomainObject.Predmet.ProtustrankaFormatedOIB_1">  MARSEN PROMET d.o.o., OIB 68183394304</derivirana_varijabla>
  </DomainObject.Predmet.ProtustrankaFormatedOIB>
  <DomainObject.Predmet.ProtustrankaFormatedWithAdress>
    <izvorni_sadrzaj> MARSEN PROMET d.o.o., Dubrava 274, 10000 Zagreb</izvorni_sadrzaj>
    <derivirana_varijabla naziv="DomainObject.Predmet.ProtustrankaFormatedWithAdress_1"> MARSEN PROMET d.o.o., Dubrava 274, 10000 Zagreb</derivirana_varijabla>
  </DomainObject.Predmet.ProtustrankaFormatedWithAdress>
  <DomainObject.Predmet.ProtustrankaFormatedWithAdressOIB>
    <izvorni_sadrzaj> MARSEN PROMET d.o.o., OIB 68183394304, Dubrava 274, 10000 Zagreb</izvorni_sadrzaj>
    <derivirana_varijabla naziv="DomainObject.Predmet.ProtustrankaFormatedWithAdressOIB_1"> MARSEN PROMET d.o.o., OIB 68183394304, Dubrava 274, 10000 Zagreb</derivirana_varijabla>
  </DomainObject.Predmet.ProtustrankaFormatedWithAdressOIB>
  <DomainObject.Predmet.ProtustrankaWithAdress>
    <izvorni_sadrzaj>MARSEN PROMET d.o.o. Dubrava 274, 10000 Zagreb</izvorni_sadrzaj>
    <derivirana_varijabla naziv="DomainObject.Predmet.ProtustrankaWithAdress_1">MARSEN PROMET d.o.o. Dubrava 274, 10000 Zagreb</derivirana_varijabla>
  </DomainObject.Predmet.ProtustrankaWithAdress>
  <DomainObject.Predmet.ProtustrankaWithAdressOIB>
    <izvorni_sadrzaj>MARSEN PROMET d.o.o., OIB 68183394304, Dubrava 274, 10000 Zagreb</izvorni_sadrzaj>
    <derivirana_varijabla naziv="DomainObject.Predmet.ProtustrankaWithAdressOIB_1">MARSEN PROMET d.o.o., OIB 68183394304, Dubrava 274, 10000 Zagreb</derivirana_varijabla>
  </DomainObject.Predmet.ProtustrankaWithAdressOIB>
  <DomainObject.Predmet.ProtustrankaNazivFormated>
    <izvorni_sadrzaj>MARSEN PROMET d.o.o.</izvorni_sadrzaj>
    <derivirana_varijabla naziv="DomainObject.Predmet.ProtustrankaNazivFormated_1">MARSEN PROMET d.o.o.</derivirana_varijabla>
  </DomainObject.Predmet.ProtustrankaNazivFormated>
  <DomainObject.Predmet.ProtustrankaNazivFormatedOIB>
    <izvorni_sadrzaj>MARSEN PROMET d.o.o., OIB 68183394304</izvorni_sadrzaj>
    <derivirana_varijabla naziv="DomainObject.Predmet.ProtustrankaNazivFormatedOIB_1">MARSEN PROMET d.o.o., OIB 68183394304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MARSEN PROMET d.o.o.</item>
    </izvorni_sadrzaj>
    <derivirana_varijabla naziv="DomainObject.Predmet.ProtuStrankaListFormated_1">
      <item>MARSEN PROMET d.o.o.</item>
    </derivirana_varijabla>
  </DomainObject.Predmet.ProtuStrankaListFormated>
  <DomainObject.Predmet.ProtuStrankaListFormatedOIB>
    <izvorni_sadrzaj>
      <item>MARSEN PROMET d.o.o., OIB 68183394304</item>
    </izvorni_sadrzaj>
    <derivirana_varijabla naziv="DomainObject.Predmet.ProtuStrankaListFormatedOIB_1">
      <item>MARSEN PROMET d.o.o., OIB 68183394304</item>
    </derivirana_varijabla>
  </DomainObject.Predmet.ProtuStrankaListFormatedOIB>
  <DomainObject.Predmet.ProtuStrankaListFormatedWithAdress>
    <izvorni_sadrzaj>
      <item>MARSEN PROMET d.o.o., Dubrava 274, 10000 Zagreb</item>
    </izvorni_sadrzaj>
    <derivirana_varijabla naziv="DomainObject.Predmet.ProtuStrankaListFormatedWithAdress_1">
      <item>MARSEN PROMET d.o.o., Dubrava 274, 10000 Zagreb</item>
    </derivirana_varijabla>
  </DomainObject.Predmet.ProtuStrankaListFormatedWithAdress>
  <DomainObject.Predmet.ProtuStrankaListFormatedWithAdressOIB>
    <izvorni_sadrzaj>
      <item>MARSEN PROMET d.o.o., OIB 68183394304, Dubrava 274, 10000 Zagreb</item>
    </izvorni_sadrzaj>
    <derivirana_varijabla naziv="DomainObject.Predmet.ProtuStrankaListFormatedWithAdressOIB_1">
      <item>MARSEN PROMET d.o.o., OIB 68183394304, Dubrava 274, 10000 Zagreb</item>
    </derivirana_varijabla>
  </DomainObject.Predmet.ProtuStrankaListFormatedWithAdressOIB>
  <DomainObject.Predmet.ProtuStrankaListNazivFormated>
    <izvorni_sadrzaj>
      <item>MARSEN PROMET d.o.o.</item>
    </izvorni_sadrzaj>
    <derivirana_varijabla naziv="DomainObject.Predmet.ProtuStrankaListNazivFormated_1">
      <item>MARSEN PROMET d.o.o.</item>
    </derivirana_varijabla>
  </DomainObject.Predmet.ProtuStrankaListNazivFormated>
  <DomainObject.Predmet.ProtuStrankaListNazivFormatedOIB>
    <izvorni_sadrzaj>
      <item>MARSEN PROMET d.o.o., OIB 68183394304</item>
    </izvorni_sadrzaj>
    <derivirana_varijabla naziv="DomainObject.Predmet.ProtuStrankaListNazivFormatedOIB_1">
      <item>MARSEN PROMET d.o.o., OIB 68183394304</item>
    </derivirana_varijabla>
  </DomainObject.Predmet.ProtuStrankaListNazivFormatedOIB>
  <DomainObject.Predmet.OstaliListFormated>
    <izvorni_sadrzaj>
      <item>Marija Jaganjac</item>
    </izvorni_sadrzaj>
    <derivirana_varijabla naziv="DomainObject.Predmet.OstaliListFormated_1">
      <item>Marija Jaganjac</item>
    </derivirana_varijabla>
  </DomainObject.Predmet.OstaliListFormated>
  <DomainObject.Predmet.OstaliListFormatedOIB>
    <izvorni_sadrzaj>
      <item>Marija Jaganjac, OIB 46526706072</item>
    </izvorni_sadrzaj>
    <derivirana_varijabla naziv="DomainObject.Predmet.OstaliListFormatedOIB_1">
      <item>Marija Jaganjac, OIB 46526706072</item>
    </derivirana_varijabla>
  </DomainObject.Predmet.OstaliListFormatedOIB>
  <DomainObject.Predmet.OstaliListFormatedWithAdress>
    <izvorni_sadrzaj>
      <item>Marija Jaganjac, Mate Lovraka 5, 10000 Zagreb</item>
    </izvorni_sadrzaj>
    <derivirana_varijabla naziv="DomainObject.Predmet.OstaliListFormatedWithAdress_1">
      <item>Marija Jaganjac, Mate Lovraka 5, 10000 Zagreb</item>
    </derivirana_varijabla>
  </DomainObject.Predmet.OstaliListFormatedWithAdress>
  <DomainObject.Predmet.OstaliListFormatedWithAdressOIB>
    <izvorni_sadrzaj>
      <item>Marija Jaganjac, OIB 46526706072, Mate Lovraka 5, 10000 Zagreb</item>
    </izvorni_sadrzaj>
    <derivirana_varijabla naziv="DomainObject.Predmet.OstaliListFormatedWithAdressOIB_1">
      <item>Marija Jaganjac, OIB 46526706072, Mate Lovraka 5, 10000 Zagreb</item>
    </derivirana_varijabla>
  </DomainObject.Predmet.OstaliListFormatedWithAdressOIB>
  <DomainObject.Predmet.OstaliListNazivFormated>
    <izvorni_sadrzaj>
      <item>Marija Jaganjac</item>
    </izvorni_sadrzaj>
    <derivirana_varijabla naziv="DomainObject.Predmet.OstaliListNazivFormated_1">
      <item>Marija Jaganjac</item>
    </derivirana_varijabla>
  </DomainObject.Predmet.OstaliListNazivFormated>
  <DomainObject.Predmet.OstaliListNazivFormatedOIB>
    <izvorni_sadrzaj>
      <item>Marija Jaganjac, OIB 46526706072</item>
    </izvorni_sadrzaj>
    <derivirana_varijabla naziv="DomainObject.Predmet.OstaliListNazivFormatedOIB_1">
      <item>Marija Jaganjac, OIB 46526706072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MARSEN PROMET d.o.o.</izvorni_sadrzaj>
    <derivirana_varijabla naziv="DomainObject.Predmet.ProtustrankaIDrugi_1">MARSEN PROMET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MARSEN PROMET d.o.o., OIB 68183394304, Dubrava 274, 10000 Zagreb</izvorni_sadrzaj>
    <derivirana_varijabla naziv="DomainObject.Predmet.ProtustrankaIDrugiAdressOIB_1">MARSEN PROMET d.o.o., OIB 68183394304, Dubrava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MARSEN PROMET d.o.o.</item>
      <item>FINA Regionalni centar Zagreb</item>
      <item>Marija Jaganjac</item>
    </izvorni_sadrzaj>
    <derivirana_varijabla naziv="DomainObject.Predmet.SudioniciListNaziv_1">
      <item>MARSEN PROMET d.o.o.</item>
      <item>FINA Regionalni centar Zagreb</item>
      <item>Marija Jaganjac</item>
    </derivirana_varijabla>
  </DomainObject.Predmet.SudioniciListNaziv>
  <DomainObject.Predmet.SudioniciListAdressOIB>
    <izvorni_sadrzaj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izvorni_sadrzaj>
    <derivirana_varijabla naziv="DomainObject.Predmet.SudioniciListAdressOIB_1"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68183394304</item>
      <item>, OIB 85821130368</item>
      <item>, OIB 46526706072</item>
    </izvorni_sadrzaj>
    <derivirana_varijabla naziv="DomainObject.Predmet.SudioniciListNazivOIB_1">
      <item>, OIB 68183394304</item>
      <item>, OIB 85821130368</item>
      <item>, OIB 46526706072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BC790-6004-4904-BD03-934B500C8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2543</properties:Characters>
  <properties:Lines>73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2018-07-13T07:33:00Z</cp:lastPrinted>
  <dcterms:modified xmlns:xsi="http://www.w3.org/2001/XMLSchema-instance" xsi:type="dcterms:W3CDTF">2018-07-13T07:50:00Z</dcterms:modified>
  <cp:revision>18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