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d0d5" w14:paraId="8ecd0d5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BC2EB5">
        <w:t>619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BC2EB5">
        <w:t>5</w:t>
      </w:r>
      <w:r>
        <w:t xml:space="preserve">. </w:t>
      </w:r>
      <w:r w:rsidR="00A37953">
        <w:t>s</w:t>
      </w:r>
      <w:r w:rsidR="00BC2EB5">
        <w:t>rpnja</w:t>
      </w:r>
      <w:r w:rsidR="002726A2">
        <w:t xml:space="preserve"> </w:t>
      </w:r>
      <w:r>
        <w:t>201</w:t>
      </w:r>
      <w:r w:rsidR="00BC2EB5">
        <w:t>7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BC2EB5" w:rsidP="00432C1F" w:rsidR="00BC2EB5">
      <w:pPr>
        <w:numPr>
          <w:ilvl w:val="0"/>
          <w:numId w:val="6"/>
        </w:numPr>
        <w:suppressAutoHyphens/>
        <w:contextualSpacing/>
        <w:jc w:val="both"/>
      </w:pPr>
      <w:r>
        <w:t xml:space="preserve">Kupcu </w:t>
      </w:r>
      <w:r w:rsidR="00432C1F" w:rsidRPr="00432C1F">
        <w:rPr>
          <w:bCs/>
        </w:rPr>
        <w:t>Božen</w:t>
      </w:r>
      <w:r w:rsidR="00432C1F">
        <w:rPr>
          <w:bCs/>
        </w:rPr>
        <w:t>i</w:t>
      </w:r>
      <w:r w:rsidR="00432C1F" w:rsidRPr="00432C1F">
        <w:rPr>
          <w:bCs/>
        </w:rPr>
        <w:t xml:space="preserve"> Miličević, Vinkovci, Otona Kučere 2 A, OIB 42401246929</w:t>
      </w:r>
      <w:r>
        <w:t xml:space="preserve">, predaju se u posjed nekretnine upisane </w:t>
      </w: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="00085E07" w:rsidRPr="0000796A">
        <w:t>7817 k.o. Vukovar, kč.br. 3163/6, kuća br. 34 i dvorište ul. A Mihanovića, površine 600 m</w:t>
      </w:r>
      <w:r w:rsidR="00085E07" w:rsidRPr="0000796A">
        <w:rPr>
          <w:vertAlign w:val="superscript"/>
        </w:rPr>
        <w:t>2</w:t>
      </w:r>
      <w:r>
        <w:t>,</w:t>
      </w:r>
    </w:p>
    <w:p w:rsidRDefault="00BC2EB5" w:rsidP="00BC2EB5" w:rsidR="00BC2EB5">
      <w:pPr>
        <w:ind w:firstLine="720" w:left="720"/>
        <w:jc w:val="both"/>
      </w:pPr>
      <w:r>
        <w:t>kao vlasništvo kupca.</w:t>
      </w:r>
    </w:p>
    <w:p w:rsidRDefault="00BC2EB5" w:rsidP="00BC2EB5" w:rsidR="00BC2EB5">
      <w:pPr>
        <w:ind w:left="1440"/>
        <w:jc w:val="both"/>
      </w:pPr>
    </w:p>
    <w:p w:rsidRDefault="00BC2EB5" w:rsidP="00BC2EB5" w:rsidR="00BC2EB5">
      <w:pPr>
        <w:pStyle w:val="Odlomakpopisa"/>
        <w:numPr>
          <w:ilvl w:val="0"/>
          <w:numId w:val="6"/>
        </w:numPr>
        <w:jc w:val="both"/>
      </w:pPr>
      <w:r>
        <w:t>Zemljišno-knjižnom odjelu Općinskog suda u Vukovaru nalaže se prijenos prava vlasništva na nekretninama iz točke 1. ovoga zaključka, na kupca, kao i brisanje svih upisanih prava, tereta i zabilježbi i to:</w:t>
      </w:r>
    </w:p>
    <w:p w:rsidRDefault="00BC2EB5" w:rsidP="00BC2EB5" w:rsidR="00BC2EB5">
      <w:pPr>
        <w:pStyle w:val="Odlomakpopisa"/>
        <w:ind w:left="1701"/>
        <w:jc w:val="both"/>
      </w:pPr>
    </w:p>
    <w:p w:rsidRDefault="00BC2EB5" w:rsidP="00BC2EB5" w:rsidR="00BC2EB5">
      <w:pPr>
        <w:ind w:firstLine="720" w:left="720"/>
        <w:jc w:val="both"/>
      </w:pPr>
      <w:r>
        <w:t>Na listu „B“ – Vlastovnica</w:t>
      </w:r>
    </w:p>
    <w:p w:rsidRDefault="00BC2EB5" w:rsidP="00BC2EB5" w:rsidR="00BC2EB5">
      <w:pPr>
        <w:tabs>
          <w:tab w:pos="1418" w:val="left"/>
          <w:tab w:pos="1701" w:val="left"/>
        </w:tabs>
        <w:ind w:left="1418"/>
        <w:jc w:val="both"/>
      </w:pP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VUKOVIĆ-COMPANY D. O. O. ZA PROIZVODNJU, TRGOVINU I USLUGE, OIB: 08199614791, VUKOVAR, J. J. STROSSMAYERA 21 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Upisi koji vrijede za sve udjele na B listu: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>1.1 Zaprimljeno 02.05.2013. broj Z-2305/13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Financijske agencije, Regionalni centar Zagreb od 24. travnja 2013. godine zabilježuje se otvaranje postupka predstečajne nagodbe na nekretnine u A.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 2.1 Zaprimljeno 16.06.2014. broj Z-1845/14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Na temelju rješenja Trgovačkog suda u Osijeku poslovni broj: St-350/12-6 od 31. listopada 2012. godine zabilježuje se otvaranje stečajnog postupka na nekretnine Vuković - Company d.o.o. Vukovar.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>3.1 Zaprimljeno 23.09.2014. broj Z-2844/14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nekretnine u A.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>4.1 Zaprimljeno 04.11.2014. broj Z-3264/14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nekretnina u A.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>5.1 Zaprimljeno 20.11.2014. broj Z-3448/14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nekretnine u A.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>6.1 Zaprimljeno 30.12.2014. broj Z-3888/14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nekretnine u A.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617158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Na listu "C" - </w:t>
      </w:r>
      <w:r w:rsidR="00FC67EA">
        <w:t xml:space="preserve"> Teretovnica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2.   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>2.1 Zaprimljeno: 29. ožujka 2013. broj: Z-1639/13.</w:t>
      </w: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</w:p>
    <w:p w:rsidRDefault="00FC67EA" w:rsidP="00FC67EA" w:rsidR="00FC67EA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    </w:t>
      </w:r>
    </w:p>
    <w:p w:rsidRDefault="00FC67EA" w:rsidP="00FC67EA" w:rsidR="00BC2EB5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</w:t>
      </w:r>
    </w:p>
    <w:p w:rsidRDefault="00617158" w:rsidP="00FC67EA" w:rsidR="00617158" w:rsidRPr="00893614">
      <w:pPr>
        <w:tabs>
          <w:tab w:pos="1418" w:val="left"/>
          <w:tab w:pos="1701" w:val="left"/>
        </w:tabs>
        <w:ind w:left="1418"/>
        <w:jc w:val="both"/>
      </w:pPr>
    </w:p>
    <w:p w:rsidRDefault="00BC2EB5" w:rsidP="00617158" w:rsidR="00BC2EB5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lastRenderedPageBreak/>
        <w:t xml:space="preserve">Kupac je u cijelosti platio kupovninu u iznosu od </w:t>
      </w:r>
      <w:r w:rsidR="00617158" w:rsidRPr="00617158">
        <w:t xml:space="preserve">18.800,67 </w:t>
      </w:r>
      <w:r w:rsidRPr="00AF3B1F">
        <w:rPr>
          <w:bCs/>
          <w:lang w:eastAsia="zh-CN"/>
        </w:rPr>
        <w:t>kn</w:t>
      </w:r>
      <w:r w:rsidRPr="00AF3B1F">
        <w:rPr>
          <w:bCs/>
        </w:rPr>
        <w:t>.</w:t>
      </w:r>
    </w:p>
    <w:p w:rsidRDefault="00BC2EB5" w:rsidP="00BC2EB5" w:rsidR="00BC2EB5">
      <w:pPr>
        <w:jc w:val="both"/>
        <w:rPr>
          <w:bCs/>
        </w:rPr>
      </w:pPr>
    </w:p>
    <w:p w:rsidRDefault="00BC2EB5" w:rsidP="00BC2EB5" w:rsidR="00BC2EB5" w:rsidRPr="003F44FC">
      <w:pPr>
        <w:jc w:val="both"/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C2EB5" w:rsidP="00BC2EB5" w:rsidR="00BC2EB5">
      <w:pPr>
        <w:jc w:val="center"/>
        <w:rPr>
          <w:bCs/>
        </w:rPr>
      </w:pPr>
    </w:p>
    <w:p w:rsidRDefault="00BC2EB5" w:rsidP="00BC2EB5" w:rsidR="00BC2EB5">
      <w:pPr>
        <w:jc w:val="both"/>
      </w:pPr>
    </w:p>
    <w:p w:rsidRDefault="00BC2EB5" w:rsidP="00BC2EB5" w:rsidR="00BC2EB5">
      <w:pPr>
        <w:jc w:val="both"/>
      </w:pPr>
      <w:r>
        <w:tab/>
      </w:r>
      <w:r w:rsidRPr="00071835">
        <w:t>Kako je rješenje ovoga suda broj 14 St-11</w:t>
      </w:r>
      <w:r>
        <w:t>4</w:t>
      </w:r>
      <w:r w:rsidRPr="00071835">
        <w:t>/1</w:t>
      </w:r>
      <w:r>
        <w:t>4</w:t>
      </w:r>
      <w:r w:rsidRPr="00071835">
        <w:t>-</w:t>
      </w:r>
      <w:r>
        <w:t>6</w:t>
      </w:r>
      <w:r w:rsidR="006C2D36">
        <w:t>15</w:t>
      </w:r>
      <w:r w:rsidRPr="00071835">
        <w:t xml:space="preserve"> od </w:t>
      </w:r>
      <w:r w:rsidR="006C2D36">
        <w:t>24</w:t>
      </w:r>
      <w:r w:rsidRPr="00071835">
        <w:t>.</w:t>
      </w:r>
      <w:r>
        <w:t>0</w:t>
      </w:r>
      <w:r w:rsidR="006C2D36">
        <w:t>5</w:t>
      </w:r>
      <w:r w:rsidRPr="00071835">
        <w:t>.201</w:t>
      </w:r>
      <w:r>
        <w:t>7</w:t>
      </w:r>
      <w:r w:rsidRPr="00071835">
        <w:t>. godine, kojim se dosuđuj</w:t>
      </w:r>
      <w:r>
        <w:t>e</w:t>
      </w:r>
      <w:r w:rsidRPr="00071835">
        <w:t xml:space="preserve"> nekretnin</w:t>
      </w:r>
      <w:r>
        <w:t>a</w:t>
      </w:r>
      <w:r w:rsidRPr="00071835">
        <w:t xml:space="preserve"> iz t. 1. izreke ovoga zaključka kupcu, postalo pravomoćno dana </w:t>
      </w:r>
      <w:r w:rsidR="006C2D36">
        <w:t>1</w:t>
      </w:r>
      <w:r>
        <w:t>2</w:t>
      </w:r>
      <w:r w:rsidRPr="00071835">
        <w:t>.</w:t>
      </w:r>
      <w:r>
        <w:t>0</w:t>
      </w:r>
      <w:r w:rsidR="006C2D36">
        <w:t>6</w:t>
      </w:r>
      <w:r w:rsidRPr="00071835">
        <w:t>.201</w:t>
      </w:r>
      <w:r>
        <w:t>7</w:t>
      </w:r>
      <w:r w:rsidRPr="00071835">
        <w:t>. godine, te kako je kupac</w:t>
      </w:r>
      <w:r w:rsidRPr="00A01778">
        <w:t xml:space="preserve"> </w:t>
      </w:r>
      <w:r w:rsidRPr="00071835">
        <w:t xml:space="preserve">u određenom </w:t>
      </w:r>
      <w:r>
        <w:t>mu</w:t>
      </w:r>
      <w:r w:rsidRPr="00071835">
        <w:t xml:space="preserve"> roku uplatio </w:t>
      </w:r>
      <w:r w:rsidRPr="00A01778">
        <w:t xml:space="preserve">cjelokupnu kupovninu u iznosu od </w:t>
      </w:r>
      <w:r w:rsidR="006C2D36" w:rsidRPr="006C2D36">
        <w:t xml:space="preserve">18.800,67 </w:t>
      </w:r>
      <w:r w:rsidRPr="00A01778">
        <w:t xml:space="preserve">kn i to iznos od </w:t>
      </w:r>
      <w:r w:rsidR="006C2D36">
        <w:t>1.881,00</w:t>
      </w:r>
      <w:r>
        <w:t xml:space="preserve"> kn dana </w:t>
      </w:r>
      <w:r w:rsidR="006C2D36">
        <w:t>18</w:t>
      </w:r>
      <w:r>
        <w:t>.0</w:t>
      </w:r>
      <w:r w:rsidR="006C2D36">
        <w:t>5</w:t>
      </w:r>
      <w:r>
        <w:t xml:space="preserve">.2017. i iznos od </w:t>
      </w:r>
      <w:r w:rsidR="006C2D36">
        <w:t>16.919,67</w:t>
      </w:r>
      <w:r>
        <w:t xml:space="preserve"> kn dana </w:t>
      </w:r>
      <w:r w:rsidR="006C2D36">
        <w:t>2</w:t>
      </w:r>
      <w:r>
        <w:t>8.0</w:t>
      </w:r>
      <w:r w:rsidR="006C2D36">
        <w:t>6</w:t>
      </w:r>
      <w:r>
        <w:t>.2017.</w:t>
      </w:r>
      <w:r w:rsidRPr="00A01778">
        <w:t xml:space="preserve">, </w:t>
      </w:r>
      <w:r>
        <w:t xml:space="preserve">te je </w:t>
      </w:r>
      <w:r w:rsidRPr="00A01778">
        <w:t xml:space="preserve">odlučeno kao u izreci zaključka, a temeljem čl. 107. i 108. st. 4. Ovršnog zakona </w:t>
      </w:r>
      <w:r w:rsidRPr="00401D0B">
        <w:t>(</w:t>
      </w:r>
      <w:r w:rsidRPr="00795803">
        <w:t>NN 112/12, 25/13, 93/14 i 55/16</w:t>
      </w:r>
      <w:r w:rsidRPr="00401D0B">
        <w:t>)</w:t>
      </w:r>
      <w:r>
        <w:t xml:space="preserve"> </w:t>
      </w:r>
      <w:r w:rsidRPr="00A01778">
        <w:t xml:space="preserve">i čl. 164. </w:t>
      </w:r>
      <w:r w:rsidRPr="007439E7">
        <w:t>Stečajnog zakona (NN 44/96, 29/99, 129/00, 123/03, 82/06, 116/10, 25/12 i 133/12), a u vezi s čl. 441. Stečajnog zakona (NN 71/15)</w:t>
      </w:r>
      <w:r w:rsidRPr="00A01778">
        <w:t>.</w:t>
      </w:r>
    </w:p>
    <w:p w:rsidRDefault="00BC2EB5" w:rsidP="00BC2EB5" w:rsidR="00BC2EB5">
      <w:pPr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CC7011">
        <w:rPr>
          <w:bCs/>
        </w:rPr>
        <w:t>5</w:t>
      </w:r>
      <w:r w:rsidRPr="004948B8">
        <w:rPr>
          <w:bCs/>
        </w:rPr>
        <w:t xml:space="preserve">. </w:t>
      </w:r>
      <w:r>
        <w:rPr>
          <w:bCs/>
        </w:rPr>
        <w:t>s</w:t>
      </w:r>
      <w:r w:rsidR="00CC7011">
        <w:rPr>
          <w:bCs/>
        </w:rPr>
        <w:t>rp</w:t>
      </w:r>
      <w:r>
        <w:rPr>
          <w:bCs/>
        </w:rPr>
        <w:t>nja</w:t>
      </w:r>
      <w:r w:rsidRPr="004948B8">
        <w:rPr>
          <w:bCs/>
        </w:rPr>
        <w:t xml:space="preserve"> 201</w:t>
      </w:r>
      <w:r>
        <w:rPr>
          <w:bCs/>
        </w:rPr>
        <w:t>7</w:t>
      </w:r>
      <w:r w:rsidRPr="004948B8">
        <w:rPr>
          <w:bCs/>
        </w:rPr>
        <w:t xml:space="preserve">. </w:t>
      </w:r>
    </w:p>
    <w:p w:rsidRDefault="00BC2EB5" w:rsidP="00BC2EB5" w:rsidR="00BC2EB5" w:rsidRPr="004948B8">
      <w:pPr>
        <w:jc w:val="center"/>
        <w:rPr>
          <w:bCs/>
        </w:rPr>
      </w:pPr>
    </w:p>
    <w:p w:rsidRDefault="00BC2EB5" w:rsidP="00BC2EB5" w:rsidR="00BC2EB5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BC2EB5" w:rsidP="00BC2EB5" w:rsidR="00BC2EB5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 w:rsidRPr="002B5439">
      <w:pPr>
        <w:pStyle w:val="Tijeloteksta"/>
      </w:pPr>
      <w:r w:rsidRPr="002B5439">
        <w:t>D N A :</w:t>
      </w:r>
    </w:p>
    <w:p w:rsidRDefault="00BC2EB5" w:rsidP="00BC2EB5" w:rsidR="00BC2EB5">
      <w:pPr>
        <w:pStyle w:val="Tijeloteksta"/>
        <w:numPr>
          <w:ilvl w:val="0"/>
          <w:numId w:val="7"/>
        </w:numPr>
      </w:pPr>
      <w:r>
        <w:t>Stečajni upravitelj dr.sc. Boris Ljubanović</w:t>
      </w:r>
    </w:p>
    <w:p w:rsidRDefault="00CC7011" w:rsidP="00CC7011" w:rsidR="00CC7011" w:rsidRPr="00CC7011">
      <w:pPr>
        <w:pStyle w:val="Tijeloteksta"/>
        <w:numPr>
          <w:ilvl w:val="0"/>
          <w:numId w:val="7"/>
        </w:numPr>
      </w:pPr>
      <w:r w:rsidRPr="00CC7011">
        <w:rPr>
          <w:bCs/>
        </w:rPr>
        <w:t xml:space="preserve">Boženi Miličević, Vinkovci, Otona Kučere 2 A </w:t>
      </w:r>
    </w:p>
    <w:p w:rsidRDefault="00BC2EB5" w:rsidP="00CC7011" w:rsidR="00BC2EB5">
      <w:pPr>
        <w:pStyle w:val="Tijeloteksta"/>
        <w:numPr>
          <w:ilvl w:val="0"/>
          <w:numId w:val="7"/>
        </w:numPr>
      </w:pPr>
      <w:r>
        <w:t xml:space="preserve">Općinski sud u Vukovar zk odjel </w:t>
      </w:r>
    </w:p>
    <w:p w:rsidRDefault="00BC2EB5" w:rsidP="00BC2EB5" w:rsidR="00BC2EB5">
      <w:pPr>
        <w:pStyle w:val="Tijeloteksta"/>
        <w:numPr>
          <w:ilvl w:val="0"/>
          <w:numId w:val="7"/>
        </w:numPr>
      </w:pPr>
      <w:r>
        <w:t xml:space="preserve">Ministarstvo financija Porezna uprava Vukovar </w:t>
      </w:r>
    </w:p>
    <w:p w:rsidRDefault="00BC2EB5" w:rsidP="00BC2EB5" w:rsidR="00BC2EB5" w:rsidRPr="00CB0683">
      <w:pPr>
        <w:pStyle w:val="Tijeloteksta"/>
        <w:numPr>
          <w:ilvl w:val="0"/>
          <w:numId w:val="7"/>
        </w:numPr>
      </w:pPr>
      <w:r w:rsidRPr="00835D45">
        <w:t xml:space="preserve">mrežna </w:t>
      </w:r>
      <w:r>
        <w:t>stranica e-Oglasna ploča sudova</w:t>
      </w:r>
    </w:p>
    <w:p w:rsidRDefault="008A0C9E" w:rsidP="00BC2EB5" w:rsidR="008A0C9E" w:rsidRPr="00BD6CDC">
      <w:pPr>
        <w:suppressAutoHyphens/>
        <w:ind w:left="1425"/>
        <w:contextualSpacing/>
        <w:jc w:val="both"/>
        <w:rPr>
          <w:bCs/>
        </w:rPr>
      </w:pP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1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BC2EB5">
      <w:t>619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46FDD"/>
    <w:rsid w:val="00071835"/>
    <w:rsid w:val="00085E07"/>
    <w:rsid w:val="000B6FA4"/>
    <w:rsid w:val="000B7214"/>
    <w:rsid w:val="000C67C5"/>
    <w:rsid w:val="000C7781"/>
    <w:rsid w:val="000E5E0C"/>
    <w:rsid w:val="00104DC5"/>
    <w:rsid w:val="00112B8D"/>
    <w:rsid w:val="001215E8"/>
    <w:rsid w:val="00143A12"/>
    <w:rsid w:val="00162B94"/>
    <w:rsid w:val="001637C9"/>
    <w:rsid w:val="0016477D"/>
    <w:rsid w:val="00175859"/>
    <w:rsid w:val="00177F42"/>
    <w:rsid w:val="001806F9"/>
    <w:rsid w:val="00186E88"/>
    <w:rsid w:val="001A241A"/>
    <w:rsid w:val="001A4D26"/>
    <w:rsid w:val="001A5FBA"/>
    <w:rsid w:val="001C21A1"/>
    <w:rsid w:val="001E0D31"/>
    <w:rsid w:val="001E45EE"/>
    <w:rsid w:val="001F26E0"/>
    <w:rsid w:val="00210A06"/>
    <w:rsid w:val="0021403D"/>
    <w:rsid w:val="0022794F"/>
    <w:rsid w:val="002513CC"/>
    <w:rsid w:val="002519B9"/>
    <w:rsid w:val="0025773B"/>
    <w:rsid w:val="00270225"/>
    <w:rsid w:val="002726A2"/>
    <w:rsid w:val="002B3EAF"/>
    <w:rsid w:val="002C4FF6"/>
    <w:rsid w:val="002C767F"/>
    <w:rsid w:val="002D68D9"/>
    <w:rsid w:val="002F0B5C"/>
    <w:rsid w:val="00304D4D"/>
    <w:rsid w:val="00323BEB"/>
    <w:rsid w:val="003251A7"/>
    <w:rsid w:val="00326AEC"/>
    <w:rsid w:val="003305EF"/>
    <w:rsid w:val="0035017C"/>
    <w:rsid w:val="0035679A"/>
    <w:rsid w:val="00362411"/>
    <w:rsid w:val="003716AD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2C1F"/>
    <w:rsid w:val="00433289"/>
    <w:rsid w:val="004341C6"/>
    <w:rsid w:val="00444F8D"/>
    <w:rsid w:val="0045379B"/>
    <w:rsid w:val="00454469"/>
    <w:rsid w:val="00455261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87F48"/>
    <w:rsid w:val="0059696D"/>
    <w:rsid w:val="00596C3C"/>
    <w:rsid w:val="005A3B88"/>
    <w:rsid w:val="005C66BD"/>
    <w:rsid w:val="005E4353"/>
    <w:rsid w:val="005F1E9A"/>
    <w:rsid w:val="005F2261"/>
    <w:rsid w:val="00617158"/>
    <w:rsid w:val="006249CD"/>
    <w:rsid w:val="00625242"/>
    <w:rsid w:val="00630093"/>
    <w:rsid w:val="006300FA"/>
    <w:rsid w:val="0063711C"/>
    <w:rsid w:val="006479B6"/>
    <w:rsid w:val="0066173B"/>
    <w:rsid w:val="00670BD7"/>
    <w:rsid w:val="006A2FD7"/>
    <w:rsid w:val="006A3802"/>
    <w:rsid w:val="006A5797"/>
    <w:rsid w:val="006C23D5"/>
    <w:rsid w:val="006C2D36"/>
    <w:rsid w:val="006C7AFF"/>
    <w:rsid w:val="006D0927"/>
    <w:rsid w:val="006D371F"/>
    <w:rsid w:val="006D61B1"/>
    <w:rsid w:val="006F5BEB"/>
    <w:rsid w:val="007005D1"/>
    <w:rsid w:val="00710577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47F51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07FBC"/>
    <w:rsid w:val="00913339"/>
    <w:rsid w:val="0091682C"/>
    <w:rsid w:val="009207B3"/>
    <w:rsid w:val="00925046"/>
    <w:rsid w:val="00926749"/>
    <w:rsid w:val="00934E02"/>
    <w:rsid w:val="00935E65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37953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AF3B1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2EB5"/>
    <w:rsid w:val="00BC3E72"/>
    <w:rsid w:val="00BD6CDC"/>
    <w:rsid w:val="00BE50EE"/>
    <w:rsid w:val="00BF20F1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93B06"/>
    <w:rsid w:val="00CB1228"/>
    <w:rsid w:val="00CB5537"/>
    <w:rsid w:val="00CC62F9"/>
    <w:rsid w:val="00CC7011"/>
    <w:rsid w:val="00CC7272"/>
    <w:rsid w:val="00CD16E3"/>
    <w:rsid w:val="00CF617D"/>
    <w:rsid w:val="00D20CE3"/>
    <w:rsid w:val="00D2645A"/>
    <w:rsid w:val="00D53A3A"/>
    <w:rsid w:val="00D70083"/>
    <w:rsid w:val="00D81710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33502"/>
    <w:rsid w:val="00E47FC8"/>
    <w:rsid w:val="00E505E3"/>
    <w:rsid w:val="00E70DA8"/>
    <w:rsid w:val="00E86819"/>
    <w:rsid w:val="00E94F52"/>
    <w:rsid w:val="00EB1E9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82F83"/>
    <w:rsid w:val="00F90484"/>
    <w:rsid w:val="00F91325"/>
    <w:rsid w:val="00FA119B"/>
    <w:rsid w:val="00FB7FBA"/>
    <w:rsid w:val="00FC177C"/>
    <w:rsid w:val="00FC67EA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C21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21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1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1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C21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21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1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1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675</properties:Words>
  <properties:Characters>3617</properties:Characters>
  <properties:Lines>114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2017-07-05T06:08:00Z</dcterms:created>
  <dc:creator>jbekavac</dc:creator>
  <cp:lastModifiedBy>Elizabeta Đeke</cp:lastModifiedBy>
  <cp:lastPrinted>2016-10-18T12:03:00Z</cp:lastPrinted>
  <dcterms:modified xmlns:xsi="http://www.w3.org/2001/XMLSchema-instance" xsi:type="dcterms:W3CDTF">2017-07-05T06:32:00Z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