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8db5" w14:paraId="e0d8db5" w:rsidRDefault="00DD3BF2" w:rsidP="00DD3BF2" w:rsidR="00DD3BF2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DD3BF2" w:rsidP="00DD3BF2" w:rsidR="00DD3BF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DD3BF2" w:rsidP="00DD3BF2" w:rsidR="00DD3BF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DD3BF2" w:rsidP="00DD3BF2" w:rsidR="00DD3BF2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DD3BF2" w:rsidP="00DD3BF2" w:rsidR="00DD3BF2"/>
    <w:p w:rsidRDefault="00DD3BF2" w:rsidP="00DD3BF2" w:rsidR="00DD3BF2"/>
    <w:p w:rsidRDefault="00DD3BF2" w:rsidP="00DD3BF2" w:rsidR="00DD3BF2"/>
    <w:p w:rsidRDefault="00DD3BF2" w:rsidP="00DD3BF2" w:rsidR="00DD3BF2"/>
    <w:p w:rsidRDefault="00DD3BF2" w:rsidP="00DD3BF2" w:rsidR="00DD3BF2">
      <w:pPr>
        <w:jc w:val="center"/>
      </w:pPr>
      <w:r>
        <w:t>U    I M E    R E P U B L I K E    H R V A T S K E</w:t>
      </w:r>
    </w:p>
    <w:p w:rsidRDefault="00DD3BF2" w:rsidP="00DD3BF2" w:rsidR="00DD3BF2">
      <w:pPr>
        <w:jc w:val="both"/>
      </w:pPr>
    </w:p>
    <w:p w:rsidRDefault="00DD3BF2" w:rsidP="00DD3BF2" w:rsidR="00DD3BF2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DD3BF2" w:rsidP="00DD3BF2" w:rsidR="00DD3BF2">
      <w:pPr>
        <w:rPr>
          <w:rFonts w:eastAsiaTheme="minorHAnsi"/>
          <w:sz w:val="24"/>
          <w:szCs w:val="20"/>
        </w:rPr>
      </w:pPr>
    </w:p>
    <w:p w:rsidRDefault="00DD3BF2" w:rsidP="00DD3BF2" w:rsidR="00DD3BF2">
      <w:pPr>
        <w:rPr>
          <w:szCs w:val="24"/>
        </w:rPr>
      </w:pPr>
    </w:p>
    <w:p w:rsidRDefault="00DD3BF2" w:rsidP="00DD3BF2" w:rsidR="00DD3BF2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JASNO </w:t>
      </w:r>
      <w:proofErr w:type="spellStart"/>
      <w:r>
        <w:t>d.o.o</w:t>
      </w:r>
      <w:proofErr w:type="spellEnd"/>
      <w:r>
        <w:t xml:space="preserve">., OIB: 34543061004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Deduša</w:t>
      </w:r>
      <w:proofErr w:type="spellEnd"/>
      <w:r>
        <w:t xml:space="preserve"> 15,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r>
        <w:t>ožujka</w:t>
      </w:r>
      <w:proofErr w:type="spellEnd"/>
      <w:r>
        <w:t xml:space="preserve"> 2016. </w:t>
      </w:r>
      <w:proofErr w:type="spellStart"/>
      <w:r>
        <w:t>godine</w:t>
      </w:r>
      <w:proofErr w:type="spellEnd"/>
    </w:p>
    <w:p w:rsidRDefault="00DD3BF2" w:rsidP="00DD3BF2" w:rsidR="00DD3BF2">
      <w:pPr>
        <w:jc w:val="both"/>
        <w:rPr>
          <w:szCs w:val="24"/>
        </w:rPr>
      </w:pPr>
    </w:p>
    <w:p w:rsidRDefault="00DD3BF2" w:rsidP="00DD3BF2" w:rsidR="00DD3BF2">
      <w:pPr>
        <w:jc w:val="center"/>
      </w:pPr>
      <w:r>
        <w:t xml:space="preserve">r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DD3BF2" w:rsidP="00DD3BF2" w:rsidR="00DD3BF2">
      <w:pPr>
        <w:jc w:val="center"/>
      </w:pPr>
    </w:p>
    <w:p w:rsidRDefault="00DD3BF2" w:rsidP="00DD3BF2" w:rsidR="00DD3BF2"/>
    <w:p w:rsidRDefault="00DD3BF2" w:rsidP="00DD3BF2" w:rsidR="00DD3BF2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JASNO </w:t>
      </w:r>
      <w:proofErr w:type="spellStart"/>
      <w:r>
        <w:t>d.o.o</w:t>
      </w:r>
      <w:proofErr w:type="spellEnd"/>
      <w:r>
        <w:t xml:space="preserve">., OIB: 34543061004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Deduša</w:t>
      </w:r>
      <w:proofErr w:type="spellEnd"/>
      <w:r>
        <w:t xml:space="preserve"> 15, </w:t>
      </w:r>
      <w:proofErr w:type="spellStart"/>
      <w:r>
        <w:t>Varaždin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r>
        <w:t>ožujka</w:t>
      </w:r>
      <w:proofErr w:type="spellEnd"/>
      <w:r>
        <w:t xml:space="preserve"> 2016. u 14,00 sati.</w:t>
      </w:r>
    </w:p>
    <w:p w:rsidRDefault="00DD3BF2" w:rsidP="00DD3BF2" w:rsidR="00DD3BF2">
      <w:pPr>
        <w:jc w:val="both"/>
      </w:pPr>
    </w:p>
    <w:p w:rsidRDefault="00DD3BF2" w:rsidP="00DD3BF2" w:rsidR="00DD3BF2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JASNO </w:t>
      </w:r>
      <w:proofErr w:type="spellStart"/>
      <w:r>
        <w:t>d.o.o</w:t>
      </w:r>
      <w:proofErr w:type="spellEnd"/>
      <w:r>
        <w:t xml:space="preserve">., OIB: 34543061004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Deduša</w:t>
      </w:r>
      <w:proofErr w:type="spellEnd"/>
      <w:r>
        <w:t xml:space="preserve"> 15, </w:t>
      </w:r>
      <w:proofErr w:type="spellStart"/>
      <w:r>
        <w:t>Varaždin</w:t>
      </w:r>
      <w:proofErr w:type="spellEnd"/>
      <w:r>
        <w:t>.</w:t>
      </w:r>
    </w:p>
    <w:p w:rsidRDefault="00DD3BF2" w:rsidP="00DD3BF2" w:rsidR="00DD3BF2">
      <w:pPr>
        <w:jc w:val="both"/>
        <w:rPr>
          <w:szCs w:val="24"/>
        </w:rPr>
      </w:pPr>
    </w:p>
    <w:p w:rsidRDefault="00DD3BF2" w:rsidP="00DD3BF2" w:rsidR="00DD3BF2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Nikola </w:t>
      </w:r>
      <w:proofErr w:type="spellStart"/>
      <w:r>
        <w:t>Remenar</w:t>
      </w:r>
      <w:proofErr w:type="spellEnd"/>
      <w:r>
        <w:t xml:space="preserve">, </w:t>
      </w:r>
      <w:proofErr w:type="spellStart"/>
      <w:r>
        <w:t>Dubrovačka</w:t>
      </w:r>
      <w:proofErr w:type="spellEnd"/>
      <w:r>
        <w:t xml:space="preserve"> 14, </w:t>
      </w:r>
      <w:proofErr w:type="spellStart"/>
      <w:r>
        <w:t>Velika</w:t>
      </w:r>
      <w:proofErr w:type="spellEnd"/>
      <w:r>
        <w:t xml:space="preserve"> </w:t>
      </w:r>
      <w:proofErr w:type="spellStart"/>
      <w:r>
        <w:t>Gorica</w:t>
      </w:r>
      <w:proofErr w:type="spellEnd"/>
      <w:r>
        <w:t>, OIB: 48313195864.</w:t>
      </w:r>
    </w:p>
    <w:p w:rsidRDefault="00DD3BF2" w:rsidP="00DD3BF2" w:rsidR="00DD3BF2">
      <w:pPr>
        <w:jc w:val="both"/>
        <w:rPr>
          <w:color w:val="FF0000"/>
        </w:rPr>
      </w:pPr>
    </w:p>
    <w:p w:rsidRDefault="00DD3BF2" w:rsidP="00DD3BF2" w:rsidR="00DD3BF2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DD3BF2" w:rsidP="00DD3BF2" w:rsidR="00DD3BF2">
      <w:pPr>
        <w:jc w:val="both"/>
      </w:pPr>
    </w:p>
    <w:p w:rsidRDefault="00DD3BF2" w:rsidP="00DD3BF2" w:rsidR="00DD3BF2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JASNO </w:t>
      </w:r>
      <w:proofErr w:type="spellStart"/>
      <w:r>
        <w:t>d.o.o</w:t>
      </w:r>
      <w:proofErr w:type="spellEnd"/>
      <w:r>
        <w:t xml:space="preserve">., OIB: 34543061004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Deduša</w:t>
      </w:r>
      <w:proofErr w:type="spellEnd"/>
      <w:r>
        <w:t xml:space="preserve"> 15, </w:t>
      </w:r>
      <w:proofErr w:type="spellStart"/>
      <w:r>
        <w:t>Varaždin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DD3BF2" w:rsidP="00DD3BF2" w:rsidR="00DD3BF2"/>
    <w:p w:rsidRDefault="00DD3BF2" w:rsidP="00DD3BF2" w:rsidR="00DD3BF2"/>
    <w:p w:rsidRDefault="00DD3BF2" w:rsidP="00DD3BF2" w:rsidR="00DD3BF2">
      <w:pPr>
        <w:jc w:val="center"/>
      </w:pPr>
      <w:proofErr w:type="spellStart"/>
      <w:r>
        <w:t>Obrazloženje</w:t>
      </w:r>
      <w:proofErr w:type="spellEnd"/>
    </w:p>
    <w:p w:rsidRDefault="00DD3BF2" w:rsidP="00DD3BF2" w:rsidR="00DD3BF2">
      <w:pPr>
        <w:jc w:val="both"/>
      </w:pPr>
    </w:p>
    <w:p w:rsidRDefault="00DD3BF2" w:rsidP="00DD3BF2" w:rsidR="00DD3BF2">
      <w:pPr>
        <w:jc w:val="both"/>
        <w:rPr>
          <w:color w:val="FF0000"/>
        </w:rPr>
      </w:pPr>
    </w:p>
    <w:p w:rsidRDefault="00DD3BF2" w:rsidP="00DD3BF2" w:rsidR="00DD3BF2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r>
        <w:t>dana</w:t>
      </w:r>
      <w:proofErr w:type="spellEnd"/>
      <w:r>
        <w:t xml:space="preserve"> 20. </w:t>
      </w:r>
      <w:proofErr w:type="spellStart"/>
      <w:r>
        <w:t>studenog</w:t>
      </w:r>
      <w:proofErr w:type="spellEnd"/>
      <w:r>
        <w:t xml:space="preserve"> 2015.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DD3BF2" w:rsidP="00DD3BF2" w:rsidR="00DD3BF2"/>
    <w:p w:rsidRDefault="00DD3BF2" w:rsidP="00DD3BF2" w:rsidR="00DD3BF2">
      <w:pPr>
        <w:jc w:val="both"/>
      </w:pPr>
      <w:r>
        <w:lastRenderedPageBreak/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i</w:t>
      </w:r>
      <w:proofErr w:type="spellEnd"/>
      <w:r>
        <w:t xml:space="preserve"> 432. SZ-a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D3BF2" w:rsidP="00DD3BF2" w:rsidR="00DD3BF2"/>
    <w:p w:rsidRDefault="00DD3BF2" w:rsidP="00DD3BF2" w:rsidR="00DD3BF2"/>
    <w:p w:rsidRDefault="00DD3BF2" w:rsidP="00DD3BF2" w:rsidR="00DD3BF2">
      <w:pPr>
        <w:jc w:val="center"/>
      </w:pPr>
      <w:r>
        <w:t xml:space="preserve">U </w:t>
      </w:r>
      <w:proofErr w:type="spellStart"/>
      <w:r>
        <w:t>Varaždinu</w:t>
      </w:r>
      <w:proofErr w:type="spellEnd"/>
      <w:r>
        <w:t xml:space="preserve"> 09. </w:t>
      </w:r>
      <w:proofErr w:type="spellStart"/>
      <w:r>
        <w:t>ožujka</w:t>
      </w:r>
      <w:proofErr w:type="spellEnd"/>
      <w:r>
        <w:t xml:space="preserve"> 2016.</w:t>
      </w:r>
    </w:p>
    <w:p w:rsidRDefault="00DD3BF2" w:rsidP="00DD3BF2" w:rsidR="00DD3BF2">
      <w:r>
        <w:t xml:space="preserve">                                                                                                  </w:t>
      </w:r>
    </w:p>
    <w:p w:rsidRDefault="00DD3BF2" w:rsidP="00DD3BF2" w:rsidR="00DD3BF2">
      <w:r>
        <w:t xml:space="preserve">     </w:t>
      </w:r>
    </w:p>
    <w:p w:rsidRDefault="00DD3BF2" w:rsidP="00DD3BF2" w:rsidR="00DD3B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DD3BF2" w:rsidP="00DD3BF2" w:rsidR="00DD3BF2"/>
    <w:p w:rsidRDefault="00DD3BF2" w:rsidP="00DD3BF2" w:rsidR="00DD3BF2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DD3BF2" w:rsidP="00DD3BF2" w:rsidR="00DD3BF2">
      <w:pPr>
        <w:rPr>
          <w:szCs w:val="24"/>
        </w:rPr>
      </w:pPr>
    </w:p>
    <w:p w:rsidRDefault="00DD3BF2" w:rsidP="00DD3BF2" w:rsidR="00DD3BF2">
      <w:pPr>
        <w:ind w:left="4248"/>
      </w:pPr>
      <w:r>
        <w:t xml:space="preserve">    </w:t>
      </w:r>
    </w:p>
    <w:p w:rsidRDefault="00DD3BF2" w:rsidP="00DD3BF2" w:rsidR="00DD3BF2"/>
    <w:p w:rsidRDefault="00DD3BF2" w:rsidP="00DD3BF2" w:rsidR="00DD3BF2"/>
    <w:p w:rsidRDefault="00DD3BF2" w:rsidP="00DD3BF2" w:rsidR="00DD3BF2">
      <w:r>
        <w:t xml:space="preserve">                                                         </w:t>
      </w:r>
    </w:p>
    <w:p w:rsidRDefault="00DD3BF2" w:rsidP="00DD3BF2" w:rsidR="00DD3BF2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DD3BF2" w:rsidP="00DD3BF2" w:rsidR="00DD3BF2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DD3BF2" w:rsidP="00DD3BF2" w:rsidR="00DD3BF2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SZ-a).</w:t>
      </w:r>
    </w:p>
    <w:p w:rsidRDefault="00DD3BF2" w:rsidP="00DD3BF2" w:rsidR="00DD3BF2"/>
    <w:p w:rsidRDefault="00DD3BF2" w:rsidP="00DD3BF2" w:rsidR="00DD3BF2"/>
    <w:p w:rsidRDefault="00DD3BF2" w:rsidP="00DD3BF2" w:rsidR="00DD3BF2">
      <w:r>
        <w:t>DNA:</w:t>
      </w:r>
    </w:p>
    <w:p w:rsidRDefault="00DD3BF2" w:rsidP="00DD3BF2" w:rsidR="00DD3BF2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DD3BF2" w:rsidP="00DD3BF2" w:rsidR="00DD3BF2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DD3BF2" w:rsidP="00DD3BF2" w:rsidR="00DD3BF2">
      <w:pPr>
        <w:numPr>
          <w:ilvl w:val="0"/>
          <w:numId w:val="48"/>
        </w:numPr>
      </w:pPr>
      <w:r>
        <w:t xml:space="preserve">JASNO </w:t>
      </w:r>
      <w:proofErr w:type="spellStart"/>
      <w:r>
        <w:t>d.o.o</w:t>
      </w:r>
      <w:proofErr w:type="spellEnd"/>
      <w:r>
        <w:t xml:space="preserve">., OIB: 34543061004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Deduša</w:t>
      </w:r>
      <w:proofErr w:type="spellEnd"/>
      <w:r>
        <w:t xml:space="preserve"> 15, </w:t>
      </w:r>
      <w:proofErr w:type="spellStart"/>
      <w:r>
        <w:t>Varaždin</w:t>
      </w:r>
      <w:proofErr w:type="spellEnd"/>
      <w:r>
        <w:t xml:space="preserve"> </w:t>
      </w:r>
    </w:p>
    <w:p w:rsidRDefault="00DD3BF2" w:rsidP="00DD3BF2" w:rsidR="00DD3BF2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Jasna</w:t>
      </w:r>
      <w:proofErr w:type="spellEnd"/>
      <w:r>
        <w:t xml:space="preserve"> </w:t>
      </w:r>
      <w:proofErr w:type="spellStart"/>
      <w:r>
        <w:t>Šincek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Deduša</w:t>
      </w:r>
      <w:proofErr w:type="spellEnd"/>
      <w:r>
        <w:t xml:space="preserve"> 15</w:t>
      </w:r>
    </w:p>
    <w:p w:rsidRDefault="00DD3BF2" w:rsidP="00DD3BF2" w:rsidR="00DD3BF2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DD3BF2" w:rsidP="00DD3BF2" w:rsidR="00DD3BF2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Graberje</w:t>
      </w:r>
      <w:proofErr w:type="spellEnd"/>
      <w:r>
        <w:t xml:space="preserve"> 1</w:t>
      </w:r>
    </w:p>
    <w:p w:rsidRDefault="00DD3BF2" w:rsidP="00DD3BF2" w:rsidR="00DD3BF2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r>
        <w:t xml:space="preserve">Nikola </w:t>
      </w:r>
      <w:proofErr w:type="spellStart"/>
      <w:r>
        <w:t>Remenar</w:t>
      </w:r>
      <w:proofErr w:type="spellEnd"/>
      <w:r>
        <w:t xml:space="preserve">, </w:t>
      </w:r>
      <w:proofErr w:type="spellStart"/>
      <w:r>
        <w:t>Dubrovačka</w:t>
      </w:r>
      <w:proofErr w:type="spellEnd"/>
      <w:r>
        <w:t xml:space="preserve"> 14, </w:t>
      </w:r>
      <w:proofErr w:type="spellStart"/>
      <w:r>
        <w:t>Velika</w:t>
      </w:r>
      <w:proofErr w:type="spellEnd"/>
      <w:r>
        <w:t xml:space="preserve"> </w:t>
      </w:r>
      <w:proofErr w:type="spellStart"/>
      <w:r>
        <w:t>Gorica</w:t>
      </w:r>
      <w:proofErr w:type="spellEnd"/>
    </w:p>
    <w:p w:rsidRDefault="00DD3BF2" w:rsidP="00DD3BF2" w:rsidR="00DD3BF2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D3BF2" w:rsidP="00DD3BF2" w:rsidR="00DD3BF2"/>
    <w:p w:rsidRDefault="00DD3BF2" w:rsidP="00DD3BF2" w:rsidR="00DD3BF2">
      <w:pPr>
        <w:rPr>
          <w:sz w:val="24"/>
          <w:szCs w:val="24"/>
        </w:rPr>
      </w:pPr>
    </w:p>
    <w:p w:rsidRDefault="00DA0242" w:rsidP="00DD3BF2" w:rsidR="00DA0242" w:rsidRPr="00DD3BF2"/>
    <w:sectPr w:rsidSect="00EB0D4C" w:rsidR="00DA0242" w:rsidRPr="00DD3BF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BF2" w:rsidR="008333A9">
    <w:pPr>
      <w:pStyle w:val="Zaglavlje"/>
    </w:pPr>
    <w:r>
      <w:rPr>
        <w:rStyle w:val="PozadinaSvijetloCrvena"/>
        <w:shd w:fill="auto" w:color="auto" w:val="clear"/>
      </w:rPr>
      <w:t>Poslovni broj. 4 St-868/15-5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BF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D3BF2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D3BF2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62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St-868/2015-5</izvorni_sadrzaj>
    <derivirana_varijabla naziv="DomainObject.Oznaka_1">St-868/2015-5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JASNO društvo s ograničenom odgovornošću za trgovinu, usluge i zastupanje</izvorni_sadrzaj>
    <derivirana_varijabla naziv="DomainObject.Predmet.ProtustrankaFormated_1">  JASNO društvo s ograničenom odgovornošću za trgovinu, usluge i zastupanje</derivirana_varijabla>
  </DomainObject.Predmet.ProtustrankaFormated>
  <DomainObject.Predmet.ProtustrankaFormatedOIB>
    <izvorni_sadrzaj>  JASNO društvo s ograničenom odgovornošću za trgovinu, usluge i zastupanje, OIB 34543061004</izvorni_sadrzaj>
    <derivirana_varijabla naziv="DomainObject.Predmet.ProtustrankaFormatedOIB_1">  JASNO društvo s ograničenom odgovornošću za trgovinu, usluge i zastupanje, OIB 34543061004</derivirana_varijabla>
  </DomainObject.Predmet.ProtustrankaFormatedOIB>
  <DomainObject.Predmet.ProtustrankaFormatedWithAdress>
    <izvorni_sadrzaj> JASNO društvo s ograničenom odgovornošću za trgovinu, usluge i zastupanje, Vladimira Deduša 15, 42000 Varaždin</izvorni_sadrzaj>
    <derivirana_varijabla naziv="DomainObject.Predmet.ProtustrankaFormatedWithAdress_1"> JASNO društvo s ograničenom odgovornošću za trgovinu, usluge i zastupanje, Vladimira Deduša 15, 42000 Varaždin</derivirana_varijabla>
  </DomainObject.Predmet.ProtustrankaFormatedWithAdress>
  <DomainObject.Predmet.ProtustrankaFormatedWithAdressOIB>
    <izvorni_sadrzaj> JASNO društvo s ograničenom odgovornošću za trgovinu, usluge i zastupanje, OIB 34543061004, Vladimira Deduša 15, 42000 Varaždin</izvorni_sadrzaj>
    <derivirana_varijabla naziv="DomainObject.Predmet.ProtustrankaFormatedWithAdressOIB_1"> JASNO društvo s ograničenom odgovornošću za trgovinu, usluge i zastupanje, OIB 34543061004, Vladimira Deduša 15, 42000 Varaždin</derivirana_varijabla>
  </DomainObject.Predmet.ProtustrankaFormatedWithAdressOIB>
  <DomainObject.Predmet.ProtustrankaWithAdress>
    <izvorni_sadrzaj>JASNO društvo s ograničenom odgovornošću za trgovinu, usluge i zastupanje Vladimira Deduša 15, 42000 Varaždin</izvorni_sadrzaj>
    <derivirana_varijabla naziv="DomainObject.Predmet.ProtustrankaWithAdress_1">JASNO društvo s ograničenom odgovornošću za trgovinu, usluge i zastupanje Vladimira Deduša 15, 42000 Varaždin</derivirana_varijabla>
  </DomainObject.Predmet.ProtustrankaWithAdress>
  <DomainObject.Predmet.ProtustrankaWithAdressOIB>
    <izvorni_sadrzaj>JASNO društvo s ograničenom odgovornošću za trgovinu, usluge i zastupanje, OIB 34543061004, Vladimira Deduša 15, 42000 Varaždin</izvorni_sadrzaj>
    <derivirana_varijabla naziv="DomainObject.Predmet.ProtustrankaWithAdressOIB_1">JASNO društvo s ograničenom odgovornošću za trgovinu, usluge i zastupanje, OIB 34543061004, Vladimira Deduša 15, 42000 Varaždin</derivirana_varijabla>
  </DomainObject.Predmet.ProtustrankaWithAdressOIB>
  <DomainObject.Predmet.ProtustrankaNazivFormated>
    <izvorni_sadrzaj>JASNO društvo s ograničenom odgovornošću za trgovinu, usluge i zastupanje</izvorni_sadrzaj>
    <derivirana_varijabla naziv="DomainObject.Predmet.ProtustrankaNazivFormated_1">JASNO društvo s ograničenom odgovornošću za trgovinu, usluge i zastupanje</derivirana_varijabla>
  </DomainObject.Predmet.ProtustrankaNazivFormated>
  <DomainObject.Predmet.ProtustrankaNazivFormatedOIB>
    <izvorni_sadrzaj>JASNO društvo s ograničenom odgovornošću za trgovinu, usluge i zastupanje, OIB 34543061004</izvorni_sadrzaj>
    <derivirana_varijabla naziv="DomainObject.Predmet.ProtustrankaNazivFormatedOIB_1">JASNO društvo s ograničenom odgovornošću za trgovinu, usluge i zastupanje, OIB 34543061004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1695.21</izvorni_sadrzaj>
    <derivirana_varijabla naziv="DomainObject.Predmet.TrenutnaVrijednost_1">1695.21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JASNO društvo s ograničenom odgovornošću za trgovinu, usluge i zastupanje</item>
    </izvorni_sadrzaj>
    <derivirana_varijabla naziv="DomainObject.Predmet.ProtuStrankaListFormated_1">
      <item>JASNO društvo s ograničenom odgovornošću za trgovinu, usluge i zastupanje</item>
    </derivirana_varijabla>
  </DomainObject.Predmet.ProtuStrankaListFormated>
  <DomainObject.Predmet.ProtuStrankaListFormatedOIB>
    <izvorni_sadrzaj>
      <item>JASNO društvo s ograničenom odgovornošću za trgovinu, usluge i zastupanje, OIB 34543061004</item>
    </izvorni_sadrzaj>
    <derivirana_varijabla naziv="DomainObject.Predmet.ProtuStrankaListFormatedOIB_1">
      <item>JASNO društvo s ograničenom odgovornošću za trgovinu, usluge i zastupanje, OIB 34543061004</item>
    </derivirana_varijabla>
  </DomainObject.Predmet.ProtuStrankaListFormatedOIB>
  <DomainObject.Predmet.ProtuStrankaListFormatedWithAdress>
    <izvorni_sadrzaj>
      <item>JASNO društvo s ograničenom odgovornošću za trgovinu, usluge i zastupanje, Vladimira Deduša 15, 42000 Varaždin</item>
    </izvorni_sadrzaj>
    <derivirana_varijabla naziv="DomainObject.Predmet.ProtuStrankaListFormatedWithAdress_1">
      <item>JASNO društvo s ograničenom odgovornošću za trgovinu, usluge i zastupanje, Vladimira Deduša 15, 42000 Varaždin</item>
    </derivirana_varijabla>
  </DomainObject.Predmet.ProtuStrankaListFormatedWithAdress>
  <DomainObject.Predmet.ProtuStrankaListFormatedWithAdressOIB>
    <izvorni_sadrzaj>
      <item>JASNO društvo s ograničenom odgovornošću za trgovinu, usluge i zastupanje, OIB 34543061004, Vladimira Deduša 15, 42000 Varaždin</item>
    </izvorni_sadrzaj>
    <derivirana_varijabla naziv="DomainObject.Predmet.ProtuStrankaListFormatedWithAdressOIB_1">
      <item>JASNO društvo s ograničenom odgovornošću za trgovinu, usluge i zastupanje, OIB 34543061004, Vladimira Deduša 15, 42000 Varaždin</item>
    </derivirana_varijabla>
  </DomainObject.Predmet.ProtuStrankaListFormatedWithAdressOIB>
  <DomainObject.Predmet.ProtuStrankaListNazivFormated>
    <izvorni_sadrzaj>
      <item>JASNO društvo s ograničenom odgovornošću za trgovinu, usluge i zastupanje</item>
    </izvorni_sadrzaj>
    <derivirana_varijabla naziv="DomainObject.Predmet.ProtuStrankaListNazivFormated_1">
      <item>JASNO društvo s ograničenom odgovornošću za trgovinu, usluge i zastupanje</item>
    </derivirana_varijabla>
  </DomainObject.Predmet.ProtuStrankaListNazivFormated>
  <DomainObject.Predmet.ProtuStrankaListNazivFormatedOIB>
    <izvorni_sadrzaj>
      <item>JASNO društvo s ograničenom odgovornošću za trgovinu, usluge i zastupanje, OIB 34543061004</item>
    </izvorni_sadrzaj>
    <derivirana_varijabla naziv="DomainObject.Predmet.ProtuStrankaListNazivFormatedOIB_1">
      <item>JASNO društvo s ograničenom odgovornošću za trgovinu, usluge i zastupanje, OIB 34543061004</item>
    </derivirana_varijabla>
  </DomainObject.Predmet.ProtuStrankaListNazivFormatedOIB>
  <DomainObject.Predmet.OstaliListFormated>
    <izvorni_sadrzaj>
      <item>E-oglasna ploča</item>
      <item>Sudski registar</item>
      <item>Jasna Šincek</item>
    </izvorni_sadrzaj>
    <derivirana_varijabla naziv="DomainObject.Predmet.OstaliListFormated_1">
      <item>E-oglasna ploča</item>
      <item>Sudski registar</item>
      <item>Jasna Šincek</item>
    </derivirana_varijabla>
  </DomainObject.Predmet.OstaliListFormated>
  <DomainObject.Predmet.OstaliListFormatedOIB>
    <izvorni_sadrzaj>
      <item>E-oglasna ploča</item>
      <item>Sudski registar</item>
      <item>Jasna Šincek, OIB 55692566201</item>
    </izvorni_sadrzaj>
    <derivirana_varijabla naziv="DomainObject.Predmet.OstaliListFormatedOIB_1">
      <item>E-oglasna ploča</item>
      <item>Sudski registar</item>
      <item>Jasna Šincek, OIB 55692566201</item>
    </derivirana_varijabla>
  </DomainObject.Predmet.OstaliListFormatedOIB>
  <DomainObject.Predmet.OstaliListFormatedWithAdress>
    <izvorni_sadrzaj>
      <item>E-oglasna ploča</item>
      <item>Sudski registar</item>
      <item>Jasna Šincek, Vladimira Deduša 15, 42000 Varaždin</item>
    </izvorni_sadrzaj>
    <derivirana_varijabla naziv="DomainObject.Predmet.OstaliListFormatedWithAdress_1">
      <item>E-oglasna ploča</item>
      <item>Sudski registar</item>
      <item>Jasna Šincek, Vladimira Deduša 15, 42000 Varaždin</item>
    </derivirana_varijabla>
  </DomainObject.Predmet.OstaliListFormatedWithAdress>
  <DomainObject.Predmet.OstaliListFormatedWithAdressOIB>
    <izvorni_sadrzaj>
      <item>E-oglasna ploča</item>
      <item>Sudski registar</item>
      <item>Jasna Šincek, OIB 55692566201, Vladimira Deduša 15, 42000 Varaždin</item>
    </izvorni_sadrzaj>
    <derivirana_varijabla naziv="DomainObject.Predmet.OstaliListFormatedWithAdressOIB_1">
      <item>E-oglasna ploča</item>
      <item>Sudski registar</item>
      <item>Jasna Šincek, OIB 55692566201, Vladimira Deduša 15, 42000 Varaždin</item>
    </derivirana_varijabla>
  </DomainObject.Predmet.OstaliListFormatedWithAdressOIB>
  <DomainObject.Predmet.OstaliListNazivFormated>
    <izvorni_sadrzaj>
      <item>E-oglasna ploča</item>
      <item>Sudski registar</item>
      <item>Jasna Šincek</item>
    </izvorni_sadrzaj>
    <derivirana_varijabla naziv="DomainObject.Predmet.OstaliListNazivFormated_1">
      <item>E-oglasna ploča</item>
      <item>Sudski registar</item>
      <item>Jasna Šincek</item>
    </derivirana_varijabla>
  </DomainObject.Predmet.OstaliListNazivFormated>
  <DomainObject.Predmet.OstaliListNazivFormatedOIB>
    <izvorni_sadrzaj>
      <item>E-oglasna ploča</item>
      <item>Sudski registar</item>
      <item>Jasna Šincek, OIB 55692566201</item>
    </izvorni_sadrzaj>
    <derivirana_varijabla naziv="DomainObject.Predmet.OstaliListNazivFormatedOIB_1">
      <item>E-oglasna ploča</item>
      <item>Sudski registar</item>
      <item>Jasna Šincek, OIB 55692566201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St-868/2015-5</izvorni_sadrzaj>
    <derivirana_varijabla naziv="DomainObject.PoslovniBrojDokumenta_1">St-868/2015-5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JASNO društvo s ograničenom odgovornošću za trgovinu, usluge i zastupanje</izvorni_sadrzaj>
    <derivirana_varijabla naziv="DomainObject.Predmet.ProtustrankaIDrugi_1">JASNO društvo s ograničenom odgovornošću za trgovinu, usluge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JASNO društvo s ograničenom odgovornošću za trgovinu, usluge i zastupanje, OIB 34543061004, Vladimira Deduša 15, 42000 Varaždin</izvorni_sadrzaj>
    <derivirana_varijabla naziv="DomainObject.Predmet.ProtustrankaIDrugiAdressOIB_1">JASNO društvo s ograničenom odgovornošću za trgovinu, usluge i zastupanje, OIB 34543061004, Vladimira Deduša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JASNO društvo s ograničenom odgovornošću za trgovinu, usluge i zastupanje</item>
      <item>E-oglasna ploča</item>
      <item>Sudski registar</item>
      <item>Jasna Šincek</item>
    </izvorni_sadrzaj>
    <derivirana_varijabla naziv="DomainObject.Predmet.SudioniciListNaziv_1">
      <item>Financijska agencija</item>
      <item>JASNO društvo s ograničenom odgovornošću za trgovinu, usluge i zastupanje</item>
      <item>E-oglasna ploča</item>
      <item>Sudski registar</item>
      <item>Jasna Šincek</item>
    </derivirana_varijabla>
  </DomainObject.Predmet.SudioniciListNaziv>
  <DomainObject.Predmet.SudioniciListAdressOIB>
    <izvorni_sadrzaj>
      <item>Financijska agencija, OIB 85821130368, A. Cesarca 2,42000 Varaždin</item>
      <item>JASNO društvo s ograničenom odgovornošću za trgovinu, usluge i zastupanje, OIB 34543061004, Vladimira Deduša 15,42000 Varaždin</item>
      <item>E-oglasna ploča</item>
      <item>Sudski registar</item>
      <item>Jasna Šincek, OIB 55692566201, Vladimira Deduša 15,42000 Varaždin</item>
    </izvorni_sadrzaj>
    <derivirana_varijabla naziv="DomainObject.Predmet.SudioniciListAdressOIB_1">
      <item>Financijska agencija, OIB 85821130368, A. Cesarca 2,42000 Varaždin</item>
      <item>JASNO društvo s ograničenom odgovornošću za trgovinu, usluge i zastupanje, OIB 34543061004, Vladimira Deduša 15,42000 Varaždin</item>
      <item>E-oglasna ploča</item>
      <item>Sudski registar</item>
      <item>Jasna Šincek, OIB 55692566201, Vladimira Deduša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58D10-693F-4160-9E57-823582DAF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2725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2016-03-09T07:05:00Z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