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aead" w14:paraId="defaea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C1185">
        <w:rPr>
          <w:b/>
        </w:rPr>
        <w:t>434</w:t>
      </w:r>
      <w:r w:rsidR="006C6DD3" w:rsidRPr="007303A9">
        <w:rPr>
          <w:b/>
        </w:rPr>
        <w:t>/</w:t>
      </w:r>
      <w:r w:rsidR="008118F3" w:rsidRPr="007303A9">
        <w:rPr>
          <w:b/>
        </w:rPr>
        <w:t>201</w:t>
      </w:r>
      <w:r w:rsidR="00E21ADA">
        <w:rPr>
          <w:b/>
        </w:rPr>
        <w:t>7</w:t>
      </w:r>
      <w:r w:rsidR="00A53792">
        <w:rPr>
          <w:b/>
        </w:rPr>
        <w:t>-</w:t>
      </w:r>
      <w:r w:rsidR="00CC1185">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COMPITUM d.o.o. za auto-taxi prijevoz i iznajmljivanje automobila, Dubrovnik, Od Batale 32</w:t>
      </w:r>
      <w:r w:rsidR="00EF1407" w:rsidRPr="007303A9">
        <w:t>,</w:t>
      </w:r>
      <w:r w:rsidR="00902E57" w:rsidRPr="007303A9">
        <w:t xml:space="preserve"> </w:t>
      </w:r>
      <w:r w:rsidR="00CC1185">
        <w:t xml:space="preserve">OIB: 64678863011, </w:t>
      </w:r>
      <w:r w:rsidR="00902E57" w:rsidRPr="007303A9">
        <w:t xml:space="preserve">dana </w:t>
      </w:r>
      <w:r w:rsidR="00CC1185">
        <w:t>20</w:t>
      </w:r>
      <w:r w:rsidR="00902E57" w:rsidRPr="007303A9">
        <w:t xml:space="preserve">. </w:t>
      </w:r>
      <w:r w:rsidR="008640C5">
        <w:t>travnj</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C1185" w:rsidRPr="00CC1185">
        <w:t>COMPITUM d.o.o. za auto-taxi prijevoz i iznajmljivanje automobila, Dubrovnik, Od Batale 32, OIB: 64678863011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8640C5" w:rsidP="00B70172" w:rsidR="00B70172" w:rsidRPr="007303A9">
      <w:pPr>
        <w:jc w:val="center"/>
        <w:rPr>
          <w:b/>
          <w:u w:val="single"/>
        </w:rPr>
      </w:pPr>
      <w:r>
        <w:rPr>
          <w:b/>
          <w:u w:val="single"/>
        </w:rPr>
        <w:t>17</w:t>
      </w:r>
      <w:r w:rsidR="00A3143C" w:rsidRPr="007303A9">
        <w:rPr>
          <w:b/>
          <w:u w:val="single"/>
        </w:rPr>
        <w:t xml:space="preserve">. </w:t>
      </w:r>
      <w:r>
        <w:rPr>
          <w:b/>
          <w:u w:val="single"/>
        </w:rPr>
        <w:t>svib</w:t>
      </w:r>
      <w:r w:rsidR="00E21ADA">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sidR="00A53792">
        <w:rPr>
          <w:b/>
          <w:u w:val="single"/>
        </w:rPr>
        <w:t>09</w:t>
      </w:r>
      <w:r w:rsidR="004A11A6" w:rsidRPr="007303A9">
        <w:rPr>
          <w:b/>
          <w:u w:val="single"/>
        </w:rPr>
        <w:t>,</w:t>
      </w:r>
      <w:r w:rsidR="00CC1185">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CC1185">
        <w:t>Joško Miloslavić i Stijepo Petrušić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F4A39">
        <w:t>27</w:t>
      </w:r>
      <w:r w:rsidR="000B4CD9" w:rsidRPr="007303A9">
        <w:t xml:space="preserve">. </w:t>
      </w:r>
      <w:r w:rsidR="00DF4A39">
        <w:t>ožujk</w:t>
      </w:r>
      <w:r w:rsidR="00A53792">
        <w:t>a</w:t>
      </w:r>
      <w:r w:rsidRPr="007303A9">
        <w:t xml:space="preserve"> 201</w:t>
      </w:r>
      <w:r w:rsidR="00E21ADA">
        <w:t>7</w:t>
      </w:r>
      <w:r w:rsidRPr="007303A9">
        <w:t xml:space="preserve">. godine predložio otvaranje stečajnog postupka nad dužnikom </w:t>
      </w:r>
      <w:r w:rsidR="00DF4A39" w:rsidRPr="00DF4A39">
        <w:t>COMPITUM d.o.o. za auto-taxi prijevoz i iznajmljivanje automobila, Dubrovnik, Od Batale 32, OIB: 64678863011</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DF4A39">
        <w:t>21.03</w:t>
      </w:r>
      <w:r w:rsidR="00E21ADA">
        <w:t>.2017</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DF4A39">
        <w:t>8.372,81</w:t>
      </w:r>
      <w:r w:rsidR="00500ACD">
        <w:t xml:space="preserve"> kuna u koji iznos </w:t>
      </w:r>
      <w:r w:rsidR="00AC3607" w:rsidRPr="00AC3607">
        <w:t xml:space="preserve">je uračunata kamata i naknada predlagatelja za provedbu ovrhe na novčanim sredstvima. Navodi se da dužnik ima </w:t>
      </w:r>
      <w:r w:rsidR="00A53792">
        <w:t>jednog</w:t>
      </w:r>
      <w:r w:rsidR="00AC3607">
        <w:t xml:space="preserve"> zaposlen</w:t>
      </w:r>
      <w:r w:rsidR="00A53792">
        <w:t>og</w:t>
      </w:r>
      <w:r w:rsidR="00AC3607">
        <w:t xml:space="preserve">, te otvoren račun kod </w:t>
      </w:r>
      <w:r w:rsidR="008640C5">
        <w:t>OTP</w:t>
      </w:r>
      <w:r w:rsidR="00125B98">
        <w:t xml:space="preserve"> banka </w:t>
      </w:r>
      <w:r w:rsidR="005009E8">
        <w:t>d.d</w:t>
      </w:r>
      <w:r w:rsidR="00125B98">
        <w:t>.</w:t>
      </w:r>
      <w:r w:rsidR="00DF4A39">
        <w:t xml:space="preserve"> i Raiffeisenbank Austria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DF4A39">
        <w:rPr>
          <w:b/>
        </w:rPr>
        <w:t>20</w:t>
      </w:r>
      <w:r w:rsidR="008C679E" w:rsidRPr="007303A9">
        <w:rPr>
          <w:b/>
        </w:rPr>
        <w:t xml:space="preserve">. </w:t>
      </w:r>
      <w:r w:rsidR="008640C5">
        <w:rPr>
          <w:b/>
        </w:rPr>
        <w:t>travnj</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812E03">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r w:rsidR="00421607">
        <w:t xml:space="preserve"> </w:t>
      </w:r>
      <w:r w:rsidR="00DF4A39" w:rsidRPr="00DF4A39">
        <w:t>Joško Miloslavić i Stijepo Petrušić</w:t>
      </w:r>
    </w:p>
    <w:p w:rsidRDefault="00125B98" w:rsidP="008C679E" w:rsidR="00421607">
      <w:r>
        <w:t>-</w:t>
      </w:r>
      <w:r w:rsidR="00E47E26">
        <w:t xml:space="preserve"> </w:t>
      </w:r>
      <w:r w:rsidR="008640C5">
        <w:t>OTP</w:t>
      </w:r>
      <w:r w:rsidR="00E47E26">
        <w:t xml:space="preserve"> banka</w:t>
      </w:r>
      <w:r w:rsidRPr="00125B98">
        <w:t xml:space="preserve"> d.d.,</w:t>
      </w:r>
      <w:r w:rsidR="00DF4A39" w:rsidRPr="00DF4A39">
        <w:t xml:space="preserve"> Raiffeisenbank Austria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12E03">
      <w:rPr>
        <w:rStyle w:val="Brojstranice"/>
        <w:noProof/>
        <w:sz w:val="22"/>
        <w:szCs w:val="22"/>
      </w:rPr>
      <w:t>3</w:t>
    </w:r>
    <w:r w:rsidRPr="00AA0372">
      <w:rPr>
        <w:rStyle w:val="Brojstranice"/>
        <w:sz w:val="22"/>
        <w:szCs w:val="22"/>
      </w:rPr>
      <w:fldChar w:fldCharType="end"/>
    </w:r>
  </w:p>
  <w:p w:rsidRDefault="00CC1185" w:rsidP="00EE439C" w:rsidR="00BE1B95" w:rsidRPr="00AB5D1A">
    <w:pPr>
      <w:jc w:val="right"/>
      <w:rPr>
        <w:rFonts w:hAnsi="Book Antiqua" w:ascii="Book Antiqua"/>
        <w:b/>
        <w:sz w:val="20"/>
        <w:szCs w:val="20"/>
      </w:rPr>
    </w:pPr>
    <w:r w:rsidRPr="00CC1185">
      <w:rPr>
        <w:rFonts w:hAnsi="Book Antiqua" w:ascii="Book Antiqua"/>
        <w:b/>
        <w:sz w:val="20"/>
        <w:szCs w:val="20"/>
      </w:rPr>
      <w:t>Posl. br. 18 St-434/2017-8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2E0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12E03"/>
    <w:rPr>
      <w:color w:val="808080"/>
      <w:bdr w:space="0" w:sz="0" w:color="auto" w:val="none"/>
      <w:shd w:fill="auto" w:color="auto" w:val="clear"/>
    </w:rPr>
  </w:style>
  <w:style w:customStyle="true" w:styleId="eSPISCCParagraphDefaultFont" w:type="character">
    <w:name w:val="eSPIS_CC_Paragraph Default Font"/>
    <w:basedOn w:val="Zadanifontodlomka"/>
    <w:rsid w:val="00812E0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2E03"/>
    <w:rPr>
      <w:b/>
      <w:bdr w:space="0" w:sz="0" w:color="auto" w:val="none"/>
      <w:shd w:fill="FFFFCC" w:color="auto" w:val="clear"/>
      <w:lang w:val="hr-HR"/>
    </w:rPr>
  </w:style>
  <w:style w:customStyle="true" w:styleId="PozadinaSvijetloCrvena" w:type="character">
    <w:name w:val="Pozadina_SvijetloCrvena"/>
    <w:basedOn w:val="eSPISCCParagraphDefaultFont"/>
    <w:rsid w:val="00812E0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2E0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12E03"/>
    <w:rPr>
      <w:color w:val="808080"/>
      <w:bdr w:color="auto" w:space="0" w:sz="0" w:val="none"/>
      <w:shd w:color="auto" w:fill="auto" w:val="clear"/>
    </w:rPr>
  </w:style>
  <w:style w:customStyle="1" w:styleId="eSPISCCParagraphDefaultFont" w:type="character">
    <w:name w:val="eSPIS_CC_Paragraph Default Font"/>
    <w:basedOn w:val="Zadanifontodlomka"/>
    <w:rsid w:val="00812E0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2E03"/>
    <w:rPr>
      <w:b/>
      <w:bdr w:color="auto" w:space="0" w:sz="0" w:val="none"/>
      <w:shd w:color="auto" w:fill="FFFFCC" w:val="clear"/>
      <w:lang w:val="hr-HR"/>
    </w:rPr>
  </w:style>
  <w:style w:customStyle="1" w:styleId="PozadinaSvijetloCrvena" w:type="character">
    <w:name w:val="Pozadina_SvijetloCrvena"/>
    <w:basedOn w:val="eSPISCCParagraphDefaultFont"/>
    <w:rsid w:val="00812E0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2E0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COMPITUM d.o.o. za auto-taxi prijevoz i iznajmljivanje automobila</izvorni_sadrzaj>
    <derivirana_varijabla naziv="DomainObject.Predmet.ProtustrankaFormated_1">  COMPITUM d.o.o. za auto-taxi prijevoz i iznajmljivanje automobila</derivirana_varijabla>
  </DomainObject.Predmet.ProtustrankaFormated>
  <DomainObject.Predmet.ProtustrankaFormatedOIB>
    <izvorni_sadrzaj>  COMPITUM d.o.o. za auto-taxi prijevoz i iznajmljivanje automobila, OIB 64678863011</izvorni_sadrzaj>
    <derivirana_varijabla naziv="DomainObject.Predmet.ProtustrankaFormatedOIB_1">  COMPITUM d.o.o. za auto-taxi prijevoz i iznajmljivanje automobila, OIB 64678863011</derivirana_varijabla>
  </DomainObject.Predmet.ProtustrankaFormatedOIB>
  <DomainObject.Predmet.ProtustrankaFormatedWithAdress>
    <izvorni_sadrzaj> COMPITUM d.o.o. za auto-taxi prijevoz i iznajmljivanje automobila, Od Batale 32, 20000 Dubrovnik</izvorni_sadrzaj>
    <derivirana_varijabla naziv="DomainObject.Predmet.ProtustrankaFormatedWithAdress_1"> COMPITUM d.o.o. za auto-taxi prijevoz i iznajmljivanje automobila, Od Batale 32, 20000 Dubrovnik</derivirana_varijabla>
  </DomainObject.Predmet.ProtustrankaFormatedWithAdress>
  <DomainObject.Predmet.ProtustrankaFormatedWithAdressOIB>
    <izvorni_sadrzaj> COMPITUM d.o.o. za auto-taxi prijevoz i iznajmljivanje automobila, OIB 64678863011, Od Batale 32, 20000 Dubrovnik</izvorni_sadrzaj>
    <derivirana_varijabla naziv="DomainObject.Predmet.ProtustrankaFormatedWithAdressOIB_1"> COMPITUM d.o.o. za auto-taxi prijevoz i iznajmljivanje automobila, OIB 64678863011, Od Batale 32, 20000 Dubrovnik</derivirana_varijabla>
  </DomainObject.Predmet.ProtustrankaFormatedWithAdressOIB>
  <DomainObject.Predmet.ProtustrankaWithAdress>
    <izvorni_sadrzaj>COMPITUM d.o.o. za auto-taxi prijevoz i iznajmljivanje automobila Od Batale 32, 20000 Dubrovnik</izvorni_sadrzaj>
    <derivirana_varijabla naziv="DomainObject.Predmet.ProtustrankaWithAdress_1">COMPITUM d.o.o. za auto-taxi prijevoz i iznajmljivanje automobila Od Batale 32, 20000 Dubrovnik</derivirana_varijabla>
  </DomainObject.Predmet.ProtustrankaWithAdress>
  <DomainObject.Predmet.ProtustrankaWithAdressOIB>
    <izvorni_sadrzaj>COMPITUM d.o.o. za auto-taxi prijevoz i iznajmljivanje automobila, OIB 64678863011, Od Batale 32, 20000 Dubrovnik</izvorni_sadrzaj>
    <derivirana_varijabla naziv="DomainObject.Predmet.ProtustrankaWithAdressOIB_1">COMPITUM d.o.o. za auto-taxi prijevoz i iznajmljivanje automobila, OIB 64678863011, Od Batale 32, 20000 Dubrovnik</derivirana_varijabla>
  </DomainObject.Predmet.ProtustrankaWithAdressOIB>
  <DomainObject.Predmet.ProtustrankaNazivFormated>
    <izvorni_sadrzaj>COMPITUM d.o.o. za auto-taxi prijevoz i iznajmljivanje automobila</izvorni_sadrzaj>
    <derivirana_varijabla naziv="DomainObject.Predmet.ProtustrankaNazivFormated_1">COMPITUM d.o.o. za auto-taxi prijevoz i iznajmljivanje automobila</derivirana_varijabla>
  </DomainObject.Predmet.ProtustrankaNazivFormated>
  <DomainObject.Predmet.ProtustrankaNazivFormatedOIB>
    <izvorni_sadrzaj>COMPITUM d.o.o. za auto-taxi prijevoz i iznajmljivanje automobila, OIB 64678863011</izvorni_sadrzaj>
    <derivirana_varijabla naziv="DomainObject.Predmet.ProtustrankaNazivFormatedOIB_1">COMPITUM d.o.o. za auto-taxi prijevoz i iznajmljivanje automobila, OIB 64678863011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8372.81</izvorni_sadrzaj>
    <derivirana_varijabla naziv="DomainObject.Predmet.TrenutnaVrijednost_1">8372.81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COMPITUM d.o.o. za auto-taxi prijevoz i iznajmljivanje automobila</item>
    </izvorni_sadrzaj>
    <derivirana_varijabla naziv="DomainObject.Predmet.ProtuStrankaListFormated_1">
      <item>COMPITUM d.o.o. za auto-taxi prijevoz i iznajmljivanje automobila</item>
    </derivirana_varijabla>
  </DomainObject.Predmet.ProtuStrankaListFormated>
  <DomainObject.Predmet.ProtuStrankaListFormatedOIB>
    <izvorni_sadrzaj>
      <item>COMPITUM d.o.o. za auto-taxi prijevoz i iznajmljivanje automobila, OIB 64678863011</item>
    </izvorni_sadrzaj>
    <derivirana_varijabla naziv="DomainObject.Predmet.ProtuStrankaListFormatedOIB_1">
      <item>COMPITUM d.o.o. za auto-taxi prijevoz i iznajmljivanje automobila, OIB 64678863011</item>
    </derivirana_varijabla>
  </DomainObject.Predmet.ProtuStrankaListFormatedOIB>
  <DomainObject.Predmet.ProtuStrankaListFormatedWithAdress>
    <izvorni_sadrzaj>
      <item>COMPITUM d.o.o. za auto-taxi prijevoz i iznajmljivanje automobila, Od Batale 32, 20000 Dubrovnik</item>
    </izvorni_sadrzaj>
    <derivirana_varijabla naziv="DomainObject.Predmet.ProtuStrankaListFormatedWithAdress_1">
      <item>COMPITUM d.o.o. za auto-taxi prijevoz i iznajmljivanje automobila, Od Batale 32, 20000 Dubrovnik</item>
    </derivirana_varijabla>
  </DomainObject.Predmet.ProtuStrankaListFormatedWithAdress>
  <DomainObject.Predmet.ProtuStrankaListFormatedWithAdressOIB>
    <izvorni_sadrzaj>
      <item>COMPITUM d.o.o. za auto-taxi prijevoz i iznajmljivanje automobila, OIB 64678863011, Od Batale 32, 20000 Dubrovnik</item>
    </izvorni_sadrzaj>
    <derivirana_varijabla naziv="DomainObject.Predmet.ProtuStrankaListFormatedWithAdressOIB_1">
      <item>COMPITUM d.o.o. za auto-taxi prijevoz i iznajmljivanje automobila, OIB 64678863011, Od Batale 32, 20000 Dubrovnik</item>
    </derivirana_varijabla>
  </DomainObject.Predmet.ProtuStrankaListFormatedWithAdressOIB>
  <DomainObject.Predmet.ProtuStrankaListNazivFormated>
    <izvorni_sadrzaj>
      <item>COMPITUM d.o.o. za auto-taxi prijevoz i iznajmljivanje automobila</item>
    </izvorni_sadrzaj>
    <derivirana_varijabla naziv="DomainObject.Predmet.ProtuStrankaListNazivFormated_1">
      <item>COMPITUM d.o.o. za auto-taxi prijevoz i iznajmljivanje automobila</item>
    </derivirana_varijabla>
  </DomainObject.Predmet.ProtuStrankaListNazivFormated>
  <DomainObject.Predmet.ProtuStrankaListNazivFormatedOIB>
    <izvorni_sadrzaj>
      <item>COMPITUM d.o.o. za auto-taxi prijevoz i iznajmljivanje automobila, OIB 64678863011</item>
    </izvorni_sadrzaj>
    <derivirana_varijabla naziv="DomainObject.Predmet.ProtuStrankaListNazivFormatedOIB_1">
      <item>COMPITUM d.o.o. za auto-taxi prijevoz i iznajmljivanje automobila, OIB 64678863011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COMPITUM d.o.o. za auto-taxi prijevoz i iznajmljivanje automobila</izvorni_sadrzaj>
    <derivirana_varijabla naziv="DomainObject.Predmet.ProtustrankaIDrugi_1">COMPITUM d.o.o. za auto-taxi prijevoz i iznajmljivanje automobila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COMPITUM d.o.o. za auto-taxi prijevoz i iznajmljivanje automobila, OIB 64678863011, Od Batale 32, 20000 Dubrovnik</izvorni_sadrzaj>
    <derivirana_varijabla naziv="DomainObject.Predmet.ProtustrankaIDrugiAdressOIB_1">COMPITUM d.o.o. za auto-taxi prijevoz i iznajmljivanje automobila, OIB 64678863011, Od Batale 32,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COMPITUM d.o.o. za auto-taxi prijevoz i iznajmljivanje automobila</item>
    </izvorni_sadrzaj>
    <derivirana_varijabla naziv="DomainObject.Predmet.SudioniciListNaziv_1">
      <item>FINA, RC Split, Podružnica Dubrovnik</item>
      <item>COMPITUM d.o.o. za auto-taxi prijevoz i iznajmljivanje automobila</item>
    </derivirana_varijabla>
  </DomainObject.Predmet.SudioniciListNaziv>
  <DomainObject.Predmet.SudioniciListAdressOIB>
    <izvorni_sadrzaj>
      <item>FINA, RC Split, Podružnica Dubrovnik, OIB 85821130368, Vukovarska 2,20000 Dubrovnik</item>
      <item>COMPITUM d.o.o. za auto-taxi prijevoz i iznajmljivanje automobila, OIB 64678863011, Od Batale 32,20000 Dubrovnik</item>
    </izvorni_sadrzaj>
    <derivirana_varijabla naziv="DomainObject.Predmet.SudioniciListAdressOIB_1">
      <item>FINA, RC Split, Podružnica Dubrovnik, OIB 85821130368, Vukovarska 2,20000 Dubrovnik</item>
      <item>COMPITUM d.o.o. za auto-taxi prijevoz i iznajmljivanje automobila, OIB 64678863011, Od Batale 32,20000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64678863011</item>
    </izvorni_sadrzaj>
    <derivirana_varijabla naziv="DomainObject.Predmet.SudioniciListNazivOIB_1">
      <item>, OIB 85821130368</item>
      <item>, OIB 64678863011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1109</properties:Words>
  <properties:Characters>6279</properties:Characters>
  <properties:Lines>145</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2017-04-20T09:01:00Z</dcterms:created>
  <dc:creator>Katarina Franković</dc:creator>
  <cp:lastModifiedBy>Andrijana Leto</cp:lastModifiedBy>
  <cp:lastPrinted>2017-04-20T09:01:00Z</cp:lastPrinted>
  <dcterms:modified xmlns:xsi="http://www.w3.org/2001/XMLSchema-instance" xsi:type="dcterms:W3CDTF">2017-04-21T06:51:00Z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