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3861" w14:paraId="4543861" w:rsidRDefault="0050220A" w:rsidP="0050220A" w:rsidR="0050220A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220A" w:rsidP="0050220A" w:rsidR="0050220A" w:rsidRPr="00D92D1F">
      <w:pPr>
        <w:spacing w:before="4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50220A" w:rsidP="0050220A" w:rsidR="0050220A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50220A" w:rsidP="0050220A" w:rsidR="0050220A" w:rsidRPr="00D92D1F">
      <w:pPr>
        <w:jc w:val="both"/>
      </w:pPr>
      <w:r w:rsidRPr="00D92D1F">
        <w:t>Split, Sukoišanska 6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50220A" w:rsidP="0050220A" w:rsidR="0050220A" w:rsidRPr="00D92D1F">
      <w:pPr>
        <w:spacing w:after="200" w:before="200"/>
        <w:jc w:val="center"/>
      </w:pPr>
      <w:r w:rsidRPr="00D92D1F">
        <w:t>U   I M E   R E P U B L I K E    H R V A T S K E</w:t>
      </w:r>
    </w:p>
    <w:p w:rsidRDefault="0050220A" w:rsidP="0050220A" w:rsidR="0050220A" w:rsidRPr="00D92D1F">
      <w:pPr>
        <w:spacing w:after="200" w:before="200"/>
        <w:jc w:val="center"/>
      </w:pPr>
      <w:r w:rsidRPr="00D92D1F">
        <w:t>R J E Š E N J E</w:t>
      </w:r>
    </w:p>
    <w:p w:rsidRDefault="0050220A" w:rsidP="0050220A" w:rsidR="0050220A" w:rsidRPr="00D92D1F">
      <w:pPr>
        <w:jc w:val="both"/>
      </w:pPr>
      <w:r w:rsidRPr="00D92D1F">
        <w:tab/>
        <w:t xml:space="preserve">Trgovački sud u Splitu, po sutkinji Ani Golub Gruić, kao stečajnoj sutkinji, u stečajnom postupku povodom prijedloga predlagatelja FINA – Regionalni centar Split, za otvaranjem stečajnog postupka nad dužnikom </w:t>
      </w:r>
      <w:r w:rsidR="00651C02">
        <w:t>ARNERIĆ d.o.o. Supetar, Žedno Drage bb, OIB: 14176676332</w:t>
      </w:r>
      <w:r w:rsidRPr="00D92D1F">
        <w:t xml:space="preserve">, dana </w:t>
      </w:r>
      <w:r w:rsidR="00651C02">
        <w:t>23. svibnja</w:t>
      </w:r>
      <w:r w:rsidRPr="00D92D1F">
        <w:t xml:space="preserve"> 2016. godine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after="260" w:before="240"/>
        <w:jc w:val="center"/>
      </w:pPr>
      <w:r w:rsidRPr="00D92D1F">
        <w:t>r i j e š i o    j e</w:t>
      </w:r>
    </w:p>
    <w:p w:rsidRDefault="0050220A" w:rsidP="0050220A" w:rsidR="0050220A" w:rsidRPr="00D92D1F">
      <w:pPr>
        <w:jc w:val="both"/>
      </w:pPr>
      <w:r w:rsidRPr="00D92D1F">
        <w:tab/>
        <w:t xml:space="preserve">Obustavlja se stečajni postupak nad </w:t>
      </w:r>
      <w:r w:rsidR="00651C02" w:rsidRPr="00651C02">
        <w:t>ARNERIĆ d.o.o. Supetar, Žedno Drage bb, OIB: 14176676332</w:t>
      </w:r>
      <w:r>
        <w:t>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after="120" w:before="100"/>
        <w:jc w:val="center"/>
      </w:pPr>
      <w:r w:rsidRPr="00D92D1F">
        <w:t>Obrazloženje</w:t>
      </w:r>
    </w:p>
    <w:p w:rsidRDefault="0050220A" w:rsidP="0050220A" w:rsidR="0050220A">
      <w:pPr>
        <w:jc w:val="both"/>
      </w:pPr>
      <w:r w:rsidRPr="00D92D1F">
        <w:tab/>
      </w:r>
      <w:r>
        <w:t xml:space="preserve">Kod ovog suda dana </w:t>
      </w:r>
      <w:r w:rsidR="00651C02">
        <w:t>27. travnj</w:t>
      </w:r>
      <w:r>
        <w:t>a 2016. godine zaprimljen je prijedlog Financijske agencije, Regionalnog centra Split, za otvaranje stečajnog postupka nad gore navedenim dužnikom. U prijedl</w:t>
      </w:r>
      <w:r w:rsidR="00651C02">
        <w:t>ogu se navodi da dužnik na dan 21. travnja 2016</w:t>
      </w:r>
      <w:r>
        <w:t xml:space="preserve">. godine u Očevidniku redoslijeda osnova za plaćanje ima evidentirane neizvršene osnove za plaćanje u neprekinutom razdoblju </w:t>
      </w:r>
      <w:r w:rsidR="00651C02">
        <w:t>od 120</w:t>
      </w:r>
      <w:r>
        <w:t xml:space="preserve"> dana u ukupnom iznosu od </w:t>
      </w:r>
      <w:r w:rsidR="00651C02">
        <w:t>1.763.115,35</w:t>
      </w:r>
      <w:r>
        <w:t xml:space="preserve"> kn.</w:t>
      </w:r>
    </w:p>
    <w:p w:rsidRDefault="0050220A" w:rsidP="0050220A" w:rsidR="0050220A">
      <w:pPr>
        <w:spacing w:before="200"/>
        <w:jc w:val="both"/>
      </w:pPr>
      <w:r>
        <w:tab/>
        <w:t xml:space="preserve">Uz podnesak zaprimljen kod ovog suda dana </w:t>
      </w:r>
      <w:r w:rsidR="00651C02">
        <w:t>20. svibnja</w:t>
      </w:r>
      <w:r>
        <w:t xml:space="preserve"> 2016. godine dužnik je dostavio Potvrdu FINA-e o blokadi računa i novčanih sredstava ovršenika iz koje proizlazi da je na dan izdavanja Potvrde (</w:t>
      </w:r>
      <w:r w:rsidR="00651C02">
        <w:t>17. svibnja</w:t>
      </w:r>
      <w:r>
        <w:t xml:space="preserve"> 2016. godine) na računima i novčanim sredstvima ovršenika (ovdje dužnika) evidentirano 0 dana neprekidne blokade, kao i to da nepodmirene obveze iznose 0,00 kn. </w:t>
      </w:r>
    </w:p>
    <w:p w:rsidRDefault="0050220A" w:rsidP="0050220A" w:rsidR="0050220A" w:rsidRPr="00D92D1F">
      <w:pPr>
        <w:spacing w:before="200"/>
        <w:ind w:firstLine="708"/>
        <w:jc w:val="both"/>
      </w:pPr>
      <w:r w:rsidRPr="00D92D1F">
        <w:t xml:space="preserve">Člankom 128. </w:t>
      </w:r>
      <w:r>
        <w:t>st. 9.</w:t>
      </w:r>
      <w:r w:rsidRPr="00D92D1F">
        <w:t xml:space="preserve"> Stečajnog zakona („Narodne novine“ 71/15., dalje: SZ), propisano je kako će sud obustaviti (stečajni) postupak ako dužnik do završetka prethodnog postupka postane sposoban za plaćanje. </w:t>
      </w:r>
    </w:p>
    <w:p w:rsidRDefault="0050220A" w:rsidP="0050220A" w:rsidR="0050220A" w:rsidRPr="00D92D1F">
      <w:pPr>
        <w:spacing w:before="200"/>
        <w:ind w:firstLine="708"/>
        <w:jc w:val="both"/>
      </w:pPr>
      <w:r>
        <w:t>Kako je d</w:t>
      </w:r>
      <w:r w:rsidRPr="00D92D1F">
        <w:t xml:space="preserve">užnik postao sposoban za plaćanje prije nego li je prethodni </w:t>
      </w:r>
      <w:r>
        <w:t>postupak uopće pokrenut,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čl. 128. st.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 w:rsidR="00651C02">
        <w:t>, 23. svibnja</w:t>
      </w:r>
      <w:r>
        <w:t xml:space="preserve"> 2016</w:t>
      </w:r>
      <w:r w:rsidRPr="00D92D1F">
        <w:t>. godine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50220A" w:rsidP="0050220A" w:rsidR="0050220A" w:rsidRPr="00D92D1F">
      <w:pPr>
        <w:pStyle w:val="Tijeloteksta"/>
        <w:tabs>
          <w:tab w:pos="1276" w:val="left"/>
        </w:tabs>
      </w:pPr>
    </w:p>
    <w:p w:rsidRDefault="0050220A" w:rsidP="0050220A" w:rsidR="0050220A" w:rsidRPr="00D92D1F">
      <w:pPr>
        <w:pStyle w:val="Tijeloteksta"/>
      </w:pPr>
    </w:p>
    <w:p w:rsidRDefault="00651C02" w:rsidP="00651C02" w:rsidR="00651C02" w:rsidRPr="00651C02">
      <w:pPr>
        <w:spacing w:before="160"/>
        <w:jc w:val="both"/>
        <w:rPr>
          <w:lang w:eastAsia="en-US"/>
        </w:rPr>
      </w:pPr>
      <w:r w:rsidRPr="00651C02">
        <w:rPr>
          <w:lang w:eastAsia="en-US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  <w:r w:rsidRPr="00D92D1F">
        <w:t>DNA:</w:t>
      </w:r>
    </w:p>
    <w:p w:rsidRDefault="0050220A" w:rsidP="0050220A" w:rsidR="0050220A" w:rsidRPr="00D92D1F">
      <w:pPr>
        <w:pStyle w:val="Tijeloteksta"/>
      </w:pPr>
      <w:r w:rsidRPr="00D92D1F">
        <w:t>- predlagatelju - FINA</w:t>
      </w:r>
    </w:p>
    <w:p w:rsidRDefault="0050220A" w:rsidP="0050220A" w:rsidR="0050220A">
      <w:pPr>
        <w:pStyle w:val="Tijeloteksta"/>
      </w:pPr>
      <w:r w:rsidRPr="00D92D1F">
        <w:t xml:space="preserve">- dužniku </w:t>
      </w:r>
    </w:p>
    <w:p w:rsidRDefault="0050220A" w:rsidP="0050220A" w:rsidR="0050220A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50220A" w:rsidP="0050220A" w:rsidR="0050220A" w:rsidRPr="00D92D1F">
      <w:pPr>
        <w:pStyle w:val="Tijeloteksta"/>
      </w:pPr>
      <w:r w:rsidRPr="00D92D1F">
        <w:t>- u spis</w:t>
      </w:r>
    </w:p>
    <w:p w:rsidRDefault="0050220A" w:rsidP="0050220A" w:rsidR="0050220A" w:rsidRPr="00D92D1F">
      <w:pPr>
        <w:pStyle w:val="Tijeloteksta"/>
        <w:tabs>
          <w:tab w:pos="6810" w:val="clear"/>
        </w:tabs>
      </w:pPr>
    </w:p>
    <w:p w:rsidRDefault="005415CB" w:rsidP="0050220A" w:rsidR="005415CB" w:rsidRPr="0050220A"/>
    <w:sectPr w:rsidSect="00D92D1F" w:rsidR="005415CB" w:rsidRPr="0050220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B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651C02">
      <w:t>-1167</w:t>
    </w:r>
    <w:r w:rsidR="0050220A">
      <w:t>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651C02">
      <w:t>1167</w:t>
    </w:r>
    <w:r w:rsidR="0050220A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C0B15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6487"/>
    <w:rsid w:val="00D5058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B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B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B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B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B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B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B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B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13 zaposlenih</izvorni_sadrzaj>
    <derivirana_varijabla naziv="DomainObject.Predmet.Opis_1">13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St-1167/2016</izvorni_sadrzaj>
    <derivirana_varijabla naziv="DomainObject.Predmet.OznakaBroj_1">St-1167/2016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ARNERIĆ d.o.o. za trgovinu, proizvodnju i usluge</izvorni_sadrzaj>
    <derivirana_varijabla naziv="DomainObject.Predmet.ProtustrankaFormated_1">  ARNERIĆ d.o.o. za trgovinu, proizvodnju i usluge</derivirana_varijabla>
  </DomainObject.Predmet.ProtustrankaFormated>
  <DomainObject.Predmet.ProtustrankaFormatedOIB>
    <izvorni_sadrzaj>  ARNERIĆ d.o.o. za trgovinu, proizvodnju i usluge, OIB 14176676332</izvorni_sadrzaj>
    <derivirana_varijabla naziv="DomainObject.Predmet.ProtustrankaFormatedOIB_1">  ARNERIĆ d.o.o. za trgovinu, proizvodnju i usluge, OIB 14176676332</derivirana_varijabla>
  </DomainObject.Predmet.ProtustrankaFormatedOIB>
  <DomainObject.Predmet.ProtustrankaFormatedWithAdress>
    <izvorni_sadrzaj> ARNERIĆ d.o.o. za trgovinu, proizvodnju i usluge, Žedno Drage/bb, 21400 Supetar</izvorni_sadrzaj>
    <derivirana_varijabla naziv="DomainObject.Predmet.ProtustrankaFormatedWithAdress_1"> ARNERIĆ d.o.o. za trgovinu, proizvodnju i usluge, Žedno Drage/bb, 21400 Supetar</derivirana_varijabla>
  </DomainObject.Predmet.ProtustrankaFormatedWithAdress>
  <DomainObject.Predmet.ProtustrankaFormatedWithAdressOIB>
    <izvorni_sadrzaj> ARNERIĆ d.o.o. za trgovinu, proizvodnju i usluge, OIB 14176676332, Žedno Drage/bb, 21400 Supetar</izvorni_sadrzaj>
    <derivirana_varijabla naziv="DomainObject.Predmet.ProtustrankaFormatedWithAdressOIB_1"> ARNERIĆ d.o.o. za trgovinu, proizvodnju i usluge, OIB 14176676332, Žedno Drage/bb, 21400 Supetar</derivirana_varijabla>
  </DomainObject.Predmet.ProtustrankaFormatedWithAdressOIB>
  <DomainObject.Predmet.ProtustrankaWithAdress>
    <izvorni_sadrzaj>ARNERIĆ d.o.o. za trgovinu, proizvodnju i usluge Žedno Drage/bb, 21400 Supetar</izvorni_sadrzaj>
    <derivirana_varijabla naziv="DomainObject.Predmet.ProtustrankaWithAdress_1">ARNERIĆ d.o.o. za trgovinu, proizvodnju i usluge Žedno Drage/bb, 21400 Supetar</derivirana_varijabla>
  </DomainObject.Predmet.ProtustrankaWithAdress>
  <DomainObject.Predmet.ProtustrankaWithAdressOIB>
    <izvorni_sadrzaj>ARNERIĆ d.o.o. za trgovinu, proizvodnju i usluge, OIB 14176676332, Žedno Drage/bb, 21400 Supetar</izvorni_sadrzaj>
    <derivirana_varijabla naziv="DomainObject.Predmet.ProtustrankaWithAdressOIB_1">ARNERIĆ d.o.o. za trgovinu, proizvodnju i usluge, OIB 14176676332, Žedno Drage/bb, 21400 Supetar</derivirana_varijabla>
  </DomainObject.Predmet.ProtustrankaWithAdressOIB>
  <DomainObject.Predmet.ProtustrankaNazivFormated>
    <izvorni_sadrzaj>ARNERIĆ d.o.o. za trgovinu, proizvodnju i usluge</izvorni_sadrzaj>
    <derivirana_varijabla naziv="DomainObject.Predmet.ProtustrankaNazivFormated_1">ARNERIĆ d.o.o. za trgovinu, proizvodnju i usluge</derivirana_varijabla>
  </DomainObject.Predmet.ProtustrankaNazivFormated>
  <DomainObject.Predmet.ProtustrankaNazivFormatedOIB>
    <izvorni_sadrzaj>ARNERIĆ d.o.o. za trgovinu, proizvodnju i usluge, OIB 14176676332</izvorni_sadrzaj>
    <derivirana_varijabla naziv="DomainObject.Predmet.ProtustrankaNazivFormatedOIB_1">ARNERIĆ d.o.o. za trgovinu, proizvodnju i usluge, OIB 14176676332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1763115.35</izvorni_sadrzaj>
    <derivirana_varijabla naziv="DomainObject.Predmet.TrenutnaVrijednost_1">1763115.35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ARNERIĆ d.o.o. za trgovinu, proizvodnju i usluge</item>
    </izvorni_sadrzaj>
    <derivirana_varijabla naziv="DomainObject.Predmet.ProtuStrankaListFormated_1">
      <item>ARNERIĆ d.o.o. za trgovinu, proizvodnju i usluge</item>
    </derivirana_varijabla>
  </DomainObject.Predmet.ProtuStrankaListFormated>
  <DomainObject.Predmet.ProtuStrankaListFormatedOIB>
    <izvorni_sadrzaj>
      <item>ARNERIĆ d.o.o. za trgovinu, proizvodnju i usluge, OIB 14176676332</item>
    </izvorni_sadrzaj>
    <derivirana_varijabla naziv="DomainObject.Predmet.ProtuStrankaListFormatedOIB_1">
      <item>ARNERIĆ d.o.o. za trgovinu, proizvodnju i usluge, OIB 14176676332</item>
    </derivirana_varijabla>
  </DomainObject.Predmet.ProtuStrankaListFormatedOIB>
  <DomainObject.Predmet.ProtuStrankaListFormatedWithAdress>
    <izvorni_sadrzaj>
      <item>ARNERIĆ d.o.o. za trgovinu, proizvodnju i usluge, Žedno Drage/bb, 21400 Supetar</item>
    </izvorni_sadrzaj>
    <derivirana_varijabla naziv="DomainObject.Predmet.ProtuStrankaListFormatedWithAdress_1">
      <item>ARNERIĆ d.o.o. za trgovinu, proizvodnju i usluge, Žedno Drage/bb, 21400 Supetar</item>
    </derivirana_varijabla>
  </DomainObject.Predmet.ProtuStrankaListFormatedWithAdress>
  <DomainObject.Predmet.ProtuStrankaListFormatedWithAdressOIB>
    <izvorni_sadrzaj>
      <item>ARNERIĆ d.o.o. za trgovinu, proizvodnju i usluge, OIB 14176676332, Žedno Drage/bb, 21400 Supetar</item>
    </izvorni_sadrzaj>
    <derivirana_varijabla naziv="DomainObject.Predmet.ProtuStrankaListFormatedWithAdressOIB_1">
      <item>ARNERIĆ d.o.o. za trgovinu, proizvodnju i usluge, OIB 14176676332, Žedno Drage/bb, 21400 Supetar</item>
    </derivirana_varijabla>
  </DomainObject.Predmet.ProtuStrankaListFormatedWithAdressOIB>
  <DomainObject.Predmet.ProtuStrankaListNazivFormated>
    <izvorni_sadrzaj>
      <item>ARNERIĆ d.o.o. za trgovinu, proizvodnju i usluge</item>
    </izvorni_sadrzaj>
    <derivirana_varijabla naziv="DomainObject.Predmet.ProtuStrankaListNazivFormated_1">
      <item>ARNERIĆ d.o.o. za trgovinu, proizvodnju i usluge</item>
    </derivirana_varijabla>
  </DomainObject.Predmet.ProtuStrankaListNazivFormated>
  <DomainObject.Predmet.ProtuStrankaListNazivFormatedOIB>
    <izvorni_sadrzaj>
      <item>ARNERIĆ d.o.o. za trgovinu, proizvodnju i usluge, OIB 14176676332</item>
    </izvorni_sadrzaj>
    <derivirana_varijabla naziv="DomainObject.Predmet.ProtuStrankaListNazivFormatedOIB_1">
      <item>ARNERIĆ d.o.o. za trgovinu, proizvodnju i usluge, OIB 14176676332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ARNERIĆ d.o.o. za trgovinu, proizvodnju i usluge</izvorni_sadrzaj>
    <derivirana_varijabla naziv="DomainObject.Predmet.ProtustrankaIDrugi_1">ARNERIĆ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ARNERIĆ d.o.o. za trgovinu, proizvodnju i usluge, OIB 14176676332, Žedno Drage/bb, 21400 Supetar</izvorni_sadrzaj>
    <derivirana_varijabla naziv="DomainObject.Predmet.ProtustrankaIDrugiAdressOIB_1">ARNERIĆ d.o.o. za trgovinu, proizvodnju i usluge, OIB 14176676332, Žedno Drage/bb,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ARNERIĆ d.o.o. za trgovinu, proizvodnju i usluge</item>
      <item>FINANCIJSKA AGENCIJA, RC SPLIT</item>
    </izvorni_sadrzaj>
    <derivirana_varijabla naziv="DomainObject.Predmet.SudioniciListNaziv_1">
      <item>ARNERIĆ d.o.o. za trgovinu, proizvodnju i usluge</item>
      <item>FINANCIJSKA AGENCIJA, RC SPLIT</item>
    </derivirana_varijabla>
  </DomainObject.Predmet.SudioniciListNaziv>
  <DomainObject.Predmet.SudioniciListAdressOIB>
    <izvorni_sadrzaj>
      <item>ARNERIĆ d.o.o. za trgovinu, proizvodnju i usluge, OIB 14176676332, Žedno Drage/bb,21400 Supetar</item>
      <item>FINANCIJSKA AGENCIJA, RC SPLIT, OIB 85821130368, Mažuranićevo šetalište 24 b,21000 Split</item>
    </izvorni_sadrzaj>
    <derivirana_varijabla naziv="DomainObject.Predmet.SudioniciListAdressOIB_1">
      <item>ARNERIĆ d.o.o. za trgovinu, proizvodnju i usluge, OIB 14176676332, Žedno Drage/bb,21400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14176676332</item>
      <item>, OIB 85821130368</item>
    </izvorni_sadrzaj>
    <derivirana_varijabla naziv="DomainObject.Predmet.SudioniciListNazivOIB_1">
      <item>, OIB 14176676332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D2241-99FA-4A48-AB30-C36DEB6EEA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378</properties:Words>
  <properties:Characters>1933</properties:Characters>
  <properties:Lines>50</properties:Lines>
  <properties:Paragraphs>22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2016-05-20T12:53:00Z</cp:lastPrinted>
  <dcterms:modified xmlns:xsi="http://www.w3.org/2001/XMLSchema-instance" xsi:type="dcterms:W3CDTF">2016-05-23T05:55:00Z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