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b3fc6" w14:paraId="89b3fc6" w:rsidRDefault="00AE2458" w:rsidP="00AE2458" w:rsidR="00AE2458">
      <w:pPr>
        <w:jc w:val="both"/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5645" cx="540385"/>
            <wp:effectExtent b="8255" r="0" t="0" l="0"/>
            <wp:docPr descr="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64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2458" w:rsidP="00AE2458" w:rsidR="00AE2458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AE2458" w:rsidP="00AE2458" w:rsidR="00AE2458">
      <w:pPr>
        <w:jc w:val="both"/>
        <w:rPr>
          <w:b/>
        </w:rPr>
      </w:pPr>
      <w:r>
        <w:rPr>
          <w:b/>
        </w:rPr>
        <w:t>TRGOVAČKI SUD U OSIJEKU</w:t>
      </w:r>
    </w:p>
    <w:p w:rsidRDefault="00AE2458" w:rsidP="00AE2458" w:rsidR="00AE2458">
      <w:pPr>
        <w:jc w:val="both"/>
        <w:rPr>
          <w:b/>
        </w:rPr>
      </w:pPr>
      <w:r>
        <w:rPr>
          <w:b/>
        </w:rPr>
        <w:t>STALNA SLUŽBA U SLAVONSKOM BRODU</w:t>
      </w:r>
    </w:p>
    <w:p w:rsidRDefault="00AE2458" w:rsidP="00AE2458" w:rsidR="00AE2458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AE2458" w:rsidP="00AE2458" w:rsidR="00AE2458">
      <w:pPr>
        <w:jc w:val="both"/>
        <w:rPr>
          <w:b/>
        </w:rPr>
      </w:pPr>
      <w:r>
        <w:rPr>
          <w:b/>
        </w:rPr>
        <w:t>Slavonski Brod</w:t>
      </w:r>
    </w:p>
    <w:p w:rsidRDefault="00AE2458" w:rsidP="00AE2458" w:rsidR="00AE2458">
      <w:pPr>
        <w:jc w:val="both"/>
        <w:rPr>
          <w:b/>
        </w:rPr>
      </w:pPr>
    </w:p>
    <w:p w:rsidRDefault="00AE2458" w:rsidP="00AE2458" w:rsidR="00AE2458">
      <w:pPr>
        <w:jc w:val="both"/>
        <w:rPr>
          <w:b/>
        </w:rPr>
      </w:pPr>
    </w:p>
    <w:p w:rsidRDefault="00AE2458" w:rsidP="00AE2458" w:rsidR="00AE2458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AE2458" w:rsidP="00AE2458" w:rsidR="00AE2458">
      <w:pPr>
        <w:jc w:val="center"/>
        <w:rPr>
          <w:b/>
        </w:rPr>
      </w:pPr>
    </w:p>
    <w:p w:rsidRDefault="00AE2458" w:rsidP="00AE2458" w:rsidR="00AE2458">
      <w:pPr>
        <w:jc w:val="both"/>
      </w:pPr>
      <w:r>
        <w:tab/>
      </w:r>
    </w:p>
    <w:p w:rsidRDefault="002D78FD" w:rsidP="00AE2458" w:rsidR="00AE2458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Pr="002D78FD">
        <w:rPr>
          <w:b/>
        </w:rPr>
        <w:t>TRGOVAČKI SUD U OSIJEKU, STALNA SLUŽBA U SLAVONSKOM BRODU,</w:t>
      </w:r>
      <w:r w:rsidRPr="002D78FD">
        <w:t xml:space="preserve"> po stečajnoj  sutkinji Mirni Vujčić, u stečajnom postupku nad stečajnim dužnikom </w:t>
      </w:r>
      <w:r w:rsidR="00B479DD" w:rsidRPr="00B479DD">
        <w:t xml:space="preserve">ALBATROS PROIZVOD d.o.o. za tiskarsku djelatnost i trgovinu, skraćena tvrtka: ALBATROS PROIZVOD d.o.o., Zagreb, </w:t>
      </w:r>
      <w:proofErr w:type="spellStart"/>
      <w:r w:rsidR="00B479DD" w:rsidRPr="00B479DD">
        <w:t>Rakovčeva</w:t>
      </w:r>
      <w:proofErr w:type="spellEnd"/>
      <w:r w:rsidR="00B479DD" w:rsidRPr="00B479DD">
        <w:t xml:space="preserve"> 8</w:t>
      </w:r>
      <w:r w:rsidR="00F47FAC">
        <w:t>,</w:t>
      </w:r>
      <w:r w:rsidR="00B479DD" w:rsidRPr="00B479DD">
        <w:t xml:space="preserve"> OIB 97016378156</w:t>
      </w:r>
      <w:r w:rsidR="00B479DD">
        <w:t xml:space="preserve"> </w:t>
      </w:r>
      <w:r w:rsidR="007521F9">
        <w:t xml:space="preserve">dana </w:t>
      </w:r>
      <w:r w:rsidR="00B479DD">
        <w:t>16. kolovoza</w:t>
      </w:r>
      <w:r w:rsidR="007108BD">
        <w:t xml:space="preserve"> 2018</w:t>
      </w:r>
      <w:r w:rsidRPr="002D78FD">
        <w:t>. godine</w:t>
      </w:r>
    </w:p>
    <w:p w:rsidRDefault="002D78FD" w:rsidP="00AE2458" w:rsidR="002D78FD">
      <w:pPr>
        <w:jc w:val="both"/>
      </w:pPr>
    </w:p>
    <w:p w:rsidRDefault="00AE2458" w:rsidP="00AE2458" w:rsidR="00AE2458">
      <w:pPr>
        <w:jc w:val="center"/>
      </w:pPr>
      <w:r>
        <w:t>z a k l j u č i o    j e</w:t>
      </w:r>
    </w:p>
    <w:p w:rsidRDefault="00AE2458" w:rsidP="00AE2458" w:rsidR="00AE2458">
      <w:pPr>
        <w:jc w:val="center"/>
      </w:pPr>
    </w:p>
    <w:p w:rsidRDefault="00AE2458" w:rsidP="00AE2458" w:rsidR="00AE2458" w:rsidRPr="000B543D">
      <w:pPr>
        <w:jc w:val="both"/>
        <w:rPr>
          <w:b/>
        </w:rPr>
      </w:pPr>
      <w:r>
        <w:t xml:space="preserve">                          </w:t>
      </w:r>
      <w:r>
        <w:rPr>
          <w:b/>
        </w:rPr>
        <w:t xml:space="preserve"> </w:t>
      </w:r>
      <w:r>
        <w:t xml:space="preserve">  Nalaže se Financijskoj agenciji Regionalnom centru </w:t>
      </w:r>
      <w:r w:rsidR="009376AB">
        <w:t xml:space="preserve">Zagreb </w:t>
      </w:r>
      <w:r w:rsidR="0006157D">
        <w:t xml:space="preserve">Podružnici </w:t>
      </w:r>
      <w:r w:rsidR="009376AB">
        <w:t>Zagreb</w:t>
      </w:r>
      <w:r w:rsidR="009F12A1">
        <w:t xml:space="preserve"> </w:t>
      </w:r>
      <w:r w:rsidR="0006157D">
        <w:t xml:space="preserve">iznos od </w:t>
      </w:r>
      <w:r w:rsidR="00B479DD">
        <w:t>3.225,72</w:t>
      </w:r>
      <w:r>
        <w:t xml:space="preserve"> Kn koj</w:t>
      </w:r>
      <w:r w:rsidR="0048415A">
        <w:t>i</w:t>
      </w:r>
      <w:r>
        <w:t xml:space="preserve"> je Financijska agencija zaplijenila u ovoj pravnoj stvari sukladno odredbi čl. 112 st. 5 Stečajnog zakona (NN 71/15 )</w:t>
      </w:r>
      <w:r w:rsidR="0048415A">
        <w:t>,</w:t>
      </w:r>
      <w:r>
        <w:t xml:space="preserve"> što proizlazi iz </w:t>
      </w:r>
      <w:r w:rsidR="0006157D">
        <w:t>Prijedlog</w:t>
      </w:r>
      <w:r w:rsidR="0048415A">
        <w:t>a</w:t>
      </w:r>
      <w:r w:rsidR="009F12A1">
        <w:t xml:space="preserve"> FINA-e </w:t>
      </w:r>
      <w:r w:rsidR="0006157D">
        <w:t xml:space="preserve"> za otvaranje stečajnog postupka </w:t>
      </w:r>
      <w:r w:rsidR="009F12A1">
        <w:t>od</w:t>
      </w:r>
      <w:r w:rsidR="007814CC">
        <w:t xml:space="preserve"> </w:t>
      </w:r>
      <w:r w:rsidR="00B479DD">
        <w:t>02. svibnja</w:t>
      </w:r>
      <w:r w:rsidR="002C7DAF">
        <w:t xml:space="preserve"> 201</w:t>
      </w:r>
      <w:r w:rsidR="00747A3E">
        <w:t>7</w:t>
      </w:r>
      <w:r w:rsidR="009F12A1">
        <w:t>. godine</w:t>
      </w:r>
      <w:r w:rsidR="0048415A">
        <w:t>,</w:t>
      </w:r>
      <w:r w:rsidR="009F12A1">
        <w:t xml:space="preserve"> </w:t>
      </w:r>
      <w:r>
        <w:t>prenijeti na depozitni račun ovoga suda br. HR3123900011300000200</w:t>
      </w:r>
      <w:r w:rsidR="003419C0">
        <w:t xml:space="preserve"> model HR05 poziv na broj 221</w:t>
      </w:r>
      <w:r w:rsidR="00B479DD">
        <w:t>-1199</w:t>
      </w:r>
      <w:r>
        <w:t>-201</w:t>
      </w:r>
      <w:r w:rsidR="009376AB">
        <w:t>7</w:t>
      </w:r>
      <w:r>
        <w:t>.</w:t>
      </w:r>
      <w:r w:rsidR="009F12A1">
        <w:t xml:space="preserve"> </w:t>
      </w:r>
      <w:r w:rsidRPr="000B543D">
        <w:rPr>
          <w:b/>
        </w:rPr>
        <w:tab/>
      </w:r>
    </w:p>
    <w:p w:rsidRDefault="00AE2458" w:rsidP="00AE2458" w:rsidR="00AE2458">
      <w:pPr>
        <w:jc w:val="both"/>
      </w:pPr>
    </w:p>
    <w:p w:rsidRDefault="00AE2458" w:rsidP="00AE2458" w:rsidR="00AE2458">
      <w:pPr>
        <w:jc w:val="both"/>
      </w:pPr>
    </w:p>
    <w:p w:rsidRDefault="003419C0" w:rsidP="00AE2458" w:rsidR="00AE2458">
      <w:pPr>
        <w:jc w:val="center"/>
      </w:pPr>
      <w:r>
        <w:t xml:space="preserve">U Slavonskom Brodu, </w:t>
      </w:r>
      <w:r w:rsidR="00B479DD">
        <w:t>16</w:t>
      </w:r>
      <w:r w:rsidR="00F20782">
        <w:t xml:space="preserve">. </w:t>
      </w:r>
      <w:r w:rsidR="00B479DD">
        <w:t>kolovoza</w:t>
      </w:r>
      <w:r w:rsidR="00C607EF">
        <w:t xml:space="preserve"> 2018</w:t>
      </w:r>
      <w:r w:rsidR="00AE2458">
        <w:t>. godine</w:t>
      </w:r>
    </w:p>
    <w:p w:rsidRDefault="00AE2458" w:rsidP="00AE2458" w:rsidR="00AE2458">
      <w:pPr>
        <w:jc w:val="center"/>
      </w:pPr>
    </w:p>
    <w:p w:rsidRDefault="00AE2458" w:rsidP="00AE2458" w:rsidR="00AE2458">
      <w:pPr>
        <w:jc w:val="center"/>
      </w:pPr>
    </w:p>
    <w:p w:rsidRDefault="00AE2458" w:rsidP="00AE2458" w:rsidR="00AE2458">
      <w:pPr>
        <w:jc w:val="center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Stečajna sutkinja</w:t>
      </w:r>
    </w:p>
    <w:p w:rsidRDefault="00AE2458" w:rsidP="00334E9E" w:rsidR="00CB5769">
      <w:pPr>
        <w:jc w:val="both"/>
      </w:pPr>
      <w:r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="00F20782">
        <w:t xml:space="preserve">  </w:t>
      </w:r>
      <w:r>
        <w:t xml:space="preserve"> Mirna Vujčić</w:t>
      </w:r>
    </w:p>
    <w:p w:rsidRDefault="00AE2458" w:rsidP="00AE2458" w:rsidR="00AE2458">
      <w:pPr>
        <w:ind w:left="4956"/>
        <w:jc w:val="both"/>
      </w:pPr>
    </w:p>
    <w:p w:rsidRDefault="00AE2458" w:rsidP="00AE2458" w:rsidR="00AE2458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NAPUTAK O PRAVNOM LIJEKU:      </w:t>
      </w:r>
    </w:p>
    <w:p w:rsidRDefault="00AE2458" w:rsidP="00AE2458" w:rsidR="00AE2458">
      <w:pPr>
        <w:jc w:val="both"/>
        <w:rPr>
          <w:sz w:val="20"/>
          <w:szCs w:val="20"/>
        </w:rPr>
      </w:pPr>
      <w:r>
        <w:rPr>
          <w:sz w:val="20"/>
          <w:szCs w:val="20"/>
        </w:rPr>
        <w:t>Protiv ovog zaključka nije dopuštena žalba.</w:t>
      </w:r>
    </w:p>
    <w:p w:rsidRDefault="00AE2458" w:rsidP="00AE2458" w:rsidR="00AE2458">
      <w:pPr>
        <w:jc w:val="both"/>
        <w:rPr>
          <w:sz w:val="16"/>
          <w:szCs w:val="16"/>
        </w:rPr>
      </w:pPr>
    </w:p>
    <w:p w:rsidRDefault="00AE2458" w:rsidP="00AE2458" w:rsidR="00AE2458">
      <w:pPr>
        <w:jc w:val="both"/>
      </w:pPr>
    </w:p>
    <w:p w:rsidRDefault="00AE2458" w:rsidP="00AE2458" w:rsidR="00AE2458">
      <w:pPr>
        <w:jc w:val="both"/>
      </w:pPr>
    </w:p>
    <w:p w:rsidRDefault="00AE2458" w:rsidP="00AE2458" w:rsidR="00AE2458">
      <w:pPr>
        <w:jc w:val="both"/>
      </w:pPr>
      <w:r>
        <w:t>Dostaviti:</w:t>
      </w:r>
    </w:p>
    <w:p w:rsidRDefault="00AE2458" w:rsidP="00AE2458" w:rsidR="00AE2458">
      <w:pPr>
        <w:jc w:val="both"/>
      </w:pPr>
      <w:r>
        <w:t>1. Objaviti na mrežnoj stranici e-Oglasna ploča sudova</w:t>
      </w:r>
    </w:p>
    <w:p w:rsidRDefault="00AE2458" w:rsidP="00AE2458" w:rsidR="00AE2458">
      <w:pPr>
        <w:jc w:val="both"/>
      </w:pPr>
      <w:r>
        <w:t>2. dostaviti FINI</w:t>
      </w:r>
    </w:p>
    <w:p w:rsidRDefault="00334E9E" w:rsidP="00AE2458" w:rsidR="00334E9E">
      <w:pPr>
        <w:jc w:val="both"/>
      </w:pPr>
      <w:r>
        <w:t>3. Kalendar 8 dana</w:t>
      </w:r>
    </w:p>
    <w:p w:rsidRDefault="00AE2458" w:rsidP="00AE2458" w:rsidR="00AE2458"/>
    <w:p w:rsidRDefault="00AE2458" w:rsidP="00AE2458" w:rsidR="00AE2458"/>
    <w:p w:rsidRDefault="00DB052E" w:rsidP="00AE2458" w:rsidR="00DB052E" w:rsidRPr="00AE2458"/>
    <w:sectPr w:rsidR="00DB052E" w:rsidRPr="00AE245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753" w:rsidP="00226C1F" w:rsidR="00787753">
      <w:r>
        <w:separator/>
      </w:r>
    </w:p>
  </w:endnote>
  <w:endnote w:id="0" w:type="continuationSeparator">
    <w:p w:rsidRDefault="00787753" w:rsidP="00226C1F" w:rsidR="007877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753" w:rsidP="00226C1F" w:rsidR="00787753">
      <w:r>
        <w:separator/>
      </w:r>
    </w:p>
  </w:footnote>
  <w:footnote w:id="0" w:type="continuationSeparator">
    <w:p w:rsidRDefault="00787753" w:rsidP="00226C1F" w:rsidR="007877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5769" w:rsidP="00226C1F" w:rsidR="00226C1F">
    <w:pPr>
      <w:pStyle w:val="Zaglavlje"/>
      <w:jc w:val="right"/>
    </w:pPr>
    <w:r>
      <w:rPr>
        <w:b/>
      </w:rPr>
      <w:t>Broj:7/ St-1199</w:t>
    </w:r>
    <w:r w:rsidR="00226C1F">
      <w:rPr>
        <w:b/>
      </w:rPr>
      <w:t>/2017-</w:t>
    </w:r>
    <w:r>
      <w:rPr>
        <w:b/>
      </w:rPr>
      <w:t>30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2458"/>
    <w:rsid w:val="0006157D"/>
    <w:rsid w:val="000B543D"/>
    <w:rsid w:val="001C508C"/>
    <w:rsid w:val="001D6BAC"/>
    <w:rsid w:val="00226C1F"/>
    <w:rsid w:val="002C7DAF"/>
    <w:rsid w:val="002D78FD"/>
    <w:rsid w:val="002E739B"/>
    <w:rsid w:val="002F511B"/>
    <w:rsid w:val="00334E9E"/>
    <w:rsid w:val="003419C0"/>
    <w:rsid w:val="00344D63"/>
    <w:rsid w:val="00382255"/>
    <w:rsid w:val="00445C66"/>
    <w:rsid w:val="0048415A"/>
    <w:rsid w:val="00491575"/>
    <w:rsid w:val="004B063A"/>
    <w:rsid w:val="004D195A"/>
    <w:rsid w:val="004F0375"/>
    <w:rsid w:val="004F6E7E"/>
    <w:rsid w:val="004F7A8A"/>
    <w:rsid w:val="00505E5D"/>
    <w:rsid w:val="005E5C89"/>
    <w:rsid w:val="00666A98"/>
    <w:rsid w:val="007108BD"/>
    <w:rsid w:val="00747A3E"/>
    <w:rsid w:val="007521F9"/>
    <w:rsid w:val="007814CC"/>
    <w:rsid w:val="00787753"/>
    <w:rsid w:val="007F0B37"/>
    <w:rsid w:val="00840783"/>
    <w:rsid w:val="008C7FE0"/>
    <w:rsid w:val="008D1439"/>
    <w:rsid w:val="008E5FDA"/>
    <w:rsid w:val="00904AF7"/>
    <w:rsid w:val="00932728"/>
    <w:rsid w:val="009376AB"/>
    <w:rsid w:val="00966BAA"/>
    <w:rsid w:val="009F12A1"/>
    <w:rsid w:val="009F1408"/>
    <w:rsid w:val="00A40944"/>
    <w:rsid w:val="00AC395C"/>
    <w:rsid w:val="00AE2458"/>
    <w:rsid w:val="00B2271D"/>
    <w:rsid w:val="00B32CFF"/>
    <w:rsid w:val="00B479DD"/>
    <w:rsid w:val="00C607EF"/>
    <w:rsid w:val="00C72827"/>
    <w:rsid w:val="00CB5769"/>
    <w:rsid w:val="00CF05B2"/>
    <w:rsid w:val="00DB052E"/>
    <w:rsid w:val="00DD03AF"/>
    <w:rsid w:val="00E56001"/>
    <w:rsid w:val="00E72760"/>
    <w:rsid w:val="00F20782"/>
    <w:rsid w:val="00F47FAC"/>
    <w:rsid w:val="00FC6903"/>
    <w:rsid w:val="00FD1F84"/>
    <w:rsid w:val="00FD4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245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E24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245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26C1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26C1F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6C1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26C1F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F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F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F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F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F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245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E24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245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26C1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26C1F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6C1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26C1F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F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F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F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F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F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2465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kolovoza 2018.</izvorni_sadrzaj>
    <derivirana_varijabla naziv="DomainObject.DatumDonosenjaOdluke_1">16.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1199</izvorni_sadrzaj>
    <derivirana_varijabla naziv="DomainObject.Predmet.Broj_1">1199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svibnja 2018.</izvorni_sadrzaj>
    <derivirana_varijabla naziv="DomainObject.Predmet.DatumRjesavanja_1">18.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St-1199/2017</izvorni_sadrzaj>
    <derivirana_varijabla naziv="DomainObject.Predmet.OznakaBroj_1">St-1199/2017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>čl. 110 st.  SZ</izvorni_sadrzaj>
    <derivirana_varijabla naziv="DomainObject.Predmet.PrimjedbaSuca_1">čl. 110 st.  SZ</derivirana_varijabla>
  </DomainObject.Predmet.PrimjedbaSuca>
  <DomainObject.Predmet.ProtustrankaFormated>
    <izvorni_sadrzaj>  ALBATROS PROIZVOD, d.o.o.</izvorni_sadrzaj>
    <derivirana_varijabla naziv="DomainObject.Predmet.ProtustrankaFormated_1">  ALBATROS PROIZVOD, d.o.o.</derivirana_varijabla>
  </DomainObject.Predmet.ProtustrankaFormated>
  <DomainObject.Predmet.ProtustrankaFormatedOIB>
    <izvorni_sadrzaj>  ALBATROS PROIZVOD, d.o.o., OIB 97016378156</izvorni_sadrzaj>
    <derivirana_varijabla naziv="DomainObject.Predmet.ProtustrankaFormatedOIB_1">  ALBATROS PROIZVOD, d.o.o., OIB 97016378156</derivirana_varijabla>
  </DomainObject.Predmet.ProtustrankaFormatedOIB>
  <DomainObject.Predmet.ProtustrankaFormatedWithAdress>
    <izvorni_sadrzaj> ALBATROS PROIZVOD, d.o.o., Rakovčeva 8, 10000 Zagreb</izvorni_sadrzaj>
    <derivirana_varijabla naziv="DomainObject.Predmet.ProtustrankaFormatedWithAdress_1"> ALBATROS PROIZVOD, d.o.o., Rakovčeva 8, 10000 Zagreb</derivirana_varijabla>
  </DomainObject.Predmet.ProtustrankaFormatedWithAdress>
  <DomainObject.Predmet.ProtustrankaFormatedWithAdressOIB>
    <izvorni_sadrzaj> ALBATROS PROIZVOD, d.o.o., OIB 97016378156, Rakovčeva 8, 10000 Zagreb</izvorni_sadrzaj>
    <derivirana_varijabla naziv="DomainObject.Predmet.ProtustrankaFormatedWithAdressOIB_1"> ALBATROS PROIZVOD, d.o.o., OIB 97016378156, Rakovčeva 8, 10000 Zagreb</derivirana_varijabla>
  </DomainObject.Predmet.ProtustrankaFormatedWithAdressOIB>
  <DomainObject.Predmet.ProtustrankaWithAdress>
    <izvorni_sadrzaj>ALBATROS PROIZVOD, d.o.o. Rakovčeva 8, 10000 Zagreb</izvorni_sadrzaj>
    <derivirana_varijabla naziv="DomainObject.Predmet.ProtustrankaWithAdress_1">ALBATROS PROIZVOD, d.o.o. Rakovčeva 8, 10000 Zagreb</derivirana_varijabla>
  </DomainObject.Predmet.ProtustrankaWithAdress>
  <DomainObject.Predmet.ProtustrankaWithAdressOIB>
    <izvorni_sadrzaj>ALBATROS PROIZVOD, d.o.o., OIB 97016378156, Rakovčeva 8, 10000 Zagreb</izvorni_sadrzaj>
    <derivirana_varijabla naziv="DomainObject.Predmet.ProtustrankaWithAdressOIB_1">ALBATROS PROIZVOD, d.o.o., OIB 97016378156, Rakovčeva 8, 10000 Zagreb</derivirana_varijabla>
  </DomainObject.Predmet.ProtustrankaWithAdressOIB>
  <DomainObject.Predmet.ProtustrankaNazivFormated>
    <izvorni_sadrzaj>ALBATROS PROIZVOD, d.o.o.</izvorni_sadrzaj>
    <derivirana_varijabla naziv="DomainObject.Predmet.ProtustrankaNazivFormated_1">ALBATROS PROIZVOD, d.o.o.</derivirana_varijabla>
  </DomainObject.Predmet.ProtustrankaNazivFormated>
  <DomainObject.Predmet.ProtustrankaNazivFormatedOIB>
    <izvorni_sadrzaj>ALBATROS PROIZVOD, d.o.o., OIB 97016378156</izvorni_sadrzaj>
    <derivirana_varijabla naziv="DomainObject.Predmet.ProtustrankaNazivFormatedOIB_1">ALBATROS PROIZVOD, d.o.o., OIB 97016378156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ALBATROS PROIZVOD, d.o.o.</item>
    </izvorni_sadrzaj>
    <derivirana_varijabla naziv="DomainObject.Predmet.ProtuStrankaListFormated_1">
      <item>ALBATROS PROIZVOD, d.o.o.</item>
    </derivirana_varijabla>
  </DomainObject.Predmet.ProtuStrankaListFormated>
  <DomainObject.Predmet.ProtuStrankaListFormatedOIB>
    <izvorni_sadrzaj>
      <item>ALBATROS PROIZVOD, d.o.o., OIB 97016378156</item>
    </izvorni_sadrzaj>
    <derivirana_varijabla naziv="DomainObject.Predmet.ProtuStrankaListFormatedOIB_1">
      <item>ALBATROS PROIZVOD, d.o.o., OIB 97016378156</item>
    </derivirana_varijabla>
  </DomainObject.Predmet.ProtuStrankaListFormatedOIB>
  <DomainObject.Predmet.ProtuStrankaListFormatedWithAdress>
    <izvorni_sadrzaj>
      <item>ALBATROS PROIZVOD, d.o.o., Rakovčeva 8, 10000 Zagreb</item>
    </izvorni_sadrzaj>
    <derivirana_varijabla naziv="DomainObject.Predmet.ProtuStrankaListFormatedWithAdress_1">
      <item>ALBATROS PROIZVOD, d.o.o., Rakovčeva 8, 10000 Zagreb</item>
    </derivirana_varijabla>
  </DomainObject.Predmet.ProtuStrankaListFormatedWithAdress>
  <DomainObject.Predmet.ProtuStrankaListFormatedWithAdressOIB>
    <izvorni_sadrzaj>
      <item>ALBATROS PROIZVOD, d.o.o., OIB 97016378156, Rakovčeva 8, 10000 Zagreb</item>
    </izvorni_sadrzaj>
    <derivirana_varijabla naziv="DomainObject.Predmet.ProtuStrankaListFormatedWithAdressOIB_1">
      <item>ALBATROS PROIZVOD, d.o.o., OIB 97016378156, Rakovčeva 8, 10000 Zagreb</item>
    </derivirana_varijabla>
  </DomainObject.Predmet.ProtuStrankaListFormatedWithAdressOIB>
  <DomainObject.Predmet.ProtuStrankaListNazivFormated>
    <izvorni_sadrzaj>
      <item>ALBATROS PROIZVOD, d.o.o.</item>
    </izvorni_sadrzaj>
    <derivirana_varijabla naziv="DomainObject.Predmet.ProtuStrankaListNazivFormated_1">
      <item>ALBATROS PROIZVOD, d.o.o.</item>
    </derivirana_varijabla>
  </DomainObject.Predmet.ProtuStrankaListNazivFormated>
  <DomainObject.Predmet.ProtuStrankaListNazivFormatedOIB>
    <izvorni_sadrzaj>
      <item>ALBATROS PROIZVOD, d.o.o., OIB 97016378156</item>
    </izvorni_sadrzaj>
    <derivirana_varijabla naziv="DomainObject.Predmet.ProtuStrankaListNazivFormatedOIB_1">
      <item>ALBATROS PROIZVOD, d.o.o., OIB 97016378156</item>
    </derivirana_varijabla>
  </DomainObject.Predmet.ProtuStrankaListNazivFormatedOIB>
  <DomainObject.Predmet.OstaliListFormated>
    <izvorni_sadrzaj>
      <item>Davor Lamza</item>
    </izvorni_sadrzaj>
    <derivirana_varijabla naziv="DomainObject.Predmet.OstaliListFormated_1">
      <item>Davor Lamza</item>
    </derivirana_varijabla>
  </DomainObject.Predmet.OstaliListFormated>
  <DomainObject.Predmet.OstaliListFormatedOIB>
    <izvorni_sadrzaj>
      <item>Davor Lamza</item>
    </izvorni_sadrzaj>
    <derivirana_varijabla naziv="DomainObject.Predmet.OstaliListFormatedOIB_1">
      <item>Davor Lamza</item>
    </derivirana_varijabla>
  </DomainObject.Predmet.OstaliListFormatedOIB>
  <DomainObject.Predmet.OstaliListFormatedWithAdress>
    <izvorni_sadrzaj>
      <item>Davor Lamza</item>
    </izvorni_sadrzaj>
    <derivirana_varijabla naziv="DomainObject.Predmet.OstaliListFormatedWithAdress_1">
      <item>Davor Lamza</item>
    </derivirana_varijabla>
  </DomainObject.Predmet.OstaliListFormatedWithAdress>
  <DomainObject.Predmet.OstaliListFormatedWithAdressOIB>
    <izvorni_sadrzaj>
      <item>Davor Lamza</item>
    </izvorni_sadrzaj>
    <derivirana_varijabla naziv="DomainObject.Predmet.OstaliListFormatedWithAdressOIB_1">
      <item>Davor Lamza</item>
    </derivirana_varijabla>
  </DomainObject.Predmet.OstaliListFormatedWithAdressOIB>
  <DomainObject.Predmet.OstaliListNazivFormated>
    <izvorni_sadrzaj>
      <item>Davor Lamza</item>
    </izvorni_sadrzaj>
    <derivirana_varijabla naziv="DomainObject.Predmet.OstaliListNazivFormated_1">
      <item>Davor Lamza</item>
    </derivirana_varijabla>
  </DomainObject.Predmet.OstaliListNazivFormated>
  <DomainObject.Predmet.OstaliListNazivFormatedOIB>
    <izvorni_sadrzaj>
      <item>Davor Lamza</item>
    </izvorni_sadrzaj>
    <derivirana_varijabla naziv="DomainObject.Predmet.OstaliListNazivFormatedOIB_1">
      <item>Davor Lamza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2018.</izvorni_sadrzaj>
    <derivirana_varijabla naziv="DomainObject.Datum_1">16.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ALBATROS PROIZVOD, d.o.o.</izvorni_sadrzaj>
    <derivirana_varijabla naziv="DomainObject.Predmet.ProtustrankaIDrugi_1">ALBATROS PROIZVOD,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ALBATROS PROIZVOD, d.o.o., OIB 97016378156, Rakovčeva 8, 10000 Zagreb</izvorni_sadrzaj>
    <derivirana_varijabla naziv="DomainObject.Predmet.ProtustrankaIDrugiAdressOIB_1">ALBATROS PROIZVOD, d.o.o., OIB 97016378156, Rakovčeva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svibnja 2018.</izvorni_sadrzaj>
    <derivirana_varijabla naziv="DomainObject.Predmet.OdlukaRjesenje.DatumDonosenjaOdluke_1">18. svibnja 2018.</derivirana_varijabla>
  </DomainObject.Predmet.OdlukaRjesenje.DatumDonosenjaOdluke>
  <DomainObject.Predmet.OdlukaRjesenje.DatumPravomocnosti>
    <izvorni_sadrzaj>6. lipnja 2018.</izvorni_sadrzaj>
    <derivirana_varijabla naziv="DomainObject.Predmet.OdlukaRjesenje.DatumPravomocnosti_1">6. lipnja 2018.</derivirana_varijabla>
  </DomainObject.Predmet.OdlukaRjesenje.DatumPravomocnosti>
  <DomainObject.Predmet.OdlukaRjesenje.Oznaka>
    <izvorni_sadrzaj>St-1199/2017-22</izvorni_sadrzaj>
    <derivirana_varijabla naziv="DomainObject.Predmet.OdlukaRjesenje.Oznaka_1">St-1199/2017-22</derivirana_varijabla>
  </DomainObject.Predmet.OdlukaRjesenje.Oznaka>
  <DomainObject.Predmet.SudioniciListNaziv>
    <izvorni_sadrzaj>
      <item>ALBATROS PROIZVOD, d.o.o.</item>
      <item>FINA Regionalni centar Zagreb</item>
      <item>Davor Lamza</item>
    </izvorni_sadrzaj>
    <derivirana_varijabla naziv="DomainObject.Predmet.SudioniciListNaziv_1">
      <item>ALBATROS PROIZVOD, d.o.o.</item>
      <item>FINA Regionalni centar Zagreb</item>
      <item>Davor Lamza</item>
    </derivirana_varijabla>
  </DomainObject.Predmet.SudioniciListNaziv>
  <DomainObject.Predmet.SudioniciListAdressOIB>
    <izvorni_sadrzaj>
      <item>ALBATROS PROIZVOD, d.o.o., OIB 97016378156, Rakovčeva 8,10000 Zagreb</item>
      <item>FINA Regionalni centar Zagreb, OIB 85821130368, Trg svibanjskih žrtava 1995. br. 1,10000 Zagreb</item>
      <item>Davor Lamza</item>
    </izvorni_sadrzaj>
    <derivirana_varijabla naziv="DomainObject.Predmet.SudioniciListAdressOIB_1">
      <item>ALBATROS PROIZVOD, d.o.o., OIB 97016378156, Rakovčeva 8,10000 Zagreb</item>
      <item>FINA Regionalni centar Zagreb, OIB 85821130368, Trg svibanjskih žrtava 1995. br. 1,10000 Zagreb</item>
      <item>Davor Lamza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97016378156</item>
      <item>, OIB 85821130368</item>
      <item>, OIB null</item>
    </izvorni_sadrzaj>
    <derivirana_varijabla naziv="DomainObject.Predmet.SudioniciListNazivOIB_1">
      <item>, OIB 97016378156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68F4EF-F2C2-4592-8526-D603D87A98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177</properties:Words>
  <properties:Characters>953</properties:Characters>
  <properties:Lines>44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2018-08-16T09:31:00Z</dcterms:created>
  <dc:creator>wsadmin</dc:creator>
  <cp:lastModifiedBy>wsadmin</cp:lastModifiedBy>
  <cp:lastPrinted>2018-08-16T09:33:00Z</cp:lastPrinted>
  <dcterms:modified xmlns:xsi="http://www.w3.org/2001/XMLSchema-instance" xsi:type="dcterms:W3CDTF">2018-08-16T09:35:00Z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(st-1199-2017- od 16.08..2018..docx)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