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c0bc" w14:paraId="3dcc0bc" w:rsidRDefault="00D342AD" w:rsidP="00D342AD" w:rsidR="00D342AD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D342AD" w:rsidP="00D342AD" w:rsidR="00D342AD" w:rsidRPr="009C4A93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Posl.br.: 2 St-432</w:t>
      </w:r>
      <w:r w:rsidRPr="00E21579">
        <w:t>/</w:t>
      </w:r>
      <w:r w:rsidRPr="00324429">
        <w:t>1</w:t>
      </w:r>
      <w:r w:rsidRPr="009C4A93">
        <w:t>7-</w:t>
      </w:r>
      <w:r>
        <w:t>8</w:t>
      </w:r>
    </w:p>
    <w:p w:rsidRDefault="00D342AD" w:rsidP="00D342AD" w:rsidR="00D342AD" w:rsidRPr="00E21579">
      <w:r w:rsidRPr="00E21579">
        <w:t>TRGOVAČKI SUD U PAZINU</w:t>
      </w:r>
    </w:p>
    <w:p w:rsidRDefault="00D342AD" w:rsidP="00D342AD" w:rsidR="00D342AD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D342AD" w:rsidP="00D342AD" w:rsidR="00D342AD" w:rsidRPr="00E21579">
      <w:pPr>
        <w:jc w:val="both"/>
      </w:pPr>
      <w:r w:rsidRPr="00E21579">
        <w:tab/>
      </w:r>
    </w:p>
    <w:p w:rsidRDefault="00D342AD" w:rsidP="00D342AD" w:rsidR="00D342AD">
      <w:pPr>
        <w:jc w:val="center"/>
        <w:rPr>
          <w:color w:val="FF0000"/>
        </w:rPr>
      </w:pPr>
    </w:p>
    <w:p w:rsidRDefault="00D342AD" w:rsidP="00D342AD" w:rsidR="00D342AD" w:rsidRPr="00E21579">
      <w:pPr>
        <w:jc w:val="center"/>
      </w:pPr>
      <w:r w:rsidRPr="00E21579">
        <w:t>R E P U B L I K A  H R V A T S K A</w:t>
      </w:r>
    </w:p>
    <w:p w:rsidRDefault="00D342AD" w:rsidP="00D342AD" w:rsidR="00D342AD" w:rsidRPr="00E21579"/>
    <w:p w:rsidRDefault="00D342AD" w:rsidP="00D342AD" w:rsidR="00D342AD">
      <w:pPr>
        <w:jc w:val="center"/>
      </w:pPr>
      <w:r w:rsidRPr="00E21579">
        <w:t>R J E Š E NJ E</w:t>
      </w:r>
    </w:p>
    <w:p w:rsidRDefault="00D342AD" w:rsidP="00D342AD" w:rsidR="00D342AD" w:rsidRPr="00E21579"/>
    <w:p w:rsidRDefault="00D342AD" w:rsidP="00D342AD" w:rsidR="00D342AD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P.R. agencija d.o.o., Pula, Emova 16, OIB: 86833392020</w:t>
      </w:r>
      <w:r w:rsidRPr="009C4A93">
        <w:t>, 2</w:t>
      </w:r>
      <w:r>
        <w:t>8</w:t>
      </w:r>
      <w:r w:rsidRPr="009C4A93">
        <w:t xml:space="preserve">. rujna </w:t>
      </w:r>
      <w:r w:rsidRPr="008E7123">
        <w:t>2017.</w:t>
      </w:r>
      <w:r w:rsidRPr="00E21579">
        <w:t xml:space="preserve"> </w:t>
      </w:r>
    </w:p>
    <w:p w:rsidRDefault="00D342AD" w:rsidP="00D342AD" w:rsidR="00D342AD" w:rsidRPr="00E21579">
      <w:pPr>
        <w:jc w:val="both"/>
      </w:pPr>
    </w:p>
    <w:p w:rsidRDefault="00D342AD" w:rsidP="00D342AD" w:rsidR="00D342AD">
      <w:pPr>
        <w:jc w:val="center"/>
      </w:pPr>
      <w:r w:rsidRPr="00E21579">
        <w:t>r i j e š i o    j e</w:t>
      </w:r>
    </w:p>
    <w:p w:rsidRDefault="00D342AD" w:rsidP="00D342AD" w:rsidR="00D342AD" w:rsidRPr="00E21579">
      <w:pPr>
        <w:jc w:val="both"/>
      </w:pPr>
    </w:p>
    <w:p w:rsidRDefault="00D342AD" w:rsidP="00D342AD" w:rsidR="00D342AD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P.R. agencija d.o.o., Pula, Emova 16, OIB: 86833392020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432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D342AD" w:rsidP="00D342AD" w:rsidR="00D342AD" w:rsidRPr="00E21579">
      <w:pPr>
        <w:jc w:val="both"/>
      </w:pPr>
    </w:p>
    <w:p w:rsidRDefault="00D342AD" w:rsidP="00D342AD" w:rsidR="00D342AD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D342AD" w:rsidP="00D342AD" w:rsidR="00D342AD" w:rsidRPr="00E21579">
      <w:pPr>
        <w:jc w:val="both"/>
        <w:rPr>
          <w:bCs w:val="false"/>
        </w:rPr>
      </w:pPr>
    </w:p>
    <w:p w:rsidRDefault="00D342AD" w:rsidP="00D342AD" w:rsidR="00D342AD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D342AD" w:rsidP="00D342AD" w:rsidR="00D342AD" w:rsidRPr="00E21579">
      <w:pPr>
        <w:jc w:val="both"/>
        <w:rPr>
          <w:lang w:val="pl-PL"/>
        </w:rPr>
      </w:pPr>
    </w:p>
    <w:p w:rsidRDefault="00D342AD" w:rsidP="00D342AD" w:rsidR="00D342AD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D342AD" w:rsidP="00D342AD" w:rsidR="00D342AD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25.7.2017. </w:t>
      </w:r>
      <w:r w:rsidRPr="00E21579">
        <w:t>ima evidentirane neizvršene osnove za plaćanje u neprekinutom razdobl</w:t>
      </w:r>
      <w:r w:rsidRPr="00451325">
        <w:t>ju od 120 dana.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D342AD" w:rsidP="00D342AD" w:rsidR="00D342AD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D342AD" w:rsidP="00D342AD" w:rsidR="00D342AD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D342AD" w:rsidP="00D342AD" w:rsidR="00D342AD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D342AD" w:rsidP="00D342AD" w:rsidR="00D342AD" w:rsidRPr="00324429">
      <w:pPr>
        <w:jc w:val="both"/>
      </w:pPr>
      <w:r w:rsidRPr="00324429">
        <w:lastRenderedPageBreak/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D342AD" w:rsidP="00D342AD" w:rsidR="00D342AD" w:rsidRPr="00324429"/>
    <w:p w:rsidRDefault="00D342AD" w:rsidP="00D342AD" w:rsidR="00D342AD" w:rsidRPr="00324429"/>
    <w:p w:rsidRDefault="00D342AD" w:rsidP="00D342AD" w:rsidR="00D342AD" w:rsidRPr="009C4A93">
      <w:pPr>
        <w:jc w:val="center"/>
      </w:pPr>
      <w:r w:rsidRPr="00324429">
        <w:t>U Pazi</w:t>
      </w:r>
      <w:r w:rsidRPr="008E7123">
        <w:t>n</w:t>
      </w:r>
      <w:r>
        <w:t>u 28</w:t>
      </w:r>
      <w:r w:rsidRPr="009C4A93">
        <w:t>. rujna 2017.</w:t>
      </w:r>
    </w:p>
    <w:p w:rsidRDefault="00D342AD" w:rsidP="00D342AD" w:rsidR="00D342AD" w:rsidRPr="00324429">
      <w:pPr>
        <w:ind w:firstLine="720" w:left="2880"/>
        <w:jc w:val="both"/>
      </w:pPr>
    </w:p>
    <w:p w:rsidRDefault="00D342AD" w:rsidP="00D342AD" w:rsidR="00D342AD" w:rsidRPr="00E21579">
      <w:pPr>
        <w:ind w:firstLine="720" w:left="5652"/>
        <w:jc w:val="both"/>
      </w:pPr>
      <w:r w:rsidRPr="00E21579">
        <w:t xml:space="preserve">      </w:t>
      </w:r>
      <w:r w:rsidRPr="00E21579">
        <w:tab/>
        <w:t xml:space="preserve">Stečajni sudac </w:t>
      </w:r>
    </w:p>
    <w:p w:rsidRDefault="00D342AD" w:rsidP="00D342AD" w:rsidR="00D342AD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D342AD" w:rsidP="00D342AD" w:rsidR="00D342AD" w:rsidRPr="00E21579">
      <w:pPr>
        <w:jc w:val="both"/>
      </w:pPr>
    </w:p>
    <w:p w:rsidRDefault="00D342AD" w:rsidP="00D342AD" w:rsidR="00D342AD">
      <w:pPr>
        <w:jc w:val="both"/>
      </w:pPr>
    </w:p>
    <w:p w:rsidRDefault="00D342AD" w:rsidP="00D342AD" w:rsidR="00D342AD" w:rsidRPr="00E21579">
      <w:pPr>
        <w:jc w:val="both"/>
      </w:pPr>
    </w:p>
    <w:p w:rsidRDefault="00D342AD" w:rsidP="00D342AD" w:rsidR="00D342AD" w:rsidRPr="00E21579">
      <w:pPr>
        <w:jc w:val="both"/>
      </w:pPr>
      <w:r w:rsidRPr="00E21579">
        <w:t>UPUTA O PRAVNOM LIJEKU:</w:t>
      </w:r>
    </w:p>
    <w:p w:rsidRDefault="00D342AD" w:rsidP="00D342AD" w:rsidR="00D342AD" w:rsidRPr="00E21579">
      <w:pPr>
        <w:jc w:val="both"/>
      </w:pPr>
      <w:r w:rsidRPr="00E21579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D342AD" w:rsidP="00D342AD" w:rsidR="00D342AD" w:rsidRPr="00E21579"/>
    <w:p w:rsidRDefault="00D342AD" w:rsidP="00D342AD" w:rsidR="00D342AD" w:rsidRPr="00E21579">
      <w:pPr>
        <w:jc w:val="both"/>
      </w:pPr>
      <w:r w:rsidRPr="00E21579">
        <w:t>DNA:</w:t>
      </w:r>
    </w:p>
    <w:p w:rsidRDefault="00D342AD" w:rsidP="00D342AD" w:rsidR="00D342AD" w:rsidRPr="00E21579">
      <w:pPr>
        <w:jc w:val="both"/>
      </w:pPr>
      <w:r w:rsidRPr="00E21579">
        <w:t>- e-Oglasna ploča</w:t>
      </w:r>
      <w:r w:rsidRPr="00324429">
        <w:t xml:space="preserve"> sud</w:t>
      </w:r>
      <w:r w:rsidRPr="009C4A93">
        <w:t>a 2</w:t>
      </w:r>
      <w:r>
        <w:t>8</w:t>
      </w:r>
      <w:r w:rsidRPr="009C4A93">
        <w:t xml:space="preserve">. rujna 2017. (čl. </w:t>
      </w:r>
      <w:r w:rsidRPr="008E7123">
        <w:t>132.</w:t>
      </w:r>
      <w:r w:rsidRPr="00324429">
        <w:t xml:space="preserve"> st. </w:t>
      </w:r>
      <w:r w:rsidRPr="00E21579">
        <w:t>3. SZ-a)</w:t>
      </w:r>
    </w:p>
    <w:p w:rsidRDefault="00D342AD" w:rsidP="00D342AD" w:rsidR="00D342AD" w:rsidRPr="00E21579">
      <w:pPr>
        <w:jc w:val="both"/>
      </w:pPr>
    </w:p>
    <w:p w:rsidRDefault="00D342AD" w:rsidP="00D342AD" w:rsidR="00D342AD" w:rsidRPr="00E21579">
      <w:pPr>
        <w:ind w:left="360"/>
        <w:jc w:val="both"/>
      </w:pPr>
    </w:p>
    <w:p w:rsidRDefault="00D342AD" w:rsidP="00D342AD" w:rsidR="00D342AD" w:rsidRPr="00E21579">
      <w:pPr>
        <w:jc w:val="both"/>
      </w:pPr>
    </w:p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 w:rsidRPr="00E21579"/>
    <w:p w:rsidRDefault="00D342AD" w:rsidP="00D342AD" w:rsidR="00D342AD"/>
    <w:p w:rsidRDefault="00D342AD" w:rsidP="00D342AD" w:rsidR="00D342AD"/>
    <w:p w:rsidRDefault="00D342AD" w:rsidP="00D342AD" w:rsidR="00D342AD"/>
    <w:p w:rsidRDefault="00D342AD" w:rsidP="00D342AD" w:rsidR="00D342AD"/>
    <w:p w:rsidRDefault="00653EFC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2AD" w:rsidP="00D342AD" w:rsidR="00D342AD">
      <w:r>
        <w:separator/>
      </w:r>
    </w:p>
  </w:endnote>
  <w:endnote w:id="0" w:type="continuationSeparator">
    <w:p w:rsidRDefault="00D342AD" w:rsidP="00D342AD" w:rsidR="00D34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2AD" w:rsidP="00D342AD" w:rsidR="00D342AD">
      <w:r>
        <w:separator/>
      </w:r>
    </w:p>
  </w:footnote>
  <w:footnote w:id="0" w:type="continuationSeparator">
    <w:p w:rsidRDefault="00D342AD" w:rsidP="00D342AD" w:rsidR="00D34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D342AD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53EFC">
          <w:rPr>
            <w:noProof/>
          </w:rPr>
          <w:t>2</w:t>
        </w:r>
        <w:r>
          <w:fldChar w:fldCharType="end"/>
        </w:r>
        <w:r>
          <w:tab/>
          <w:t>Posl.br.: 2 St-432</w:t>
        </w:r>
        <w:r w:rsidRPr="00E21579">
          <w:t>/</w:t>
        </w:r>
        <w:r w:rsidRPr="00324429">
          <w:t>1</w:t>
        </w:r>
        <w:r w:rsidRPr="009C4A93">
          <w:t>7-</w:t>
        </w:r>
        <w:r>
          <w:t>8</w:t>
        </w:r>
      </w:p>
    </w:sdtContent>
  </w:sdt>
  <w:p w:rsidRDefault="00653EF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2A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42AD"/>
    <w:rsid w:val="00554328"/>
    <w:rsid w:val="00653EFC"/>
    <w:rsid w:val="00985388"/>
    <w:rsid w:val="00D3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42A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42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42A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2A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42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42A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E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42A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42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42A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2A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42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42A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E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P.R. agencija d.o.o. PULA</izvorni_sadrzaj>
    <derivirana_varijabla naziv="DomainObject.Predmet.ProtustrankaFormated_1">  P.R. agencija d.o.o. PULA</derivirana_varijabla>
  </DomainObject.Predmet.ProtustrankaFormated>
  <DomainObject.Predmet.ProtustrankaFormatedOIB>
    <izvorni_sadrzaj>  P.R. agencija d.o.o. PULA, OIB 86833392020</izvorni_sadrzaj>
    <derivirana_varijabla naziv="DomainObject.Predmet.ProtustrankaFormatedOIB_1">  P.R. agencija d.o.o. PULA, OIB 86833392020</derivirana_varijabla>
  </DomainObject.Predmet.ProtustrankaFormatedOIB>
  <DomainObject.Predmet.ProtustrankaFormatedWithAdress>
    <izvorni_sadrzaj> P.R. agencija d.o.o. PULA, Emova 16, 52100 Pula</izvorni_sadrzaj>
    <derivirana_varijabla naziv="DomainObject.Predmet.ProtustrankaFormatedWithAdress_1"> P.R. agencija d.o.o. PULA, Emova 16, 52100 Pula</derivirana_varijabla>
  </DomainObject.Predmet.ProtustrankaFormatedWithAdress>
  <DomainObject.Predmet.ProtustrankaFormatedWithAdressOIB>
    <izvorni_sadrzaj> P.R. agencija d.o.o. PULA, OIB 86833392020, Emova 16, 52100 Pula</izvorni_sadrzaj>
    <derivirana_varijabla naziv="DomainObject.Predmet.ProtustrankaFormatedWithAdressOIB_1"> P.R. agencija d.o.o. PULA, OIB 86833392020, Emova 16, 52100 Pula</derivirana_varijabla>
  </DomainObject.Predmet.ProtustrankaFormatedWithAdressOIB>
  <DomainObject.Predmet.ProtustrankaWithAdress>
    <izvorni_sadrzaj>P.R. agencija d.o.o. PULA Emova 16, 52100 Pula</izvorni_sadrzaj>
    <derivirana_varijabla naziv="DomainObject.Predmet.ProtustrankaWithAdress_1">P.R. agencija d.o.o. PULA Emova 16, 52100 Pula</derivirana_varijabla>
  </DomainObject.Predmet.ProtustrankaWithAdress>
  <DomainObject.Predmet.ProtustrankaWithAdressOIB>
    <izvorni_sadrzaj>P.R. agencija d.o.o. PULA, OIB 86833392020, Emova 16, 52100 Pula</izvorni_sadrzaj>
    <derivirana_varijabla naziv="DomainObject.Predmet.ProtustrankaWithAdressOIB_1">P.R. agencija d.o.o. PULA, OIB 86833392020, Emova 16, 52100 Pula</derivirana_varijabla>
  </DomainObject.Predmet.ProtustrankaWithAdressOIB>
  <DomainObject.Predmet.ProtustrankaNazivFormated>
    <izvorni_sadrzaj>P.R. agencija d.o.o. PULA</izvorni_sadrzaj>
    <derivirana_varijabla naziv="DomainObject.Predmet.ProtustrankaNazivFormated_1">P.R. agencija d.o.o. PULA</derivirana_varijabla>
  </DomainObject.Predmet.ProtustrankaNazivFormated>
  <DomainObject.Predmet.ProtustrankaNazivFormatedOIB>
    <izvorni_sadrzaj>P.R. agencija d.o.o. PULA, OIB 86833392020</izvorni_sadrzaj>
    <derivirana_varijabla naziv="DomainObject.Predmet.ProtustrankaNazivFormatedOIB_1">P.R. agencija d.o.o. PULA, OIB 86833392020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27608.80</izvorni_sadrzaj>
    <derivirana_varijabla naziv="DomainObject.Predmet.TrenutnaVrijednost_1">27608.80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P.R. agencija d.o.o. PULA</item>
    </izvorni_sadrzaj>
    <derivirana_varijabla naziv="DomainObject.Predmet.ProtuStrankaListFormated_1">
      <item>P.R. agencija d.o.o. PULA</item>
    </derivirana_varijabla>
  </DomainObject.Predmet.ProtuStrankaListFormated>
  <DomainObject.Predmet.ProtuStrankaListFormatedOIB>
    <izvorni_sadrzaj>
      <item>P.R. agencija d.o.o. PULA, OIB 86833392020</item>
    </izvorni_sadrzaj>
    <derivirana_varijabla naziv="DomainObject.Predmet.ProtuStrankaListFormatedOIB_1">
      <item>P.R. agencija d.o.o. PULA, OIB 86833392020</item>
    </derivirana_varijabla>
  </DomainObject.Predmet.ProtuStrankaListFormatedOIB>
  <DomainObject.Predmet.ProtuStrankaListFormatedWithAdress>
    <izvorni_sadrzaj>
      <item>P.R. agencija d.o.o. PULA, Emova 16, 52100 Pula</item>
    </izvorni_sadrzaj>
    <derivirana_varijabla naziv="DomainObject.Predmet.ProtuStrankaListFormatedWithAdress_1">
      <item>P.R. agencija d.o.o. PULA, Emova 16, 52100 Pula</item>
    </derivirana_varijabla>
  </DomainObject.Predmet.ProtuStrankaListFormatedWithAdress>
  <DomainObject.Predmet.ProtuStrankaListFormatedWithAdressOIB>
    <izvorni_sadrzaj>
      <item>P.R. agencija d.o.o. PULA, OIB 86833392020, Emova 16, 52100 Pula</item>
    </izvorni_sadrzaj>
    <derivirana_varijabla naziv="DomainObject.Predmet.ProtuStrankaListFormatedWithAdressOIB_1">
      <item>P.R. agencija d.o.o. PULA, OIB 86833392020, Emova 16, 52100 Pula</item>
    </derivirana_varijabla>
  </DomainObject.Predmet.ProtuStrankaListFormatedWithAdressOIB>
  <DomainObject.Predmet.ProtuStrankaListNazivFormated>
    <izvorni_sadrzaj>
      <item>P.R. agencija d.o.o. PULA</item>
    </izvorni_sadrzaj>
    <derivirana_varijabla naziv="DomainObject.Predmet.ProtuStrankaListNazivFormated_1">
      <item>P.R. agencija d.o.o. PULA</item>
    </derivirana_varijabla>
  </DomainObject.Predmet.ProtuStrankaListNazivFormated>
  <DomainObject.Predmet.ProtuStrankaListNazivFormatedOIB>
    <izvorni_sadrzaj>
      <item>P.R. agencija d.o.o. PULA, OIB 86833392020</item>
    </izvorni_sadrzaj>
    <derivirana_varijabla naziv="DomainObject.Predmet.ProtuStrankaListNazivFormatedOIB_1">
      <item>P.R. agencija d.o.o. PULA, OIB 86833392020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P.R. agencija d.o.o. PULA</izvorni_sadrzaj>
    <derivirana_varijabla naziv="DomainObject.Predmet.ProtustrankaIDrugi_1">P.R. agencija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P.R. agencija d.o.o. PULA, OIB 86833392020, Emova 16, 52100 Pula</izvorni_sadrzaj>
    <derivirana_varijabla naziv="DomainObject.Predmet.ProtustrankaIDrugiAdressOIB_1">P.R. agencija d.o.o. PULA, OIB 86833392020, Emova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P.R. agencija d.o.o. PULA</item>
    </izvorni_sadrzaj>
    <derivirana_varijabla naziv="DomainObject.Predmet.SudioniciListNaziv_1">
      <item>FINANCIJSKA AGENCIJA, RC RIJEKA, PODRUŽNICA PULA, PULA</item>
      <item>P.R. agencija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P.R. agencija d.o.o. PULA, OIB 86833392020, Emova 16,52100 Pula</item>
    </izvorni_sadrzaj>
    <derivirana_varijabla naziv="DomainObject.Predmet.SudioniciListAdressOIB_1">
      <item>FINANCIJSKA AGENCIJA, RC RIJEKA, PODRUŽNICA PULA, PULA, OIB 85821130368, Giardini 5,52100 Pula</item>
      <item>P.R. agencija d.o.o. PULA, OIB 86833392020, Emova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86833392020</item>
    </izvorni_sadrzaj>
    <derivirana_varijabla naziv="DomainObject.Predmet.SudioniciListNazivOIB_1">
      <item>, OIB 85821130368</item>
      <item>, OIB 86833392020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2674</properties:Characters>
  <properties:Lines>87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2017-09-28T07:32:00Z</dcterms:created>
  <dc:creator>Jasmina Matika</dc:creator>
  <cp:lastModifiedBy>Jasmina Matika</cp:lastModifiedBy>
  <dcterms:modified xmlns:xsi="http://www.w3.org/2001/XMLSchema-instance" xsi:type="dcterms:W3CDTF">2017-09-28T07:48:00Z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