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036c" w14:paraId="57403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27C0" w:rsidP="004F27AE" w:rsidR="00AE649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6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6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7C0" w:rsidP="004F27AE" w:rsidR="000A27C0">
      <w:pPr>
        <w:pStyle w:val="NormaleSPIS"/>
      </w:pPr>
    </w:p>
    <w:p w:rsidRDefault="000A27C0" w:rsidP="004F27AE" w:rsidR="000A27C0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63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6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0A27C0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7C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St-382/2017-3</izvorni_sadrzaj>
    <derivirana_varijabla naziv="DomainObject.Oznaka_1">St-382/2017-3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naknadne diobe</izvorni_sadrzaj>
    <derivirana_varijabla naziv="DomainObject.Predmet.Opis_1">prijedlog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Lucky 7 diskont društvo s ograničenom odgovornošću za trgovinu, turizam i usluge</izvorni_sadrzaj>
    <derivirana_varijabla naziv="DomainObject.Predmet.ProtustrankaFormated_1">  brisano Lucky 7 diskont društvo s ograničenom odgovornošću za trgovinu, turizam i usluge</derivirana_varijabla>
  </DomainObject.Predmet.ProtustrankaFormated>
  <DomainObject.Predmet.ProtustrankaFormatedOIB>
    <izvorni_sadrzaj>  brisano Lucky 7 diskont društvo s ograničenom odgovornošću za trgovinu, turizam i usluge, OIB 27159080671</izvorni_sadrzaj>
    <derivirana_varijabla naziv="DomainObject.Predmet.ProtustrankaFormatedOIB_1">  brisano Lucky 7 diskont društvo s ograničenom odgovornošću za trgovinu, turizam i usluge, OIB 27159080671</derivirana_varijabla>
  </DomainObject.Predmet.ProtustrankaFormatedOIB>
  <DomainObject.Predmet.ProtustrankaFormatedWithAdress>
    <izvorni_sadrzaj> brisano Lucky 7 diskont društvo s ograničenom odgovornošću za trgovinu, turizam i usluge, Antuna Mihanovića 2, 42240 Ivanec</izvorni_sadrzaj>
    <derivirana_varijabla naziv="DomainObject.Predmet.ProtustrankaFormatedWithAdress_1"> brisano Lucky 7 diskont društvo s ograničenom odgovornošću za trgovinu, turizam i usluge, Antuna Mihanovića 2, 42240 Ivanec</derivirana_varijabla>
  </DomainObject.Predmet.ProtustrankaFormatedWithAdress>
  <DomainObject.Predmet.ProtustrankaFormatedWithAdressOIB>
    <izvorni_sadrzaj> brisano Lucky 7 diskont društvo s ograničenom odgovornošću za trgovinu, turizam i usluge, OIB 27159080671, Antuna Mihanovića 2, 42240 Ivanec</izvorni_sadrzaj>
    <derivirana_varijabla naziv="DomainObject.Predmet.ProtustrankaFormatedWithAdressOIB_1"> brisano Lucky 7 diskont društvo s ograničenom odgovornošću za trgovinu, turizam i usluge, OIB 27159080671, Antuna Mihanovića 2, 42240 Ivanec</derivirana_varijabla>
  </DomainObject.Predmet.ProtustrankaFormatedWithAdressOIB>
  <DomainObject.Predmet.ProtustrankaWithAdress>
    <izvorni_sadrzaj>brisano Lucky 7 diskont društvo s ograničenom odgovornošću za trgovinu, turizam i usluge Antuna Mihanovića 2, 42240 Ivanec</izvorni_sadrzaj>
    <derivirana_varijabla naziv="DomainObject.Predmet.ProtustrankaWithAdress_1">brisano Lucky 7 diskont društvo s ograničenom odgovornošću za trgovinu, turizam i usluge Antuna Mihanovića 2, 42240 Ivanec</derivirana_varijabla>
  </DomainObject.Predmet.ProtustrankaWithAdress>
  <DomainObject.Predmet.ProtustrankaWithAdressOIB>
    <izvorni_sadrzaj>brisano Lucky 7 diskont društvo s ograničenom odgovornošću za trgovinu, turizam i usluge, OIB 27159080671, Antuna Mihanovića 2, 42240 Ivanec</izvorni_sadrzaj>
    <derivirana_varijabla naziv="DomainObject.Predmet.ProtustrankaWithAdressOIB_1">brisano Lucky 7 diskont društvo s ograničenom odgovornošću za trgovinu, turizam i usluge, OIB 27159080671, Antuna Mihanovića 2, 42240 Ivanec</derivirana_varijabla>
  </DomainObject.Predmet.ProtustrankaWithAdressOIB>
  <DomainObject.Predmet.ProtustrankaNazivFormated>
    <izvorni_sadrzaj>brisano Lucky 7 diskont društvo s ograničenom odgovornošću za trgovinu, turizam i usluge</izvorni_sadrzaj>
    <derivirana_varijabla naziv="DomainObject.Predmet.ProtustrankaNazivFormated_1">brisano Lucky 7 diskont društvo s ograničenom odgovornošću za trgovinu, turizam i usluge</derivirana_varijabla>
  </DomainObject.Predmet.ProtustrankaNazivFormated>
  <DomainObject.Predmet.ProtustrankaNazivFormatedOIB>
    <izvorni_sadrzaj>brisano Lucky 7 diskont društvo s ograničenom odgovornošću za trgovinu, turizam i usluge, OIB 27159080671</izvorni_sadrzaj>
    <derivirana_varijabla naziv="DomainObject.Predmet.ProtustrankaNazivFormatedOIB_1">brisano Lucky 7 diskont društvo s ograničenom odgovornošću za trgovinu, turizam i usluge, OIB 27159080671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</izvorni_sadrzaj>
    <derivirana_varijabla naziv="DomainObject.Predmet.StrankaFormated_1">  ADRIATIC CROATIA INTERNATIONAL CLUB d. d.</derivirana_varijabla>
  </DomainObject.Predmet.StrankaFormated>
  <DomainObject.Predmet.StrankaFormatedOIB>
    <izvorni_sadrzaj>  ADRIATIC CROATIA INTERNATIONAL CLUB d. d., OIB 17195049659</izvorni_sadrzaj>
    <derivirana_varijabla naziv="DomainObject.Predmet.StrankaFormatedOIB_1">  ADRIATIC CROATIA INTERNATIONAL CLUB d. d., OIB 17195049659</derivirana_varijabla>
  </DomainObject.Predmet.StrankaFormatedOIB>
  <DomainObject.Predmet.StrankaFormatedWithAdress>
    <izvorni_sadrzaj> ADRIATIC CROATIA INTERNATIONAL CLUB d. d., Maršala Tita 151, 51410 Opatija</izvorni_sadrzaj>
    <derivirana_varijabla naziv="DomainObject.Predmet.StrankaFormatedWithAdress_1"> ADRIATIC CROATIA INTERNATIONAL CLUB d. d., Maršala Tita 151, 51410 Opatija</derivirana_varijabla>
  </DomainObject.Predmet.StrankaFormatedWithAdress>
  <DomainObject.Predmet.StrankaFormatedWithAdressOIB>
    <izvorni_sadrzaj> ADRIATIC CROATIA INTERNATIONAL CLUB d. d., OIB 17195049659, Maršala Tita 151, 51410 Opatija</izvorni_sadrzaj>
    <derivirana_varijabla naziv="DomainObject.Predmet.StrankaFormatedWithAdressOIB_1"> ADRIATIC CROATIA INTERNATIONAL CLUB d. d., OIB 17195049659, Maršala Tita 151, 51410 Opatija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ADRIATIC CROATIA INTERNATIONAL CLUB d. d.</item>
    </izvorni_sadrzaj>
    <derivirana_varijabla naziv="DomainObject.Predmet.StrankaListFormated_1">
      <item>ADRIATIC CROATIA INTERNATIONAL CLUB d. d.</item>
    </derivirana_varijabla>
  </DomainObject.Predmet.StrankaListFormated>
  <DomainObject.Predmet.StrankaListFormatedOIB>
    <izvorni_sadrzaj>
      <item>ADRIATIC CROATIA INTERNATIONAL CLUB d. d., OIB 17195049659</item>
    </izvorni_sadrzaj>
    <derivirana_varijabla naziv="DomainObject.Predmet.StrankaListFormatedOIB_1">
      <item>ADRIATIC CROATIA INTERNATIONAL CLUB d. d., OIB 17195049659</item>
    </derivirana_varijabla>
  </DomainObject.Predmet.StrankaListFormatedOIB>
  <DomainObject.Predmet.StrankaListFormatedWithAdress>
    <izvorni_sadrzaj>
      <item>ADRIATIC CROATIA INTERNATIONAL CLUB d. d., Maršala Tita 151, 51410 Opatija</item>
    </izvorni_sadrzaj>
    <derivirana_varijabla naziv="DomainObject.Predmet.StrankaListFormatedWithAdress_1">
      <item>ADRIATIC CROATIA INTERNATIONAL CLUB d. d., Maršala Tita 151, 51410 Opatija</item>
    </derivirana_varijabla>
  </DomainObject.Predmet.StrankaListFormatedWithAdress>
  <DomainObject.Predmet.StrankaListFormatedWithAdressOIB>
    <izvorni_sadrzaj>
      <item>ADRIATIC CROATIA INTERNATIONAL CLUB d. d., OIB 17195049659, Maršala Tita 151, 51410 Opatija</item>
    </izvorni_sadrzaj>
    <derivirana_varijabla naziv="DomainObject.Predmet.StrankaListFormatedWithAdressOIB_1">
      <item>ADRIATIC CROATIA INTERNATIONAL CLUB d. d., OIB 17195049659, Maršala Tita 151, 51410 Opatija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brisano Lucky 7 diskont društvo s ograničenom odgovornošću za trgovinu, turizam i usluge</item>
    </izvorni_sadrzaj>
    <derivirana_varijabla naziv="DomainObject.Predmet.ProtuStrankaListFormated_1">
      <item>brisano Lucky 7 diskont društvo s ograničenom odgovornošću za trgovinu, turizam i usluge</item>
    </derivirana_varijabla>
  </DomainObject.Predmet.ProtuStrankaListFormated>
  <DomainObject.Predmet.ProtuStrankaListFormatedOIB>
    <izvorni_sadrzaj>
      <item>brisano Lucky 7 diskont društvo s ograničenom odgovornošću za trgovinu, turizam i usluge, OIB 27159080671</item>
    </izvorni_sadrzaj>
    <derivirana_varijabla naziv="DomainObject.Predmet.ProtuStrankaListFormatedOIB_1">
      <item>brisano Lucky 7 diskont društvo s ograničenom odgovornošću za trgovinu, turizam i usluge, OIB 27159080671</item>
    </derivirana_varijabla>
  </DomainObject.Predmet.ProtuStrankaListFormatedOIB>
  <DomainObject.Predmet.ProtuStrankaListFormatedWithAdress>
    <izvorni_sadrzaj>
      <item>brisano Lucky 7 diskont društvo s ograničenom odgovornošću za trgovinu, turizam i usluge, Antuna Mihanovića 2, 42240 Ivanec</item>
    </izvorni_sadrzaj>
    <derivirana_varijabla naziv="DomainObject.Predmet.ProtuStrankaListFormatedWithAdress_1">
      <item>brisano Lucky 7 diskont društvo s ograničenom odgovornošću za trgovinu, turizam i usluge, Antuna Mihanovića 2, 42240 Ivanec</item>
    </derivirana_varijabla>
  </DomainObject.Predmet.ProtuStrankaListFormatedWithAdress>
  <DomainObject.Predmet.ProtuStrankaListFormatedWithAdressOIB>
    <izvorni_sadrzaj>
      <item>brisano Lucky 7 diskont društvo s ograničenom odgovornošću za trgovinu, turizam i usluge, OIB 27159080671, Antuna Mihanovića 2, 42240 Ivanec</item>
    </izvorni_sadrzaj>
    <derivirana_varijabla naziv="DomainObject.Predmet.ProtuStrankaListFormatedWithAdressOIB_1">
      <item>brisano Lucky 7 diskont društvo s ograničenom odgovornošću za trgovinu, turizam i usluge, OIB 27159080671, Antuna Mihanovića 2, 42240 Ivanec</item>
    </derivirana_varijabla>
  </DomainObject.Predmet.ProtuStrankaListFormatedWithAdressOIB>
  <DomainObject.Predmet.ProtuStrankaListNazivFormated>
    <izvorni_sadrzaj>
      <item>brisano Lucky 7 diskont društvo s ograničenom odgovornošću za trgovinu, turizam i usluge</item>
    </izvorni_sadrzaj>
    <derivirana_varijabla naziv="DomainObject.Predmet.ProtuStrankaListNazivFormated_1">
      <item>brisano Lucky 7 diskont društvo s ograničenom odgovornošću za trgovinu, turizam i usluge</item>
    </derivirana_varijabla>
  </DomainObject.Predmet.ProtuStrankaListNazivFormated>
  <DomainObject.Predmet.ProtuStrankaListNazivFormatedOIB>
    <izvorni_sadrzaj>
      <item>brisano Lucky 7 diskont društvo s ograničenom odgovornošću za trgovinu, turizam i usluge, OIB 27159080671</item>
    </izvorni_sadrzaj>
    <derivirana_varijabla naziv="DomainObject.Predmet.ProtuStrankaListNazivFormatedOIB_1">
      <item>brisano Lucky 7 diskont društvo s ograničenom odgovornošću za trgovinu, turizam i usluge, OIB 27159080671</item>
    </derivirana_varijabla>
  </DomainObject.Predmet.ProtuStrankaListNazivFormatedOIB>
  <DomainObject.Predmet.OstaliListFormated>
    <izvorni_sadrzaj>
      <item>KAČIĆ I BRBORA, odvjetničko društvo</item>
      <item>Sudski registar Trgovačkog suda u Varaždinu</item>
      <item>Tea Gatternig</item>
    </izvorni_sadrzaj>
    <derivirana_varijabla naziv="DomainObject.Predmet.OstaliListFormated_1">
      <item>KAČIĆ I BRBORA, odvjetničko društvo</item>
      <item>Sudski registar Trgovačkog suda u Varaždinu</item>
      <item>Tea Gatternig</item>
    </derivirana_varijabla>
  </DomainObject.Predmet.OstaliListFormated>
  <DomainObject.Predmet.OstaliListFormatedOIB>
    <izvorni_sadrzaj>
      <item>KAČIĆ I BRBORA, odvjetničko društvo, OIB 71034689472</item>
      <item>Sudski registar Trgovačkog suda u Varaždinu</item>
      <item>Tea Gatternig, OIB 20214370352</item>
    </izvorni_sadrzaj>
    <derivirana_varijabla naziv="DomainObject.Predmet.OstaliListFormatedOIB_1">
      <item>KAČIĆ I BRBORA, odvjetničko društvo, OIB 71034689472</item>
      <item>Sudski registar Trgovačkog suda u Varaždinu</item>
      <item>Tea Gatternig, OIB 20214370352</item>
    </derivirana_varijabla>
  </DomainObject.Predmet.OstaliListFormatedOIB>
  <DomainObject.Predmet.OstaliListFormatedWithAdress>
    <izvorni_sadrzaj>
      <item>KAČIĆ I BRBORA, odvjetničko društvo, Petrova 48/A, 10000 Zagreb</item>
      <item>Sudski registar Trgovačkog suda u Varaždinu, B.Radića 2, 42000 Varaždin</item>
      <item>Tea Gatternig, Branka Vodnika 4, 42000 Varaždin</item>
    </izvorni_sadrzaj>
    <derivirana_varijabla naziv="DomainObject.Predmet.OstaliListFormatedWithAdress_1">
      <item>KAČIĆ I BRBORA, odvjetničko društvo, Petrova 48/A, 10000 Zagreb</item>
      <item>Sudski registar Trgovačkog suda u Varaždinu, B.Radića 2, 42000 Varaždin</item>
      <item>Tea Gatternig, Branka Vodnika 4, 42000 Varaždin</item>
    </derivirana_varijabla>
  </DomainObject.Predmet.OstaliListFormatedWithAdress>
  <DomainObject.Predmet.OstaliListFormatedWithAdressOIB>
    <izvorni_sadrzaj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</izvorni_sadrzaj>
    <derivirana_varijabla naziv="DomainObject.Predmet.OstaliListFormatedWithAdressOIB_1"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</derivirana_varijabla>
  </DomainObject.Predmet.OstaliListFormatedWithAdressOIB>
  <DomainObject.Predmet.OstaliListNazivFormated>
    <izvorni_sadrzaj>
      <item>KAČIĆ I BRBORA, odvjetničko društvo</item>
      <item>Sudski registar Trgovačkog suda u Varaždinu</item>
      <item>Tea Gatternig</item>
    </izvorni_sadrzaj>
    <derivirana_varijabla naziv="DomainObject.Predmet.OstaliListNazivFormated_1">
      <item>KAČIĆ I BRBORA, odvjetničko društvo</item>
      <item>Sudski registar Trgovačkog suda u Varaždinu</item>
      <item>Tea Gatternig</item>
    </derivirana_varijabla>
  </DomainObject.Predmet.OstaliListNazivFormated>
  <DomainObject.Predmet.OstaliListNazivFormatedOIB>
    <izvorni_sadrzaj>
      <item>KAČIĆ I BRBORA, odvjetničko društvo, OIB 71034689472</item>
      <item>Sudski registar Trgovačkog suda u Varaždinu</item>
      <item>Tea Gatternig, OIB 20214370352</item>
    </izvorni_sadrzaj>
    <derivirana_varijabla naziv="DomainObject.Predmet.OstaliListNazivFormatedOIB_1">
      <item>KAČIĆ I BRBORA, odvjetničko društvo, OIB 71034689472</item>
      <item>Sudski registar Trgovačkog suda u Varaždinu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St-382/2017-3</izvorni_sadrzaj>
    <derivirana_varijabla naziv="DomainObject.PoslovniBrojDokumenta_1">St-382/2017-3</derivirana_varijabla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brisano Lucky 7 diskont društvo s ograničenom odgovornošću za trgovinu, turizam i usluge</izvorni_sadrzaj>
    <derivirana_varijabla naziv="DomainObject.Predmet.ProtustrankaIDrugi_1">brisano Lucky 7 diskont društvo s ograničenom odgovornošću za trgovinu, turizam i usluge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brisano Lucky 7 diskont društvo s ograničenom odgovornošću za trgovinu, turizam i usluge, OIB 27159080671, Antuna Mihanovića 2, 42240 Ivanec</izvorni_sadrzaj>
    <derivirana_varijabla naziv="DomainObject.Predmet.ProtustrankaIDrugiAdressOIB_1">brisano Lucky 7 diskont društvo s ograničenom odgovornošću za trgovinu, turizam i usluge, OIB 27159080671, Antuna Mihanovića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</izvorni_sadrzaj>
    <derivirana_varijabla naziv="DomainObject.Predmet.SudioniciListNaziv_1">
      <item>brisano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</derivirana_varijabla>
  </DomainObject.Predmet.SudioniciListNaziv>
  <DomainObject.Predmet.SudioniciListAdressOIB>
    <izvorni_sadrzaj>
      <item>brisano Lucky 7 diskont društvo s ograničenom odgovornošću za trgovinu, turizam i usluge, OIB 27159080671, Antuna Mihanovića 2,42240 Ivanec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</izvorni_sadrzaj>
    <derivirana_varijabla naziv="DomainObject.Predmet.SudioniciListAdressOIB_1">
      <item>brisano Lucky 7 diskont društvo s ograničenom odgovornošću za trgovinu, turizam i usluge, OIB 27159080671, Antuna Mihanovića 2,42240 Ivanec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29E28-101F-4925-8D9A-A4FC2FD89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0</properties:Words>
  <properties:Characters>0</properties:Characters>
  <properties:Lines>5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2017-07-18T12:36:00Z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St-382/2017-3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