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C1DB7" w:rsidP="00D1017A" w:rsidRDefault="009C1DB7" w14:paraId="ed35502" w14:textId="ed35502">
      <w:pPr>
        <w:jc w:val="right"/>
        <w15:collapsed w:val="false"/>
      </w:pPr>
      <w:bookmarkStart w:name="_GoBack" w:id="0"/>
      <w:bookmarkEnd w:id="0"/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934D58" w:rsidP="00934D58" w:rsidRDefault="00934D58">
      <w:pPr>
        <w:jc w:val="center"/>
      </w:pPr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42DE7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A2318A">
        <w:t>20</w:t>
      </w:r>
      <w:r w:rsidR="00374E35">
        <w:t>. rujna</w:t>
      </w:r>
      <w:r w:rsidRPr="00A75398" w:rsidR="00D77840">
        <w:t xml:space="preserve"> </w:t>
      </w:r>
      <w:r w:rsidRPr="00A75398" w:rsidR="00C20EB5">
        <w:t>2019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Pr="00A75398" w:rsidR="00317A30">
        <w:t xml:space="preserve"> </w:t>
      </w:r>
      <w:r w:rsidR="001B5848">
        <w:t>RICARDO 2203 j.d.o.o., Zadar, Ulica Hrvatskog sabora 42, OIB: 01025432421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>Ana Markač, sutkinja</w:t>
      </w:r>
    </w:p>
    <w:p w:rsidRPr="00A75398" w:rsidR="006525A1" w:rsidP="006525A1" w:rsidRDefault="0038471D">
      <w:pPr>
        <w:jc w:val="both"/>
      </w:pPr>
      <w:r w:rsidRPr="00A75398">
        <w:t>Martina Kalmeta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6E7C95">
        <w:t>11,</w:t>
      </w:r>
      <w:r w:rsidR="001B5848">
        <w:t>20</w:t>
      </w:r>
      <w:r w:rsidRPr="00A75398">
        <w:t xml:space="preserve"> sati</w:t>
      </w:r>
      <w:r w:rsidRPr="00A75398" w:rsidR="00A966E9">
        <w:t>.</w:t>
      </w:r>
    </w:p>
    <w:p w:rsidRPr="00A75398"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Pr="00A75398" w:rsidR="000C5F91" w:rsidP="00123B79" w:rsidRDefault="00123B79">
      <w:r w:rsidRPr="00A75398">
        <w:t xml:space="preserve">     </w:t>
      </w:r>
    </w:p>
    <w:p w:rsidRPr="00A75398" w:rsidR="00D30389" w:rsidP="004F16DA" w:rsidRDefault="00416550">
      <w:pPr>
        <w:jc w:val="both"/>
      </w:pPr>
      <w:r w:rsidRPr="00A75398">
        <w:t>-</w:t>
      </w:r>
      <w:r w:rsidRPr="00A75398">
        <w:tab/>
      </w:r>
      <w:r w:rsidRPr="00A75398" w:rsidR="004B33CA">
        <w:t>za dužnika:</w:t>
      </w:r>
      <w:r w:rsidRPr="00A75398" w:rsidR="00AB5F5E">
        <w:t xml:space="preserve"> </w:t>
      </w:r>
      <w:r w:rsidR="004E346D">
        <w:t>nitko, dostava poziva uredna</w:t>
      </w:r>
    </w:p>
    <w:p w:rsidR="004E346D" w:rsidP="004F16DA" w:rsidRDefault="004E346D">
      <w:pPr>
        <w:jc w:val="both"/>
      </w:pPr>
    </w:p>
    <w:p w:rsidR="004E346D" w:rsidP="004E346D" w:rsidRDefault="004E346D">
      <w:pPr>
        <w:jc w:val="both"/>
      </w:pPr>
      <w:r>
        <w:t>Konstatira se da nema uvjeta za odražavanjem današnjeg ročišta.</w:t>
      </w:r>
    </w:p>
    <w:p w:rsidR="004E346D" w:rsidP="004E346D" w:rsidRDefault="004E346D">
      <w:pPr>
        <w:jc w:val="both"/>
      </w:pPr>
    </w:p>
    <w:p w:rsidR="004E346D" w:rsidP="004E346D" w:rsidRDefault="004E346D">
      <w:pPr>
        <w:jc w:val="both"/>
      </w:pPr>
      <w:r>
        <w:t xml:space="preserve">Sud donosi </w:t>
      </w:r>
    </w:p>
    <w:p w:rsidR="004E346D" w:rsidP="004E346D" w:rsidRDefault="004E346D">
      <w:pPr>
        <w:jc w:val="both"/>
      </w:pPr>
    </w:p>
    <w:p w:rsidR="004E346D" w:rsidP="004E346D" w:rsidRDefault="004E346D">
      <w:pPr>
        <w:jc w:val="center"/>
      </w:pPr>
      <w:r>
        <w:t xml:space="preserve">r j e š e nj e </w:t>
      </w:r>
    </w:p>
    <w:p w:rsidR="004E346D" w:rsidP="004E346D" w:rsidRDefault="004E346D">
      <w:pPr>
        <w:jc w:val="center"/>
      </w:pPr>
    </w:p>
    <w:p w:rsidR="004E346D" w:rsidP="004E346D" w:rsidRDefault="004E346D">
      <w:pPr>
        <w:jc w:val="both"/>
      </w:pPr>
      <w:r>
        <w:t xml:space="preserve">Današnje ročište se odgađa slijedeće se određuje za dan 15. listopada 2019. u 10,00 sati, sudnica 14/I na koje ročište će se pozvati dužnik, </w:t>
      </w:r>
      <w:proofErr w:type="spellStart"/>
      <w:r>
        <w:t>zz</w:t>
      </w:r>
      <w:proofErr w:type="spellEnd"/>
      <w:r>
        <w:t xml:space="preserve"> dužnika i predlagatelj dostavom ovog ročišnog zapisnika, te će isti biti objavljen na e-Oglasna ploča sudova.</w:t>
      </w:r>
    </w:p>
    <w:p w:rsidR="004E346D" w:rsidP="004E346D" w:rsidRDefault="004E346D">
      <w:pPr>
        <w:jc w:val="both"/>
      </w:pPr>
    </w:p>
    <w:p w:rsidRPr="00A75398" w:rsidR="004E346D" w:rsidP="004E346D" w:rsidRDefault="004E346D">
      <w:pPr>
        <w:jc w:val="both"/>
      </w:pPr>
      <w:r>
        <w:t xml:space="preserve">Ukoliko </w:t>
      </w:r>
      <w:proofErr w:type="spellStart"/>
      <w:r>
        <w:t>zz</w:t>
      </w:r>
      <w:proofErr w:type="spellEnd"/>
      <w:r>
        <w:t xml:space="preserve"> dužnika nije u mogućnosti pristupiti na zakazano ročište potrebno je sudu dostaviti ovjerovljeni </w:t>
      </w:r>
      <w:proofErr w:type="spellStart"/>
      <w:r>
        <w:t>prokazni</w:t>
      </w:r>
      <w:proofErr w:type="spellEnd"/>
      <w:r>
        <w:t xml:space="preserve"> popis imovine dužnika RICARDO 2203 j.d.o.o., Zadar, Ulica Hrvatskog sabora 42, OIB: 01025432421.</w:t>
      </w:r>
    </w:p>
    <w:p w:rsidR="004E346D" w:rsidP="004E346D" w:rsidRDefault="004E346D">
      <w:pPr>
        <w:jc w:val="both"/>
      </w:pPr>
      <w:r>
        <w:t xml:space="preserve"> </w:t>
      </w:r>
    </w:p>
    <w:p w:rsidRPr="00A75398" w:rsidR="004E346D" w:rsidP="004E346D" w:rsidRDefault="004E346D">
      <w:pPr>
        <w:jc w:val="center"/>
      </w:pPr>
      <w:r w:rsidRPr="00A75398">
        <w:t xml:space="preserve">Dovršeno u </w:t>
      </w:r>
      <w:r>
        <w:t>11,25</w:t>
      </w:r>
      <w:r w:rsidRPr="00A75398">
        <w:t xml:space="preserve"> sati.</w:t>
      </w:r>
    </w:p>
    <w:p w:rsidRPr="00A75398" w:rsidR="004E346D" w:rsidP="004E346D" w:rsidRDefault="004E346D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4E346D" w:rsidP="004E346D" w:rsidRDefault="004E346D">
      <w:pPr>
        <w:jc w:val="both"/>
      </w:pPr>
    </w:p>
    <w:p w:rsidRPr="00A75398" w:rsidR="004E346D" w:rsidP="004E346D" w:rsidRDefault="004E346D">
      <w:pPr>
        <w:ind w:left="2832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4E346D" w:rsidP="004E346D" w:rsidRDefault="004E346D">
      <w:pPr>
        <w:jc w:val="both"/>
      </w:pPr>
    </w:p>
    <w:p w:rsidRPr="00A75398" w:rsidR="004E346D" w:rsidP="004E346D" w:rsidRDefault="004E346D">
      <w:pPr>
        <w:jc w:val="both"/>
      </w:pPr>
    </w:p>
    <w:p w:rsidRPr="00A75398" w:rsidR="004E346D" w:rsidP="004E346D" w:rsidRDefault="004E346D">
      <w:pPr>
        <w:ind w:left="2832" w:firstLine="708"/>
      </w:pPr>
    </w:p>
    <w:p w:rsidRPr="00A75398" w:rsidR="004E346D" w:rsidP="004E346D" w:rsidRDefault="004E346D">
      <w:pPr>
        <w:ind w:left="2832" w:firstLine="708"/>
      </w:pPr>
      <w:r w:rsidRPr="00A75398">
        <w:t>Zapisničar</w:t>
      </w:r>
      <w:r w:rsidRPr="00A75398">
        <w:tab/>
        <w:t xml:space="preserve">                    </w:t>
      </w:r>
      <w:r w:rsidRPr="00A75398">
        <w:tab/>
      </w:r>
    </w:p>
    <w:p w:rsidR="004E346D" w:rsidP="004E346D" w:rsidRDefault="004E346D">
      <w:pPr>
        <w:jc w:val="both"/>
      </w:pPr>
    </w:p>
    <w:p w:rsidR="004E346D" w:rsidP="004F16DA" w:rsidRDefault="004E346D">
      <w:pPr>
        <w:jc w:val="both"/>
      </w:pPr>
    </w:p>
    <w:p w:rsidR="004E346D" w:rsidP="004F16DA" w:rsidRDefault="004E346D">
      <w:pPr>
        <w:jc w:val="both"/>
      </w:pPr>
    </w:p>
    <w:p w:rsidR="004E346D" w:rsidP="004F16DA" w:rsidRDefault="004E346D">
      <w:pPr>
        <w:jc w:val="both"/>
      </w:pPr>
    </w:p>
    <w:p w:rsidR="004E346D" w:rsidP="004F16DA" w:rsidRDefault="004E346D">
      <w:pPr>
        <w:jc w:val="both"/>
      </w:pPr>
    </w:p>
    <w:p w:rsidR="004E346D" w:rsidP="004F16DA" w:rsidRDefault="004E346D">
      <w:pPr>
        <w:jc w:val="both"/>
      </w:pPr>
    </w:p>
    <w:p w:rsidR="004E346D" w:rsidP="004F16DA" w:rsidRDefault="004E346D">
      <w:pPr>
        <w:jc w:val="both"/>
      </w:pPr>
    </w:p>
    <w:p w:rsidR="004E346D" w:rsidP="004F16DA" w:rsidRDefault="004E346D">
      <w:pPr>
        <w:jc w:val="both"/>
      </w:pPr>
    </w:p>
    <w:p w:rsidR="004E346D" w:rsidP="004F16DA" w:rsidRDefault="004E346D">
      <w:pPr>
        <w:jc w:val="both"/>
      </w:pPr>
    </w:p>
    <w:p w:rsidR="004E346D" w:rsidP="004F16DA" w:rsidRDefault="004E346D">
      <w:pPr>
        <w:jc w:val="both"/>
      </w:pPr>
    </w:p>
    <w:p w:rsidR="004E346D" w:rsidP="004F16DA" w:rsidRDefault="004E346D">
      <w:pPr>
        <w:jc w:val="both"/>
      </w:pPr>
    </w:p>
    <w:sectPr w:rsidR="004E346D" w:rsidSect="002D27FE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2CDA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17A30" w:rsidP="00317A30" w:rsidRDefault="00384512">
    <w:pPr>
      <w:pStyle w:val="Zaglavlje"/>
      <w:jc w:val="right"/>
    </w:pPr>
    <w:r>
      <w:t>Poslovni broj: 2 St-</w:t>
    </w:r>
    <w:r w:rsidR="001B5848">
      <w:t>319</w:t>
    </w:r>
    <w:r w:rsidR="00A2318A">
      <w:t>/2019-</w:t>
    </w:r>
  </w:p>
  <w:p w:rsidR="004F16DA" w:rsidP="004F16DA" w:rsidRDefault="004F16DA">
    <w:pPr>
      <w:pStyle w:val="Zaglavlje"/>
      <w:jc w:val="right"/>
    </w:pPr>
  </w:p>
  <w:p w:rsidRPr="006D5295" w:rsidR="001259A5" w:rsidRDefault="001259A5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1B5848">
      <w:t>319</w:t>
    </w:r>
    <w:r w:rsidR="00D14C59">
      <w:t>/201</w:t>
    </w:r>
    <w:r w:rsidR="0059730A">
      <w:t>9</w:t>
    </w:r>
    <w:r w:rsidR="00123B79">
      <w:t>-</w:t>
    </w:r>
    <w:r w:rsidR="004E346D"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74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219F5"/>
    <w:rsid w:val="00022569"/>
    <w:rsid w:val="00026206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4906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21CB"/>
    <w:rsid w:val="0019269B"/>
    <w:rsid w:val="0019373B"/>
    <w:rsid w:val="00197417"/>
    <w:rsid w:val="001A60E6"/>
    <w:rsid w:val="001A7AA7"/>
    <w:rsid w:val="001B09F9"/>
    <w:rsid w:val="001B1552"/>
    <w:rsid w:val="001B1E53"/>
    <w:rsid w:val="001B5848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560D7"/>
    <w:rsid w:val="003635BD"/>
    <w:rsid w:val="0037389C"/>
    <w:rsid w:val="00373C01"/>
    <w:rsid w:val="00374E35"/>
    <w:rsid w:val="0037708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46D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2CDA"/>
    <w:rsid w:val="00603B04"/>
    <w:rsid w:val="006114E4"/>
    <w:rsid w:val="00624EA3"/>
    <w:rsid w:val="006320A0"/>
    <w:rsid w:val="00635208"/>
    <w:rsid w:val="00640530"/>
    <w:rsid w:val="00641B8C"/>
    <w:rsid w:val="0064242F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E7C95"/>
    <w:rsid w:val="006F1E65"/>
    <w:rsid w:val="00700F47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756EB"/>
    <w:rsid w:val="007776DC"/>
    <w:rsid w:val="00785377"/>
    <w:rsid w:val="0079521D"/>
    <w:rsid w:val="007A0585"/>
    <w:rsid w:val="007A3B60"/>
    <w:rsid w:val="007C0742"/>
    <w:rsid w:val="007C0B55"/>
    <w:rsid w:val="007F080D"/>
    <w:rsid w:val="00805BFE"/>
    <w:rsid w:val="0081324D"/>
    <w:rsid w:val="00816C78"/>
    <w:rsid w:val="008334A1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07023"/>
    <w:rsid w:val="00911D1B"/>
    <w:rsid w:val="00920B72"/>
    <w:rsid w:val="00924001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61C70"/>
    <w:rsid w:val="009677DE"/>
    <w:rsid w:val="009769C3"/>
    <w:rsid w:val="00977E6F"/>
    <w:rsid w:val="00993E67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318A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61467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7840"/>
    <w:rsid w:val="00D81680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74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602C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2CD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2CD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2CD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2CD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02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C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C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C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C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00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20. rujna 2019.</izvorni_sadrzaj>
    <derivirana_varijabla naziv="DomainObject.StvarniPocetakDatum_1">20. rujna 2019.</derivirana_varijabla>
  </DomainObject.StvarniPocetakDatum>
  <DomainObject.StvarniZavrsetakDatum>
    <izvorni_sadrzaj>20. rujna 2019.</izvorni_sadrzaj>
    <derivirana_varijabla naziv="DomainObject.StvarniZavrsetakDatum_1">20. rujna 2019.</derivirana_varijabla>
  </DomainObject.StvarniZavrsetakDatum>
  <DomainObject.PlaniraniZavrsetakDatum>
    <izvorni_sadrzaj>20. rujna 2019.</izvorni_sadrzaj>
    <derivirana_varijabla naziv="DomainObject.PlaniraniZavrsetakDatum_1">20. rujna 2019.</derivirana_varijabla>
  </DomainObject.PlaniraniZavrsetakDatum>
  <DomainObject.PlaniraniPocetakDatum>
    <izvorni_sadrzaj>20. rujna 2019.</izvorni_sadrzaj>
    <derivirana_varijabla naziv="DomainObject.PlaniraniPocetakDatum_1">20. rujna 2019.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11:29</izvorni_sadrzaj>
    <derivirana_varijabla naziv="DomainObject.PlaniraniZavrsetakVrijeme_1">11:29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rujna 2019.</izvorni_sadrzaj>
    <derivirana_varijabla naziv="DomainObject.Zapisnik.DatumKreiranja_1">20.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St-319/2019-6</izvorni_sadrzaj>
    <derivirana_varijabla naziv="DomainObject.Zapisnik.Oznaka_1">St-319/2019-6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kolovoza 2019.</izvorni_sadrzaj>
    <derivirana_varijabla naziv="DomainObject.Predmet.DatumIzradeOptuznogAkta_1">14. kolovoza 2019.</derivirana_varijabla>
  </DomainObject.Predmet.DatumIzradeOptuznogAkta>
  <DomainObject.Predmet.DatumIzradeOptuznogAktaFormated>
    <izvorni_sadrzaj>14.8.2019.</izvorni_sadrzaj>
    <derivirana_varijabla naziv="DomainObject.Predmet.DatumIzradeOptuznogAktaFormated_1">14.8.2019.</derivirana_varijabla>
  </DomainObject.Predmet.DatumIzradeOptuznogAktaFormated>
  <DomainObject.Predmet.DatumOsnivanja>
    <izvorni_sadrzaj>16. kolovoza 2019.</izvorni_sadrzaj>
    <derivirana_varijabla naziv="DomainObject.Predmet.DatumOsnivanja_1">16.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kolovoza 2019.</izvorni_sadrzaj>
    <derivirana_varijabla naziv="DomainObject.Predmet.DatumPrimitkaOptuznogAkta_1">14.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St-319/2019</izvorni_sadrzaj>
    <derivirana_varijabla naziv="DomainObject.Predmet.OznakaBroj_1">St-319/2019</derivirana_varijabla>
  </DomainObject.Predmet.OznakaBroj>
  <DomainObject.Predmet.OznakaBrojOptuznogAkta>
    <izvorni_sadrzaj>04-06-19-3522</izvorni_sadrzaj>
    <derivirana_varijabla naziv="DomainObject.Predmet.OznakaBrojOptuznogAkta_1">04-06-19-3522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RICARDO 2203  j.d.o.o. za održavanje i pranje vozila i usluge</izvorni_sadrzaj>
    <derivirana_varijabla naziv="DomainObject.Predmet.ProtustrankaFormated_1">  RICARDO 2203  j.d.o.o. za održavanje i pranje vozila i usluge</derivirana_varijabla>
  </DomainObject.Predmet.ProtustrankaFormated>
  <DomainObject.Predmet.ProtustrankaFormatedOIB>
    <izvorni_sadrzaj>  RICARDO 2203  j.d.o.o. za održavanje i pranje vozila i usluge, OIB 01025432421</izvorni_sadrzaj>
    <derivirana_varijabla naziv="DomainObject.Predmet.ProtustrankaFormatedOIB_1">  RICARDO 2203  j.d.o.o. za održavanje i pranje vozila i usluge, OIB 01025432421</derivirana_varijabla>
  </DomainObject.Predmet.ProtustrankaFormatedOIB>
  <DomainObject.Predmet.ProtustrankaFormatedWithAdress>
    <izvorni_sadrzaj> RICARDO 2203  j.d.o.o. za održavanje i pranje vozila i usluge, Ulica Hrvatskog sabora 42, 23000 Zadar</izvorni_sadrzaj>
    <derivirana_varijabla naziv="DomainObject.Predmet.ProtustrankaFormatedWithAdress_1"> RICARDO 2203  j.d.o.o. za održavanje i pranje vozila i usluge, Ulica Hrvatskog sabora 42, 23000 Zadar</derivirana_varijabla>
  </DomainObject.Predmet.ProtustrankaFormatedWithAdress>
  <DomainObject.Predmet.ProtustrankaFormatedWithAdressOIB>
    <izvorni_sadrzaj> RICARDO 2203  j.d.o.o. za održavanje i pranje vozila i usluge, OIB 01025432421, Ulica Hrvatskog sabora 42, 23000 Zadar</izvorni_sadrzaj>
    <derivirana_varijabla naziv="DomainObject.Predmet.ProtustrankaFormatedWithAdressOIB_1"> RICARDO 2203  j.d.o.o. za održavanje i pranje vozila i usluge, OIB 01025432421, Ulica Hrvatskog sabora 42, 23000 Zadar</derivirana_varijabla>
  </DomainObject.Predmet.ProtustrankaFormatedWithAdressOIB>
  <DomainObject.Predmet.ProtustrankaWithAdress>
    <izvorni_sadrzaj>RICARDO 2203  j.d.o.o. za održavanje i pranje vozila i usluge Ulica Hrvatskog sabora 42, 23000 Zadar</izvorni_sadrzaj>
    <derivirana_varijabla naziv="DomainObject.Predmet.ProtustrankaWithAdress_1">RICARDO 2203  j.d.o.o. za održavanje i pranje vozila i usluge Ulica Hrvatskog sabora 42, 23000 Zadar</derivirana_varijabla>
  </DomainObject.Predmet.ProtustrankaWithAdress>
  <DomainObject.Predmet.ProtustrankaWithAdressOIB>
    <izvorni_sadrzaj>RICARDO 2203  j.d.o.o. za održavanje i pranje vozila i usluge, OIB 01025432421, Ulica Hrvatskog sabora 42, 23000 Zadar</izvorni_sadrzaj>
    <derivirana_varijabla naziv="DomainObject.Predmet.ProtustrankaWithAdressOIB_1">RICARDO 2203  j.d.o.o. za održavanje i pranje vozila i usluge, OIB 01025432421, Ulica Hrvatskog sabora 42, 23000 Zadar</derivirana_varijabla>
  </DomainObject.Predmet.ProtustrankaWithAdressOIB>
  <DomainObject.Predmet.ProtustrankaNazivFormated>
    <izvorni_sadrzaj>RICARDO 2203  j.d.o.o. za održavanje i pranje vozila i usluge</izvorni_sadrzaj>
    <derivirana_varijabla naziv="DomainObject.Predmet.ProtustrankaNazivFormated_1">RICARDO 2203  j.d.o.o. za održavanje i pranje vozila i usluge</derivirana_varijabla>
  </DomainObject.Predmet.ProtustrankaNazivFormated>
  <DomainObject.Predmet.ProtustrankaNazivFormatedOIB>
    <izvorni_sadrzaj>RICARDO 2203  j.d.o.o. za održavanje i pranje vozila i usluge, OIB 01025432421</izvorni_sadrzaj>
    <derivirana_varijabla naziv="DomainObject.Predmet.ProtustrankaNazivFormatedOIB_1">RICARDO 2203  j.d.o.o. za održavanje i pranje vozila i usluge, OIB 01025432421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82115.32</izvorni_sadrzaj>
    <derivirana_varijabla naziv="DomainObject.Predmet.TrenutnaVrijednost_1">82115.32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RICARDO 2203  j.d.o.o. za održavanje i pranje vozila i usluge</item>
    </izvorni_sadrzaj>
    <derivirana_varijabla naziv="DomainObject.Predmet.ProtuStrankaListFormated_1">
      <item>RICARDO 2203  j.d.o.o. za održavanje i pranje vozila i usluge</item>
    </derivirana_varijabla>
  </DomainObject.Predmet.ProtuStrankaListFormated>
  <DomainObject.Predmet.ProtuStrankaListFormatedOIB>
    <izvorni_sadrzaj>
      <item>RICARDO 2203  j.d.o.o. za održavanje i pranje vozila i usluge, OIB 01025432421</item>
    </izvorni_sadrzaj>
    <derivirana_varijabla naziv="DomainObject.Predmet.ProtuStrankaListFormatedOIB_1">
      <item>RICARDO 2203  j.d.o.o. za održavanje i pranje vozila i usluge, OIB 01025432421</item>
    </derivirana_varijabla>
  </DomainObject.Predmet.ProtuStrankaListFormatedOIB>
  <DomainObject.Predmet.ProtuStrankaListFormatedWithAdress>
    <izvorni_sadrzaj>
      <item>RICARDO 2203  j.d.o.o. za održavanje i pranje vozila i usluge, Ulica Hrvatskog sabora 42, 23000 Zadar</item>
    </izvorni_sadrzaj>
    <derivirana_varijabla naziv="DomainObject.Predmet.ProtuStrankaListFormatedWithAdress_1">
      <item>RICARDO 2203  j.d.o.o. za održavanje i pranje vozila i usluge, Ulica Hrvatskog sabora 42, 23000 Zadar</item>
    </derivirana_varijabla>
  </DomainObject.Predmet.ProtuStrankaListFormatedWithAdress>
  <DomainObject.Predmet.ProtuStrankaListFormatedWithAdressOIB>
    <izvorni_sadrzaj>
      <item>RICARDO 2203  j.d.o.o. za održavanje i pranje vozila i usluge, OIB 01025432421, Ulica Hrvatskog sabora 42, 23000 Zadar</item>
    </izvorni_sadrzaj>
    <derivirana_varijabla naziv="DomainObject.Predmet.ProtuStrankaListFormatedWithAdressOIB_1">
      <item>RICARDO 2203  j.d.o.o. za održavanje i pranje vozila i usluge, OIB 01025432421, Ulica Hrvatskog sabora 42, 23000 Zadar</item>
    </derivirana_varijabla>
  </DomainObject.Predmet.ProtuStrankaListFormatedWithAdressOIB>
  <DomainObject.Predmet.ProtuStrankaListNazivFormated>
    <izvorni_sadrzaj>
      <item>RICARDO 2203  j.d.o.o. za održavanje i pranje vozila i usluge</item>
    </izvorni_sadrzaj>
    <derivirana_varijabla naziv="DomainObject.Predmet.ProtuStrankaListNazivFormated_1">
      <item>RICARDO 2203  j.d.o.o. za održavanje i pranje vozila i usluge</item>
    </derivirana_varijabla>
  </DomainObject.Predmet.ProtuStrankaListNazivFormated>
  <DomainObject.Predmet.ProtuStrankaListNazivFormatedOIB>
    <izvorni_sadrzaj>
      <item>RICARDO 2203  j.d.o.o. za održavanje i pranje vozila i usluge, OIB 01025432421</item>
    </izvorni_sadrzaj>
    <derivirana_varijabla naziv="DomainObject.Predmet.ProtuStrankaListNazivFormatedOIB_1">
      <item>RICARDO 2203  j.d.o.o. za održavanje i pranje vozila i usluge, OIB 01025432421</item>
    </derivirana_varijabla>
  </DomainObject.Predmet.ProtuStrankaListNazivFormatedOIB>
  <DomainObject.Predmet.OstaliListFormated>
    <izvorni_sadrzaj>
      <item>Christian Palokaj</item>
    </izvorni_sadrzaj>
    <derivirana_varijabla naziv="DomainObject.Predmet.OstaliListFormated_1">
      <item>Christian Palokaj</item>
    </derivirana_varijabla>
  </DomainObject.Predmet.OstaliListFormated>
  <DomainObject.Predmet.OstaliListFormatedOIB>
    <izvorni_sadrzaj>
      <item>Christian Palokaj, OIB 84309252850</item>
    </izvorni_sadrzaj>
    <derivirana_varijabla naziv="DomainObject.Predmet.OstaliListFormatedOIB_1">
      <item>Christian Palokaj, OIB 84309252850</item>
    </derivirana_varijabla>
  </DomainObject.Predmet.OstaliListFormatedOIB>
  <DomainObject.Predmet.OstaliListFormatedWithAdress>
    <izvorni_sadrzaj>
      <item>Christian Palokaj, PUT DONJIH VIDUKA 17 (ranije: PRIDRAGA, PRIDRAGA, 85), 23312 Pridraga</item>
    </izvorni_sadrzaj>
    <derivirana_varijabla naziv="DomainObject.Predmet.OstaliListFormatedWithAdress_1">
      <item>Christian Palokaj, PUT DONJIH VIDUKA 17 (ranije: PRIDRAGA, PRIDRAGA, 85), 23312 Pridraga</item>
    </derivirana_varijabla>
  </DomainObject.Predmet.OstaliListFormatedWithAdress>
  <DomainObject.Predmet.OstaliListFormatedWithAdressOIB>
    <izvorni_sadrzaj>
      <item>Christian Palokaj, OIB 84309252850, PUT DONJIH VIDUKA 17 (ranije: PRIDRAGA, PRIDRAGA, 85), 23312 Pridraga</item>
    </izvorni_sadrzaj>
    <derivirana_varijabla naziv="DomainObject.Predmet.OstaliListFormatedWithAdressOIB_1">
      <item>Christian Palokaj, OIB 84309252850, PUT DONJIH VIDUKA 17 (ranije: PRIDRAGA, PRIDRAGA, 85), 23312 Pridraga</item>
    </derivirana_varijabla>
  </DomainObject.Predmet.OstaliListFormatedWithAdressOIB>
  <DomainObject.Predmet.OstaliListNazivFormated>
    <izvorni_sadrzaj>
      <item>Christian Palokaj</item>
    </izvorni_sadrzaj>
    <derivirana_varijabla naziv="DomainObject.Predmet.OstaliListNazivFormated_1">
      <item>Christian Palokaj</item>
    </derivirana_varijabla>
  </DomainObject.Predmet.OstaliListNazivFormated>
  <DomainObject.Predmet.OstaliListNazivFormatedOIB>
    <izvorni_sadrzaj>
      <item>Christian Palokaj, OIB 84309252850</item>
    </izvorni_sadrzaj>
    <derivirana_varijabla naziv="DomainObject.Predmet.OstaliListNazivFormatedOIB_1">
      <item>Christian Palokaj, OIB 84309252850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>St-319/2019-6</izvorni_sadrzaj>
    <derivirana_varijabla naziv="DomainObject.PoslovniBrojDokumenta_1">St-319/2019-6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RICARDO 2203  j.d.o.o. za održavanje i pranje vozila i usluge</izvorni_sadrzaj>
    <derivirana_varijabla naziv="DomainObject.Predmet.ProtustrankaIDrugi_1">RICARDO 2203  j.d.o.o. za održavanje i pranje vozila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RICARDO 2203  j.d.o.o. za održavanje i pranje vozila i usluge, OIB 01025432421, Ulica Hrvatskog sabora 42, 23000 Zadar</izvorni_sadrzaj>
    <derivirana_varijabla naziv="DomainObject.Predmet.ProtustrankaIDrugiAdressOIB_1">RICARDO 2203  j.d.o.o. za održavanje i pranje vozila i usluge, OIB 01025432421, Ulica Hrvatskog sabora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RICARDO 2203  j.d.o.o. za održavanje i pranje vozila i usluge</item>
      <item>Financijska agencija</item>
      <item>Christian Palokaj</item>
    </izvorni_sadrzaj>
    <derivirana_varijabla naziv="DomainObject.Predmet.SudioniciListNaziv_1">
      <item>RICARDO 2203  j.d.o.o. za održavanje i pranje vozila i usluge</item>
      <item>Financijska agencija</item>
      <item>Christian Palokaj</item>
    </derivirana_varijabla>
  </DomainObject.Predmet.SudioniciListNaziv>
  <DomainObject.Predmet.SudioniciListAdressOIB>
    <izvorni_sadrzaj>
      <item>RICARDO 2203  j.d.o.o. za održavanje i pranje vozila i usluge, OIB 01025432421, Ulica Hrvatskog sabora 42,23000 Zadar</item>
      <item>Financijska agencija, OIB 85821130368, IVANA DANILA 4,23000 Zadar</item>
      <item>Christian Palokaj, OIB 84309252850, PUT DONJIH VIDUKA 17 (ranije: PRIDRAGA, PRIDRAGA, 85),23312 Pridraga</item>
    </izvorni_sadrzaj>
    <derivirana_varijabla naziv="DomainObject.Predmet.SudioniciListAdressOIB_1">
      <item>RICARDO 2203  j.d.o.o. za održavanje i pranje vozila i usluge, OIB 01025432421, Ulica Hrvatskog sabora 42,23000 Zadar</item>
      <item>Financijska agencija, OIB 85821130368, IVANA DANILA 4,23000 Zadar</item>
      <item>Christian Palokaj, OIB 84309252850, PUT DONJIH VIDUKA 17 (ranije: PRIDRAGA, PRIDRAGA, 85),23312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01025432421</item>
      <item>, OIB 85821130368</item>
      <item>, OIB 84309252850</item>
    </izvorni_sadrzaj>
    <derivirana_varijabla naziv="DomainObject.Predmet.SudioniciListNazivOIB_1">
      <item>, OIB 01025432421</item>
      <item>, OIB 85821130368</item>
      <item>, OIB 84309252850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2019.</izvorni_sadrzaj>
    <derivirana_varijabla naziv="DomainObject.Predmet.DatumZadnjeOdrzaneSudskeRadnje_1">20.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3D71F-6103-411D-AB9F-1E80770BFEC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174</properties:Words>
  <properties:Characters>943</properties:Characters>
  <properties:Lines>50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2019-09-17T07:06:00Z</dcterms:created>
  <dc:creator>Ardena Bajlo</dc:creator>
  <cp:lastModifiedBy>Martina Kalmeta</cp:lastModifiedBy>
  <cp:lastPrinted>2019-09-20T09:21:00Z</cp:lastPrinted>
  <dcterms:modified xmlns:xsi="http://www.w3.org/2001/XMLSchema-instance" xsi:type="dcterms:W3CDTF">2019-09-20T11:03:00Z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St-319/2019-6 / Zapisnik - Ročište radi izjašnjenja o prijedlogu za otvaranje steč.post (St-319-19 RICARDO 2203 j.d.o.o. - 20.9.2019.docx)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