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a663e" w14:paraId="6aa663e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4C210C">
        <w:t>8002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C55AE6">
        <w:t xml:space="preserve">08. veljače 2016.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C55AE6" w:rsidR="00C55AE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DA7E58">
        <w:t>HVAL d.o.o. Zagreb, Pokornoga 6, MBS: 080303890, OIB: 63202340793.</w:t>
      </w:r>
    </w:p>
    <w:p w:rsidRDefault="00DA7E58" w:rsidP="00C55AE6" w:rsidR="00DA7E58">
      <w:pPr>
        <w:ind w:hanging="705" w:left="705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E704D8">
        <w:t xml:space="preserve">je </w:t>
      </w:r>
      <w:r w:rsidR="009E6A3F">
        <w:t xml:space="preserve">22.386,74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C55AE6">
        <w:t xml:space="preserve">08. veljače 2016.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  <w:r w:rsidR="00C55AE6">
        <w:t>: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 xml:space="preserve">niku  oglasna ploča suda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proofErr w:type="spellStart"/>
      <w:r>
        <w:t>zz</w:t>
      </w:r>
      <w:proofErr w:type="spellEnd"/>
      <w:r>
        <w:t xml:space="preserve">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504B" w:rsidR="006C504B">
      <w:r>
        <w:separator/>
      </w:r>
    </w:p>
  </w:endnote>
  <w:endnote w:id="0" w:type="continuationSeparator">
    <w:p w:rsidRDefault="006C504B" w:rsidR="006C5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504B" w:rsidR="006C504B">
      <w:r>
        <w:separator/>
      </w:r>
    </w:p>
  </w:footnote>
  <w:footnote w:id="0" w:type="continuationSeparator">
    <w:p w:rsidRDefault="006C504B" w:rsidR="006C5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6F8"/>
    <w:rsid w:val="0005373B"/>
    <w:rsid w:val="00114EAD"/>
    <w:rsid w:val="00185571"/>
    <w:rsid w:val="001D3860"/>
    <w:rsid w:val="001D7BCA"/>
    <w:rsid w:val="001E50FB"/>
    <w:rsid w:val="001F6933"/>
    <w:rsid w:val="00230A63"/>
    <w:rsid w:val="0024170D"/>
    <w:rsid w:val="00263D6D"/>
    <w:rsid w:val="00264D19"/>
    <w:rsid w:val="00276D7D"/>
    <w:rsid w:val="00297E94"/>
    <w:rsid w:val="002C18BC"/>
    <w:rsid w:val="002C4E3A"/>
    <w:rsid w:val="00325398"/>
    <w:rsid w:val="003538DF"/>
    <w:rsid w:val="0038246E"/>
    <w:rsid w:val="003D35F9"/>
    <w:rsid w:val="003E3A15"/>
    <w:rsid w:val="003E5D1C"/>
    <w:rsid w:val="00413F4C"/>
    <w:rsid w:val="004B337A"/>
    <w:rsid w:val="004C210C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F0073"/>
    <w:rsid w:val="005F4627"/>
    <w:rsid w:val="00627F6A"/>
    <w:rsid w:val="00636851"/>
    <w:rsid w:val="00655125"/>
    <w:rsid w:val="00657B8E"/>
    <w:rsid w:val="006756D0"/>
    <w:rsid w:val="00682C2F"/>
    <w:rsid w:val="006C504B"/>
    <w:rsid w:val="006E591E"/>
    <w:rsid w:val="007178B3"/>
    <w:rsid w:val="00790F6F"/>
    <w:rsid w:val="007B5AFD"/>
    <w:rsid w:val="007D54DB"/>
    <w:rsid w:val="007D5A5D"/>
    <w:rsid w:val="008155EE"/>
    <w:rsid w:val="008173AB"/>
    <w:rsid w:val="008613BD"/>
    <w:rsid w:val="00863025"/>
    <w:rsid w:val="00871F01"/>
    <w:rsid w:val="00886129"/>
    <w:rsid w:val="008E3E11"/>
    <w:rsid w:val="00920CA0"/>
    <w:rsid w:val="00923E18"/>
    <w:rsid w:val="00925DB3"/>
    <w:rsid w:val="009419D8"/>
    <w:rsid w:val="009A43C5"/>
    <w:rsid w:val="009E6A3F"/>
    <w:rsid w:val="00A51F82"/>
    <w:rsid w:val="00A71431"/>
    <w:rsid w:val="00AA530F"/>
    <w:rsid w:val="00AC4528"/>
    <w:rsid w:val="00AD027A"/>
    <w:rsid w:val="00B82F18"/>
    <w:rsid w:val="00C3410D"/>
    <w:rsid w:val="00C35518"/>
    <w:rsid w:val="00C55AE6"/>
    <w:rsid w:val="00C836B9"/>
    <w:rsid w:val="00C958E9"/>
    <w:rsid w:val="00CA4A01"/>
    <w:rsid w:val="00CE7362"/>
    <w:rsid w:val="00D01B78"/>
    <w:rsid w:val="00D27591"/>
    <w:rsid w:val="00D53D96"/>
    <w:rsid w:val="00D66226"/>
    <w:rsid w:val="00DA7E58"/>
    <w:rsid w:val="00DE13B1"/>
    <w:rsid w:val="00E704D8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3E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3E1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3E1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3E1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3E1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3E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3E1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3E1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3E1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3E1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8002</izvorni_sadrzaj>
    <derivirana_varijabla naziv="DomainObject.Predmet.Broj_1">8002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St-8002/2015</izvorni_sadrzaj>
    <derivirana_varijabla naziv="DomainObject.Predmet.OznakaBroj_1">St-8002/2015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SPUD PRODUKCIJA j.d.o.o. zastupanog po punomoćniku Aleksandra Šimić</izvorni_sadrzaj>
    <derivirana_varijabla naziv="DomainObject.Predmet.ProtustrankaFormated_1">  SPUD PRODUKCIJA j.d.o.o. zastupanog po punomoćniku Aleksandra Šimić</derivirana_varijabla>
  </DomainObject.Predmet.ProtustrankaFormated>
  <DomainObject.Predmet.ProtustrankaFormatedOIB>
    <izvorni_sadrzaj>  SPUD PRODUKCIJA j.d.o.o., OIB 65039830630 zastupanog po punomoćniku Aleksandra Šimić</izvorni_sadrzaj>
    <derivirana_varijabla naziv="DomainObject.Predmet.ProtustrankaFormatedOIB_1">  SPUD PRODUKCIJA j.d.o.o., OIB 65039830630 zastupanog po punomoćniku Aleksandra Šimić</derivirana_varijabla>
  </DomainObject.Predmet.ProtustrankaFormatedOIB>
  <DomainObject.Predmet.ProtustrankaFormatedWithAdress>
    <izvorni_sadrzaj> SPUD PRODUKCIJA j.d.o.o., Bernarda Vukasa 24, 10000 Zagreb zastupanog po punomoćniku Aleksandra Šimić</izvorni_sadrzaj>
    <derivirana_varijabla naziv="DomainObject.Predmet.ProtustrankaFormatedWithAdress_1"> SPUD PRODUKCIJA j.d.o.o., Bernarda Vukasa 24, 10000 Zagreb zastupanog po punomoćniku Aleksandra Šimić</derivirana_varijabla>
  </DomainObject.Predmet.ProtustrankaFormatedWithAdress>
  <DomainObject.Predmet.ProtustrankaFormatedWithAdressOIB>
    <izvorni_sadrzaj> SPUD PRODUKCIJA j.d.o.o., OIB 65039830630, Bernarda Vukasa 24, 10000 Zagreb zastupanog po punomoćniku Aleksandra Šimić</izvorni_sadrzaj>
    <derivirana_varijabla naziv="DomainObject.Predmet.ProtustrankaFormatedWithAdressOIB_1"> SPUD PRODUKCIJA j.d.o.o., OIB 65039830630, Bernarda Vukasa 24, 10000 Zagreb zastupanog po punomoćniku Aleksandra Šimić</derivirana_varijabla>
  </DomainObject.Predmet.ProtustrankaFormatedWithAdressOIB>
  <DomainObject.Predmet.ProtustrankaWithAdress>
    <izvorni_sadrzaj>SPUD PRODUKCIJA j.d.o.o. Bernarda Vukasa 24, 10000 Zagreb</izvorni_sadrzaj>
    <derivirana_varijabla naziv="DomainObject.Predmet.ProtustrankaWithAdress_1">SPUD PRODUKCIJA j.d.o.o. Bernarda Vukasa 24, 10000 Zagreb</derivirana_varijabla>
  </DomainObject.Predmet.ProtustrankaWithAdress>
  <DomainObject.Predmet.ProtustrankaWithAdressOIB>
    <izvorni_sadrzaj>SPUD PRODUKCIJA j.d.o.o., OIB 65039830630, Bernarda Vukasa 24, 10000 Zagreb</izvorni_sadrzaj>
    <derivirana_varijabla naziv="DomainObject.Predmet.ProtustrankaWithAdressOIB_1">SPUD PRODUKCIJA j.d.o.o., OIB 65039830630, Bernarda Vukasa 24, 10000 Zagreb</derivirana_varijabla>
  </DomainObject.Predmet.ProtustrankaWithAdressOIB>
  <DomainObject.Predmet.ProtustrankaNazivFormated>
    <izvorni_sadrzaj>SPUD PRODUKCIJA j.d.o.o.</izvorni_sadrzaj>
    <derivirana_varijabla naziv="DomainObject.Predmet.ProtustrankaNazivFormated_1">SPUD PRODUKCIJA j.d.o.o.</derivirana_varijabla>
  </DomainObject.Predmet.ProtustrankaNazivFormated>
  <DomainObject.Predmet.ProtustrankaNazivFormatedOIB>
    <izvorni_sadrzaj>SPUD PRODUKCIJA j.d.o.o., OIB 65039830630</izvorni_sadrzaj>
    <derivirana_varijabla naziv="DomainObject.Predmet.ProtustrankaNazivFormatedOIB_1">SPUD PRODUKCIJA j.d.o.o., OIB 65039830630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SPUD PRODUKCIJA j.d.o.o. zastupanog po punomoćniku Aleksandra Šimić</item>
    </izvorni_sadrzaj>
    <derivirana_varijabla naziv="DomainObject.Predmet.ProtuStrankaListFormated_1">
      <item>SPUD PRODUKCIJA j.d.o.o. zastupanog po punomoćniku Aleksandra Šimić</item>
    </derivirana_varijabla>
  </DomainObject.Predmet.ProtuStrankaListFormated>
  <DomainObject.Predmet.ProtuStrankaListFormatedOIB>
    <izvorni_sadrzaj>
      <item>SPUD PRODUKCIJA j.d.o.o., OIB 65039830630 zastupanog po punomoćniku Aleksandra Šimić</item>
    </izvorni_sadrzaj>
    <derivirana_varijabla naziv="DomainObject.Predmet.ProtuStrankaListFormatedOIB_1">
      <item>SPUD PRODUKCIJA j.d.o.o., OIB 65039830630 zastupanog po punomoćniku Aleksandra Šimić</item>
    </derivirana_varijabla>
  </DomainObject.Predmet.ProtuStrankaListFormatedOIB>
  <DomainObject.Predmet.ProtuStrankaListFormatedWithAdress>
    <izvorni_sadrzaj>
      <item>SPUD PRODUKCIJA j.d.o.o., Bernarda Vukasa 24, 10000 Zagreb zastupanog po punomoćniku Aleksandra Šimić</item>
    </izvorni_sadrzaj>
    <derivirana_varijabla naziv="DomainObject.Predmet.ProtuStrankaListFormatedWithAdress_1">
      <item>SPUD PRODUKCIJA j.d.o.o., Bernarda Vukasa 24, 10000 Zagreb zastupanog po punomoćniku Aleksandra Šimić</item>
    </derivirana_varijabla>
  </DomainObject.Predmet.ProtuStrankaListFormatedWithAdress>
  <DomainObject.Predmet.ProtuStrankaListFormatedWithAdressOIB>
    <izvorni_sadrzaj>
      <item>SPUD PRODUKCIJA j.d.o.o., OIB 65039830630, Bernarda Vukasa 24, 10000 Zagreb zastupanog po punomoćniku Aleksandra Šimić</item>
    </izvorni_sadrzaj>
    <derivirana_varijabla naziv="DomainObject.Predmet.ProtuStrankaListFormatedWithAdressOIB_1">
      <item>SPUD PRODUKCIJA j.d.o.o., OIB 65039830630, Bernarda Vukasa 24, 10000 Zagreb zastupanog po punomoćniku Aleksandra Šimić</item>
    </derivirana_varijabla>
  </DomainObject.Predmet.ProtuStrankaListFormatedWithAdressOIB>
  <DomainObject.Predmet.ProtuStrankaListNazivFormated>
    <izvorni_sadrzaj>
      <item>SPUD PRODUKCIJA j.d.o.o.</item>
    </izvorni_sadrzaj>
    <derivirana_varijabla naziv="DomainObject.Predmet.ProtuStrankaListNazivFormated_1">
      <item>SPUD PRODUKCIJA j.d.o.o.</item>
    </derivirana_varijabla>
  </DomainObject.Predmet.ProtuStrankaListNazivFormated>
  <DomainObject.Predmet.ProtuStrankaListNazivFormatedOIB>
    <izvorni_sadrzaj>
      <item>SPUD PRODUKCIJA j.d.o.o., OIB 65039830630</item>
    </izvorni_sadrzaj>
    <derivirana_varijabla naziv="DomainObject.Predmet.ProtuStrankaListNazivFormatedOIB_1">
      <item>SPUD PRODUKCIJA j.d.o.o., OIB 65039830630</item>
    </derivirana_varijabla>
  </DomainObject.Predmet.ProtuStrankaListNazivFormatedOIB>
  <DomainObject.Predmet.OstaliListFormated>
    <izvorni_sadrzaj>
      <item>Aleksandra Šimić punomoćnik sudionika u postupku SPUD PRODUKCIJA j.d.o.o.</item>
    </izvorni_sadrzaj>
    <derivirana_varijabla naziv="DomainObject.Predmet.OstaliListFormated_1">
      <item>Aleksandra Šimić punomoćnik sudionika u postupku SPUD PRODUKCIJA j.d.o.o.</item>
    </derivirana_varijabla>
  </DomainObject.Predmet.OstaliListFormated>
  <DomainObject.Predmet.OstaliListFormatedOIB>
    <izvorni_sadrzaj>
      <item>Aleksandra Šimić, OIB 74768401913 punomoćnik sudionika u postupku SPUD PRODUKCIJA j.d.o.o.</item>
    </izvorni_sadrzaj>
    <derivirana_varijabla naziv="DomainObject.Predmet.OstaliListFormatedOIB_1">
      <item>Aleksandra Šimić, OIB 74768401913 punomoćnik sudionika u postupku SPUD PRODUKCIJA j.d.o.o.</item>
    </derivirana_varijabla>
  </DomainObject.Predmet.OstaliListFormatedOIB>
  <DomainObject.Predmet.OstaliListFormatedWithAdress>
    <izvorni_sadrzaj>
      <item>Aleksandra Šimić, Tuškanova 3, 10000 Zagreb punomoćnik sudionika u postupku SPUD PRODUKCIJA j.d.o.o.</item>
    </izvorni_sadrzaj>
    <derivirana_varijabla naziv="DomainObject.Predmet.OstaliListFormatedWithAdress_1">
      <item>Aleksandra Šimić, Tuškanova 3, 10000 Zagreb punomoćnik sudionika u postupku SPUD PRODUKCIJA j.d.o.o.</item>
    </derivirana_varijabla>
  </DomainObject.Predmet.OstaliListFormatedWithAdress>
  <DomainObject.Predmet.OstaliListFormatedWithAdressOIB>
    <izvorni_sadrzaj>
      <item>Aleksandra Šimić, OIB 74768401913, Tuškanova 3, 10000 Zagreb punomoćnik sudionika u postupku SPUD PRODUKCIJA j.d.o.o.</item>
    </izvorni_sadrzaj>
    <derivirana_varijabla naziv="DomainObject.Predmet.OstaliListFormatedWithAdressOIB_1">
      <item>Aleksandra Šimić, OIB 74768401913, Tuškanova 3, 10000 Zagreb punomoćnik sudionika u postupku SPUD PRODUKCIJA j.d.o.o.</item>
    </derivirana_varijabla>
  </DomainObject.Predmet.OstaliListFormatedWithAdressOIB>
  <DomainObject.Predmet.OstaliListNazivFormated>
    <izvorni_sadrzaj>
      <item>Aleksandra Šimić</item>
    </izvorni_sadrzaj>
    <derivirana_varijabla naziv="DomainObject.Predmet.OstaliListNazivFormated_1">
      <item>Aleksandra Šimić</item>
    </derivirana_varijabla>
  </DomainObject.Predmet.OstaliListNazivFormated>
  <DomainObject.Predmet.OstaliListNazivFormatedOIB>
    <izvorni_sadrzaj>
      <item>Aleksandra Šimić, OIB 74768401913</item>
    </izvorni_sadrzaj>
    <derivirana_varijabla naziv="DomainObject.Predmet.OstaliListNazivFormatedOIB_1">
      <item>Aleksandra Šimić, OIB 74768401913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SPUD PRODUKCIJA j.d.o.o.</izvorni_sadrzaj>
    <derivirana_varijabla naziv="DomainObject.Predmet.ProtustrankaIDrugi_1">SPUD PRODUKCIJA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SPUD PRODUKCIJA j.d.o.o., OIB 65039830630, Bernarda Vukasa 24, 10000 Zagreb</izvorni_sadrzaj>
    <derivirana_varijabla naziv="DomainObject.Predmet.ProtustrankaIDrugiAdressOIB_1">SPUD PRODUKCIJA j.d.o.o., OIB 65039830630, Bernarda Vukasa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SPUD PRODUKCIJA j.d.o.o.</item>
      <item>Aleksandra Šimić</item>
    </izvorni_sadrzaj>
    <derivirana_varijabla naziv="DomainObject.Predmet.SudioniciListNaziv_1">
      <item>FINA Regionalni centar Zagreb</item>
      <item>SPUD PRODUKCIJA j.d.o.o.</item>
      <item>Aleksandra Šimić</item>
    </derivirana_varijabla>
  </DomainObject.Predmet.SudioniciListNaziv>
  <DomainObject.Predmet.SudioniciListAdressOIB>
    <izvorni_sadrzaj>
      <item>FINA Regionalni centar Zagreb, OIB 85821130368, Trg svibanjskih žrtava 1995. 1,10000 Zagreb</item>
      <item>SPUD PRODUKCIJA j.d.o.o., OIB 65039830630, Bernarda Vukasa 24,10000 Zagreb</item>
      <item>Aleksandra Šimić, OIB 74768401913, Tuškanova 3,10000 Zagreb</item>
    </izvorni_sadrzaj>
    <derivirana_varijabla naziv="DomainObject.Predmet.SudioniciListAdressOIB_1">
      <item>FINA Regionalni centar Zagreb, OIB 85821130368, Trg svibanjskih žrtava 1995. 1,10000 Zagreb</item>
      <item>SPUD PRODUKCIJA j.d.o.o., OIB 65039830630, Bernarda Vukasa 24,10000 Zagreb</item>
      <item>Aleksandra Šimić, OIB 74768401913, Tuškanova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65039830630</item>
      <item>, OIB 74768401913</item>
    </izvorni_sadrzaj>
    <derivirana_varijabla naziv="DomainObject.Predmet.SudioniciListNazivOIB_1">
      <item>, OIB 85821130368</item>
      <item>, OIB 65039830630</item>
      <item>, OIB 74768401913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1329</properties:Characters>
  <properties:Lines>42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2016-02-08T08:32:00Z</dcterms:created>
  <dc:creator>ilukac</dc:creator>
  <cp:lastModifiedBy>Zlatka Plivelić</cp:lastModifiedBy>
  <cp:lastPrinted>2015-12-23T10:25:00Z</cp:lastPrinted>
  <dcterms:modified xmlns:xsi="http://www.w3.org/2001/XMLSchema-instance" xsi:type="dcterms:W3CDTF">2016-02-08T09:12:00Z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