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975d" w14:paraId="9f0975d" w:rsidRDefault="00AF1F75" w:rsidP="00AF1F75" w:rsidR="00AF1F7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F75" w:rsidP="00AF1F75" w:rsidR="00AF1F7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F1F75" w:rsidP="00AF1F75" w:rsidR="00AF1F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F1F75" w:rsidP="00AF1F75" w:rsidR="00AF1F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F1F75" w:rsidP="00AF1F75" w:rsidR="00AF1F7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F1F75" w:rsidP="00AF1F75" w:rsidR="00AF1F7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F1F75" w:rsidP="00AF1F75" w:rsidR="00AF1F75" w:rsidRPr="005D578C">
      <w:pPr>
        <w:jc w:val="center"/>
        <w:rPr>
          <w:rFonts w:cs="Times New Roman" w:eastAsia="Times New Roman"/>
          <w:szCs w:val="24"/>
        </w:rPr>
      </w:pPr>
    </w:p>
    <w:p w:rsidRDefault="00AF1F75" w:rsidP="00AF1F75" w:rsidR="00AF1F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F1F75" w:rsidP="00AF1F75" w:rsidR="00AF1F75" w:rsidRPr="005D578C">
      <w:pPr>
        <w:rPr>
          <w:rFonts w:cs="Times New Roman" w:eastAsia="Times New Roman"/>
          <w:szCs w:val="24"/>
        </w:rPr>
      </w:pPr>
    </w:p>
    <w:p w:rsidRDefault="00AF1F75" w:rsidP="00AF1F75" w:rsidR="00AF1F7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A8499E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7163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SUNNY DAY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Fažanska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55352407916, MBS 040089980, </w:t>
      </w:r>
      <w:r w:rsidR="00A8499E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735AE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AF1F75" w:rsidP="00AF1F75" w:rsidR="00AF1F75" w:rsidRPr="005D578C">
      <w:pPr>
        <w:rPr>
          <w:rFonts w:cs="Times New Roman" w:eastAsia="Times New Roman"/>
          <w:szCs w:val="24"/>
        </w:rPr>
      </w:pPr>
    </w:p>
    <w:p w:rsidRDefault="00AF1F75" w:rsidP="00AF1F75" w:rsidR="00AF1F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F1F75" w:rsidP="00AF1F75" w:rsidR="00AF1F75" w:rsidRPr="005D578C">
      <w:pPr>
        <w:rPr>
          <w:rFonts w:cs="Times New Roman" w:eastAsia="Times New Roman"/>
          <w:szCs w:val="24"/>
        </w:rPr>
      </w:pPr>
    </w:p>
    <w:p w:rsidRDefault="00AF1F75" w:rsidP="00AF1F75" w:rsidR="00AF1F7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SUNNY DAY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Fažanska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55352407916, MBS 040089980,</w:t>
      </w:r>
      <w:r w:rsidRPr="005D578C">
        <w:rPr>
          <w:rFonts w:cs="Times New Roman" w:eastAsia="Times New Roman"/>
          <w:szCs w:val="24"/>
        </w:rPr>
        <w:t xml:space="preserve"> s danom </w:t>
      </w:r>
      <w:r w:rsidR="00A8499E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735AE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8735AE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8735AE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F1F75" w:rsidP="00AF1F75" w:rsidR="00AF1F75" w:rsidRPr="005D578C">
      <w:pPr>
        <w:rPr>
          <w:rFonts w:cs="Times New Roman" w:eastAsia="Times New Roman"/>
          <w:szCs w:val="24"/>
        </w:rPr>
      </w:pPr>
    </w:p>
    <w:p w:rsidRDefault="00AF1F75" w:rsidP="00AF1F75" w:rsidR="00AF1F7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AF1F75" w:rsidP="00AF1F75" w:rsidR="00AF1F75">
      <w:pPr>
        <w:ind w:firstLine="708"/>
        <w:rPr>
          <w:rFonts w:cs="Times New Roman" w:eastAsia="Times New Roman"/>
          <w:szCs w:val="20"/>
        </w:rPr>
      </w:pPr>
    </w:p>
    <w:p w:rsidRDefault="00AF1F75" w:rsidP="00AF1F75" w:rsidR="00AF1F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SUNNY DAY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Fažanska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55352407916, MBS 040089980.</w:t>
      </w:r>
    </w:p>
    <w:p w:rsidRDefault="00AF1F75" w:rsidP="00AF1F75" w:rsidR="00AF1F75">
      <w:pPr>
        <w:rPr>
          <w:rFonts w:cs="Times New Roman" w:eastAsia="Times New Roman"/>
          <w:szCs w:val="24"/>
        </w:rPr>
      </w:pPr>
    </w:p>
    <w:p w:rsidRDefault="00AF1F75" w:rsidP="00AF1F75" w:rsidR="00AF1F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SUNNY DAY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Fažanska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55352407916, MBS 040089980.</w:t>
      </w:r>
    </w:p>
    <w:p w:rsidRDefault="00AF1F75" w:rsidP="00AF1F75" w:rsidR="00AF1F75">
      <w:pPr>
        <w:rPr>
          <w:rFonts w:cs="Times New Roman" w:eastAsia="Times New Roman"/>
          <w:szCs w:val="24"/>
        </w:rPr>
      </w:pPr>
    </w:p>
    <w:p w:rsidRDefault="00AF1F75" w:rsidP="00AF1F75" w:rsidR="00AF1F75" w:rsidRPr="005D578C">
      <w:pPr>
        <w:rPr>
          <w:rFonts w:cs="Times New Roman" w:eastAsia="Times New Roman"/>
          <w:szCs w:val="24"/>
        </w:rPr>
      </w:pPr>
    </w:p>
    <w:p w:rsidRDefault="00AF1F75" w:rsidP="00AF1F75" w:rsidR="00AF1F7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F1F75" w:rsidP="00AF1F75" w:rsidR="00AF1F75">
      <w:pPr>
        <w:ind w:firstLine="708"/>
        <w:rPr>
          <w:rFonts w:cs="Times New Roman" w:eastAsia="Times New Roman"/>
          <w:szCs w:val="24"/>
        </w:rPr>
      </w:pPr>
    </w:p>
    <w:p w:rsidRDefault="00AF1F75" w:rsidP="00AF1F75" w:rsidR="00AF1F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SUNNY DAY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St-280/2015-3 od 18. studenog 2015. pokrenuo skraćeni stečajni postupak nad dužnikom SUNNY DAY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F1F75" w:rsidP="00AF1F75" w:rsidR="00AF1F7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8735AE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F1F75" w:rsidP="00AF1F75" w:rsidR="00AF1F75" w:rsidRPr="005D578C">
      <w:pPr>
        <w:rPr>
          <w:rFonts w:cs="Times New Roman" w:eastAsia="Times New Roman"/>
          <w:szCs w:val="24"/>
        </w:rPr>
      </w:pPr>
    </w:p>
    <w:p w:rsidRDefault="00AF1F75" w:rsidP="00AF1F75" w:rsidR="00AF1F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8499E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735AE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F1F75" w:rsidP="00AF1F75" w:rsidR="00AF1F75" w:rsidRPr="005D578C">
      <w:pPr>
        <w:jc w:val="center"/>
        <w:rPr>
          <w:rFonts w:cs="Times New Roman" w:eastAsia="Times New Roman"/>
          <w:szCs w:val="24"/>
        </w:rPr>
      </w:pPr>
    </w:p>
    <w:p w:rsidRDefault="00AF1F75" w:rsidP="00A8499E" w:rsidR="00AF1F7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F1F75" w:rsidP="00A8499E" w:rsidR="00AF1F7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8499E">
        <w:rPr>
          <w:rFonts w:cs="Times New Roman" w:eastAsia="Times New Roman"/>
          <w:szCs w:val="24"/>
        </w:rPr>
        <w:t>, v. r.</w:t>
      </w:r>
    </w:p>
    <w:p w:rsidRDefault="00AF1F75" w:rsidP="00AF1F75" w:rsidR="00AF1F75">
      <w:pPr>
        <w:jc w:val="left"/>
        <w:rPr>
          <w:rFonts w:cs="Times New Roman" w:eastAsia="Times New Roman"/>
          <w:szCs w:val="24"/>
        </w:rPr>
      </w:pPr>
    </w:p>
    <w:p w:rsidRDefault="00A8499E" w:rsidP="00AF1F75" w:rsidR="00A8499E" w:rsidRPr="005D578C">
      <w:pPr>
        <w:jc w:val="left"/>
        <w:rPr>
          <w:rFonts w:cs="Times New Roman" w:eastAsia="Times New Roman"/>
          <w:szCs w:val="24"/>
        </w:rPr>
      </w:pPr>
    </w:p>
    <w:p w:rsidRDefault="00AF1F75" w:rsidP="00AF1F75" w:rsidR="00AF1F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F1F75" w:rsidP="00AF1F75" w:rsidR="00AF1F7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F1F75" w:rsidP="00AF1F75" w:rsidR="00AF1F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F1F75" w:rsidP="00AF1F75" w:rsidR="00AF1F75">
      <w:pPr>
        <w:rPr>
          <w:rFonts w:cs="Times New Roman" w:eastAsia="Times New Roman"/>
          <w:szCs w:val="24"/>
        </w:rPr>
      </w:pPr>
    </w:p>
    <w:p w:rsidRDefault="00AF1F75" w:rsidP="00AF1F75" w:rsidR="00AF1F75" w:rsidRPr="005D578C">
      <w:pPr>
        <w:rPr>
          <w:rFonts w:cs="Times New Roman" w:eastAsia="Times New Roman"/>
          <w:szCs w:val="24"/>
        </w:rPr>
      </w:pPr>
    </w:p>
    <w:p w:rsidRDefault="00AF1F75" w:rsidP="00AF1F75" w:rsidR="00AF1F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F1F75" w:rsidP="00AF1F75" w:rsidR="00AF1F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F1F75" w:rsidP="00AF1F75" w:rsidR="00AF1F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SUNNY DAY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Fažanska 4,</w:t>
      </w:r>
    </w:p>
    <w:p w:rsidRDefault="00AF1F75" w:rsidP="00AF1F75" w:rsidR="00AF1F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A8499E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Sandi Barbaro Krošnjak, Rovinj, Fažanska 4</w:t>
      </w:r>
      <w:r w:rsidR="00183DE9">
        <w:rPr>
          <w:rFonts w:cs="Times New Roman" w:eastAsia="Times New Roman"/>
          <w:szCs w:val="24"/>
        </w:rPr>
        <w:t>,</w:t>
      </w:r>
    </w:p>
    <w:p w:rsidRDefault="00AF1F75" w:rsidP="00AF1F75" w:rsidR="00AF1F7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</w:t>
      </w:r>
      <w:r w:rsidR="00834487">
        <w:rPr>
          <w:rFonts w:cs="Times New Roman" w:eastAsia="Times New Roman"/>
          <w:szCs w:val="20"/>
        </w:rPr>
        <w:t xml:space="preserve"> Pula</w:t>
      </w:r>
      <w:r>
        <w:rPr>
          <w:rFonts w:cs="Times New Roman" w:eastAsia="Times New Roman"/>
          <w:szCs w:val="20"/>
        </w:rPr>
        <w:t xml:space="preserve">– </w:t>
      </w:r>
      <w:r w:rsidR="00834487">
        <w:rPr>
          <w:rFonts w:cs="Times New Roman" w:eastAsia="Times New Roman"/>
          <w:szCs w:val="20"/>
        </w:rPr>
        <w:t xml:space="preserve">Pola, Porezno mjesto Rovinj, Rovinj, Pećine 6 </w:t>
      </w:r>
      <w:r>
        <w:rPr>
          <w:rFonts w:cs="Times New Roman" w:eastAsia="Times New Roman"/>
          <w:szCs w:val="20"/>
        </w:rPr>
        <w:t>,</w:t>
      </w:r>
    </w:p>
    <w:p w:rsidRDefault="00AF1F75" w:rsidP="00AF1F75" w:rsidR="00AF1F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F1F75" w:rsidP="00AF1F75" w:rsidR="00AF1F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4"/>
        </w:rPr>
        <w:t>,</w:t>
      </w:r>
    </w:p>
    <w:p w:rsidRDefault="00AF1F75" w:rsidP="00AF1F75" w:rsidR="00AF1F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F1F75" w:rsidP="00AF1F75" w:rsidR="00AF1F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F1F75" w:rsidP="00AF1F75" w:rsidR="00AF1F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F1F75" w:rsidP="00AF1F75" w:rsidR="00AF1F75" w:rsidRPr="00EB7ECC"/>
    <w:p w:rsidRDefault="00AF1F75" w:rsidP="00AF1F75" w:rsidR="00AF1F75">
      <w:pPr>
        <w:jc w:val="left"/>
        <w:rPr>
          <w:rFonts w:cs="Times New Roman" w:eastAsia="Times New Roman"/>
          <w:szCs w:val="24"/>
        </w:rPr>
      </w:pPr>
    </w:p>
    <w:p w:rsidRDefault="00AF1F75" w:rsidP="00AF1F75" w:rsidR="00AF1F75"/>
    <w:p w:rsidRDefault="00AF1F75" w:rsidP="00AF1F75" w:rsidR="00AF1F75"/>
    <w:p w:rsidRDefault="00AF1F75" w:rsidP="00AF1F75" w:rsidR="00AF1F75"/>
    <w:p w:rsidRDefault="00AF1F75" w:rsidP="003250AD" w:rsidR="00AF1F75">
      <w:pPr>
        <w:jc w:val="left"/>
        <w:rPr>
          <w:rFonts w:cs="Times New Roman" w:eastAsia="Times New Roman"/>
          <w:szCs w:val="24"/>
        </w:rPr>
      </w:pPr>
    </w:p>
    <w:sectPr w:rsidSect="00A074C3" w:rsidR="00AF1F7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0AD" w:rsidP="003250AD" w:rsidR="003250AD">
      <w:r>
        <w:separator/>
      </w:r>
    </w:p>
  </w:endnote>
  <w:endnote w:id="0" w:type="continuationSeparator">
    <w:p w:rsidRDefault="003250AD" w:rsidP="003250AD" w:rsidR="0032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0AD" w:rsidP="003250AD" w:rsidR="003250AD">
      <w:r>
        <w:separator/>
      </w:r>
    </w:p>
  </w:footnote>
  <w:footnote w:id="0" w:type="continuationSeparator">
    <w:p w:rsidRDefault="003250AD" w:rsidP="003250AD" w:rsidR="00325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0AD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55A7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St-280/2015-5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0AD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St-280/2015-5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8B7"/>
    <w:rsid w:val="00183DE9"/>
    <w:rsid w:val="002148B7"/>
    <w:rsid w:val="003250AD"/>
    <w:rsid w:val="006A144F"/>
    <w:rsid w:val="00834487"/>
    <w:rsid w:val="008735AE"/>
    <w:rsid w:val="00A8499E"/>
    <w:rsid w:val="00AF1F75"/>
    <w:rsid w:val="00C13AD5"/>
    <w:rsid w:val="00D5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50A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0A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250A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0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50A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50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50A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A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5A7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5A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5A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50A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0A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250A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0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50A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50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50A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A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5A7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5A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5A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SUNNY DAY d.o.o. ROVINJ</izvorni_sadrzaj>
    <derivirana_varijabla naziv="DomainObject.Predmet.ProtustrankaFormated_1">  SUNNY DAY d.o.o. ROVINJ</derivirana_varijabla>
  </DomainObject.Predmet.ProtustrankaFormated>
  <DomainObject.Predmet.ProtustrankaFormatedOIB>
    <izvorni_sadrzaj>  SUNNY DAY d.o.o. ROVINJ, OIB 55352407916</izvorni_sadrzaj>
    <derivirana_varijabla naziv="DomainObject.Predmet.ProtustrankaFormatedOIB_1">  SUNNY DAY d.o.o. ROVINJ, OIB 55352407916</derivirana_varijabla>
  </DomainObject.Predmet.ProtustrankaFormatedOIB>
  <DomainObject.Predmet.ProtustrankaFormatedWithAdress>
    <izvorni_sadrzaj> SUNNY DAY d.o.o. ROVINJ, Fažanska 4, 52210 Rovinj</izvorni_sadrzaj>
    <derivirana_varijabla naziv="DomainObject.Predmet.ProtustrankaFormatedWithAdress_1"> SUNNY DAY d.o.o. ROVINJ, Fažanska 4, 52210 Rovinj</derivirana_varijabla>
  </DomainObject.Predmet.ProtustrankaFormatedWithAdress>
  <DomainObject.Predmet.ProtustrankaFormatedWithAdressOIB>
    <izvorni_sadrzaj> SUNNY DAY d.o.o. ROVINJ, OIB 55352407916, Fažanska 4, 52210 Rovinj</izvorni_sadrzaj>
    <derivirana_varijabla naziv="DomainObject.Predmet.ProtustrankaFormatedWithAdressOIB_1"> SUNNY DAY d.o.o. ROVINJ, OIB 55352407916, Fažanska 4, 52210 Rovinj</derivirana_varijabla>
  </DomainObject.Predmet.ProtustrankaFormatedWithAdressOIB>
  <DomainObject.Predmet.ProtustrankaWithAdress>
    <izvorni_sadrzaj>SUNNY DAY d.o.o. ROVINJ Fažanska 4, 52210 Rovinj</izvorni_sadrzaj>
    <derivirana_varijabla naziv="DomainObject.Predmet.ProtustrankaWithAdress_1">SUNNY DAY d.o.o. ROVINJ Fažanska 4, 52210 Rovinj</derivirana_varijabla>
  </DomainObject.Predmet.ProtustrankaWithAdress>
  <DomainObject.Predmet.ProtustrankaWithAdressOIB>
    <izvorni_sadrzaj>SUNNY DAY d.o.o. ROVINJ, OIB 55352407916, Fažanska 4, 52210 Rovinj</izvorni_sadrzaj>
    <derivirana_varijabla naziv="DomainObject.Predmet.ProtustrankaWithAdressOIB_1">SUNNY DAY d.o.o. ROVINJ, OIB 55352407916, Fažanska 4, 52210 Rovinj</derivirana_varijabla>
  </DomainObject.Predmet.ProtustrankaWithAdressOIB>
  <DomainObject.Predmet.ProtustrankaNazivFormated>
    <izvorni_sadrzaj>SUNNY DAY d.o.o. ROVINJ</izvorni_sadrzaj>
    <derivirana_varijabla naziv="DomainObject.Predmet.ProtustrankaNazivFormated_1">SUNNY DAY d.o.o. ROVINJ</derivirana_varijabla>
  </DomainObject.Predmet.ProtustrankaNazivFormated>
  <DomainObject.Predmet.ProtustrankaNazivFormatedOIB>
    <izvorni_sadrzaj>SUNNY DAY d.o.o. ROVINJ, OIB 55352407916</izvorni_sadrzaj>
    <derivirana_varijabla naziv="DomainObject.Predmet.ProtustrankaNazivFormatedOIB_1">SUNNY DAY d.o.o. ROVINJ, OIB 55352407916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20646.41</izvorni_sadrzaj>
    <derivirana_varijabla naziv="DomainObject.Predmet.TrenutnaVrijednost_1">20646.41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SUNNY DAY d.o.o. ROVINJ</item>
    </izvorni_sadrzaj>
    <derivirana_varijabla naziv="DomainObject.Predmet.ProtuStrankaListFormated_1">
      <item>SUNNY DAY d.o.o. ROVINJ</item>
    </derivirana_varijabla>
  </DomainObject.Predmet.ProtuStrankaListFormated>
  <DomainObject.Predmet.ProtuStrankaListFormatedOIB>
    <izvorni_sadrzaj>
      <item>SUNNY DAY d.o.o. ROVINJ, OIB 55352407916</item>
    </izvorni_sadrzaj>
    <derivirana_varijabla naziv="DomainObject.Predmet.ProtuStrankaListFormatedOIB_1">
      <item>SUNNY DAY d.o.o. ROVINJ, OIB 55352407916</item>
    </derivirana_varijabla>
  </DomainObject.Predmet.ProtuStrankaListFormatedOIB>
  <DomainObject.Predmet.ProtuStrankaListFormatedWithAdress>
    <izvorni_sadrzaj>
      <item>SUNNY DAY d.o.o. ROVINJ, Fažanska 4, 52210 Rovinj</item>
    </izvorni_sadrzaj>
    <derivirana_varijabla naziv="DomainObject.Predmet.ProtuStrankaListFormatedWithAdress_1">
      <item>SUNNY DAY d.o.o. ROVINJ, Fažanska 4, 52210 Rovinj</item>
    </derivirana_varijabla>
  </DomainObject.Predmet.ProtuStrankaListFormatedWithAdress>
  <DomainObject.Predmet.ProtuStrankaListFormatedWithAdressOIB>
    <izvorni_sadrzaj>
      <item>SUNNY DAY d.o.o. ROVINJ, OIB 55352407916, Fažanska 4, 52210 Rovinj</item>
    </izvorni_sadrzaj>
    <derivirana_varijabla naziv="DomainObject.Predmet.ProtuStrankaListFormatedWithAdressOIB_1">
      <item>SUNNY DAY d.o.o. ROVINJ, OIB 55352407916, Fažanska 4, 52210 Rovinj</item>
    </derivirana_varijabla>
  </DomainObject.Predmet.ProtuStrankaListFormatedWithAdressOIB>
  <DomainObject.Predmet.ProtuStrankaListNazivFormated>
    <izvorni_sadrzaj>
      <item>SUNNY DAY d.o.o. ROVINJ</item>
    </izvorni_sadrzaj>
    <derivirana_varijabla naziv="DomainObject.Predmet.ProtuStrankaListNazivFormated_1">
      <item>SUNNY DAY d.o.o. ROVINJ</item>
    </derivirana_varijabla>
  </DomainObject.Predmet.ProtuStrankaListNazivFormated>
  <DomainObject.Predmet.ProtuStrankaListNazivFormatedOIB>
    <izvorni_sadrzaj>
      <item>SUNNY DAY d.o.o. ROVINJ, OIB 55352407916</item>
    </izvorni_sadrzaj>
    <derivirana_varijabla naziv="DomainObject.Predmet.ProtuStrankaListNazivFormatedOIB_1">
      <item>SUNNY DAY d.o.o. ROVINJ, OIB 55352407916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SUNNY DAY d.o.o. ROVINJ</izvorni_sadrzaj>
    <derivirana_varijabla naziv="DomainObject.Predmet.ProtustrankaIDrugi_1">SUNNY DAY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SUNNY DAY d.o.o. ROVINJ, OIB 55352407916, Fažanska 4, 52210 Rovinj</izvorni_sadrzaj>
    <derivirana_varijabla naziv="DomainObject.Predmet.ProtustrankaIDrugiAdressOIB_1">SUNNY DAY d.o.o. ROVINJ, OIB 55352407916, Fažanska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SUNNY DAY d.o.o. ROVINJ</item>
    </izvorni_sadrzaj>
    <derivirana_varijabla naziv="DomainObject.Predmet.SudioniciListNaziv_1">
      <item>FINANCIJSKA AGENCIJA, RC RIJEKA, PODRUŽNICA PULA, PULA</item>
      <item>SUNNY DAY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SUNNY DAY d.o.o. ROVINJ, OIB 55352407916, Fažanska 4,52210 Rovinj</item>
    </izvorni_sadrzaj>
    <derivirana_varijabla naziv="DomainObject.Predmet.SudioniciListAdressOIB_1">
      <item>FINANCIJSKA AGENCIJA, RC RIJEKA, PODRUŽNICA PULA, PULA, OIB 85821130368, Giardini 5,52100 Pula</item>
      <item>SUNNY DAY d.o.o. ROVINJ, OIB 55352407916, Fažanska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55352407916</item>
    </izvorni_sadrzaj>
    <derivirana_varijabla naziv="DomainObject.Predmet.SudioniciListNazivOIB_1">
      <item>, OIB 85821130368</item>
      <item>, OIB 55352407916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612</properties:Words>
  <properties:Characters>3244</properties:Characters>
  <properties:Lines>82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2016-01-22T12:40:00Z</dcterms:created>
  <dc:creator>Mihaela Kaligari</dc:creator>
  <dc:description/>
  <cp:keywords/>
  <cp:lastModifiedBy>Mihaela Kaligari</cp:lastModifiedBy>
  <cp:lastPrinted>2016-02-02T09:27:00Z</cp:lastPrinted>
  <dcterms:modified xmlns:xsi="http://www.w3.org/2001/XMLSchema-instance" xsi:type="dcterms:W3CDTF">2016-02-03T07:08:00Z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