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0790" w14:paraId="2bd0790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993CBC">
        <w:t>319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993CBC">
        <w:t>BAKIN KOLAČIĆ</w:t>
      </w:r>
      <w:r w:rsidR="00B274F1">
        <w:t xml:space="preserve"> </w:t>
      </w:r>
      <w:r w:rsidR="00993CBC">
        <w:t>j.</w:t>
      </w:r>
      <w:r w:rsidR="00B274F1">
        <w:t>d.o.o.</w:t>
      </w:r>
      <w:r w:rsidR="00F03C52">
        <w:t>,</w:t>
      </w:r>
      <w:r w:rsidR="00596F42">
        <w:t xml:space="preserve"> </w:t>
      </w:r>
      <w:r w:rsidR="002F39FA">
        <w:t xml:space="preserve">OIB: </w:t>
      </w:r>
      <w:r w:rsidR="00993CBC">
        <w:t>91209390910</w:t>
      </w:r>
      <w:r w:rsidR="00F03C52">
        <w:t>,</w:t>
      </w:r>
      <w:r w:rsidR="00B14F3A">
        <w:t xml:space="preserve"> </w:t>
      </w:r>
      <w:r w:rsidR="00B274F1">
        <w:t xml:space="preserve">MBS: </w:t>
      </w:r>
      <w:r w:rsidR="00993CBC">
        <w:t>080821188,</w:t>
      </w:r>
      <w:r w:rsidR="00D460CD">
        <w:t xml:space="preserve"> </w:t>
      </w:r>
      <w:r w:rsidR="00F03C52">
        <w:t xml:space="preserve">Zagreb, </w:t>
      </w:r>
      <w:r w:rsidR="00993CBC">
        <w:t>Nova Ves 2,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993CBC">
        <w:t>BAKIN KOLAČIĆ j.d.o.o., OIB: 91209390910, MBS: 080821188, Zagreb, Nova Ves 2</w:t>
      </w:r>
      <w:r w:rsidR="00B274F1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993CBC">
        <w:t>BAKIN KOLAČIĆ j.d.o.o., OIB: 91209390910, MBS: 080821188, Zagreb, Nova Ves 2</w:t>
      </w:r>
      <w:r w:rsidR="00B274F1">
        <w:t>,</w:t>
      </w:r>
      <w:r w:rsidR="00DC182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C52">
        <w:t>1</w:t>
      </w:r>
      <w:r w:rsidR="00B274F1">
        <w:t>3</w:t>
      </w:r>
      <w:r w:rsidR="00993CBC">
        <w:t>19</w:t>
      </w:r>
      <w:r w:rsidR="00F03C52">
        <w:t>-</w:t>
      </w:r>
      <w:r>
        <w:t>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3E46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E46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C3E46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C3E46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974F6"/>
    <w:rsid w:val="008C63F0"/>
    <w:rsid w:val="00927558"/>
    <w:rsid w:val="0093241A"/>
    <w:rsid w:val="0096321F"/>
    <w:rsid w:val="00993CBC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03C52"/>
    <w:rsid w:val="00F225C2"/>
    <w:rsid w:val="00F63B4A"/>
    <w:rsid w:val="00F67099"/>
    <w:rsid w:val="00F86385"/>
    <w:rsid w:val="00F9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E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E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E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E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E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E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E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E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BAKIN KOLAČIĆ j.d.o.o. za proizvodnju, trgovinu i usluge</izvorni_sadrzaj>
    <derivirana_varijabla naziv="DomainObject.Predmet.ProtustrankaFormated_1">  BAKIN KOLAČIĆ j.d.o.o. za proizvodnju, trgovinu i usluge</derivirana_varijabla>
  </DomainObject.Predmet.ProtustrankaFormated>
  <DomainObject.Predmet.ProtustrankaFormatedOIB>
    <izvorni_sadrzaj>  BAKIN KOLAČIĆ j.d.o.o. za proizvodnju, trgovinu i usluge, OIB 91209390910</izvorni_sadrzaj>
    <derivirana_varijabla naziv="DomainObject.Predmet.ProtustrankaFormatedOIB_1">  BAKIN KOLAČIĆ j.d.o.o. za proizvodnju, trgovinu i usluge, OIB 91209390910</derivirana_varijabla>
  </DomainObject.Predmet.ProtustrankaFormatedOIB>
  <DomainObject.Predmet.ProtustrankaFormatedWithAdress>
    <izvorni_sadrzaj> BAKIN KOLAČIĆ j.d.o.o. za proizvodnju, trgovinu i usluge, Nova Ves 2, 10000 Zagreb</izvorni_sadrzaj>
    <derivirana_varijabla naziv="DomainObject.Predmet.ProtustrankaFormatedWithAdress_1"> BAKIN KOLAČIĆ j.d.o.o. za proizvodnju, trgovinu i usluge, Nova Ves 2, 10000 Zagreb</derivirana_varijabla>
  </DomainObject.Predmet.ProtustrankaFormatedWithAdress>
  <DomainObject.Predmet.ProtustrankaFormatedWithAdressOIB>
    <izvorni_sadrzaj> BAKIN KOLAČIĆ j.d.o.o. za proizvodnju, trgovinu i usluge, OIB 91209390910, Nova Ves 2, 10000 Zagreb</izvorni_sadrzaj>
    <derivirana_varijabla naziv="DomainObject.Predmet.ProtustrankaFormatedWithAdressOIB_1"> BAKIN KOLAČIĆ j.d.o.o. za proizvodnju, trgovinu i usluge, OIB 91209390910, Nova Ves 2, 10000 Zagreb</derivirana_varijabla>
  </DomainObject.Predmet.ProtustrankaFormatedWithAdressOIB>
  <DomainObject.Predmet.ProtustrankaWithAdress>
    <izvorni_sadrzaj>BAKIN KOLAČIĆ j.d.o.o. za proizvodnju, trgovinu i usluge Nova Ves 2, 10000 Zagreb</izvorni_sadrzaj>
    <derivirana_varijabla naziv="DomainObject.Predmet.ProtustrankaWithAdress_1">BAKIN KOLAČIĆ j.d.o.o. za proizvodnju, trgovinu i usluge Nova Ves 2, 10000 Zagreb</derivirana_varijabla>
  </DomainObject.Predmet.ProtustrankaWithAdress>
  <DomainObject.Predmet.ProtustrankaWithAdressOIB>
    <izvorni_sadrzaj>BAKIN KOLAČIĆ j.d.o.o. za proizvodnju, trgovinu i usluge, OIB 91209390910, Nova Ves 2, 10000 Zagreb</izvorni_sadrzaj>
    <derivirana_varijabla naziv="DomainObject.Predmet.ProtustrankaWithAdressOIB_1">BAKIN KOLAČIĆ j.d.o.o. za proizvodnju, trgovinu i usluge, OIB 91209390910, Nova Ves 2, 10000 Zagreb</derivirana_varijabla>
  </DomainObject.Predmet.ProtustrankaWithAdressOIB>
  <DomainObject.Predmet.ProtustrankaNazivFormated>
    <izvorni_sadrzaj>BAKIN KOLAČIĆ j.d.o.o. za proizvodnju, trgovinu i usluge</izvorni_sadrzaj>
    <derivirana_varijabla naziv="DomainObject.Predmet.ProtustrankaNazivFormated_1">BAKIN KOLAČIĆ j.d.o.o. za proizvodnju, trgovinu i usluge</derivirana_varijabla>
  </DomainObject.Predmet.ProtustrankaNazivFormated>
  <DomainObject.Predmet.ProtustrankaNazivFormatedOIB>
    <izvorni_sadrzaj>BAKIN KOLAČIĆ j.d.o.o. za proizvodnju, trgovinu i usluge, OIB 91209390910</izvorni_sadrzaj>
    <derivirana_varijabla naziv="DomainObject.Predmet.ProtustrankaNazivFormatedOIB_1">BAKIN KOLAČIĆ j.d.o.o. za proizvodnju, trgovinu i usluge, OIB 91209390910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BAKIN KOLAČIĆ j.d.o.o. za proizvodnju, trgovinu i usluge</item>
    </izvorni_sadrzaj>
    <derivirana_varijabla naziv="DomainObject.Predmet.ProtuStrankaListFormated_1">
      <item>BAKIN KOLAČIĆ j.d.o.o. za proizvodnju, trgovinu i usluge</item>
    </derivirana_varijabla>
  </DomainObject.Predmet.ProtuStrankaListFormated>
  <DomainObject.Predmet.ProtuStrankaListFormatedOIB>
    <izvorni_sadrzaj>
      <item>BAKIN KOLAČIĆ j.d.o.o. za proizvodnju, trgovinu i usluge, OIB 91209390910</item>
    </izvorni_sadrzaj>
    <derivirana_varijabla naziv="DomainObject.Predmet.ProtuStrankaListFormatedOIB_1">
      <item>BAKIN KOLAČIĆ j.d.o.o. za proizvodnju, trgovinu i usluge, OIB 91209390910</item>
    </derivirana_varijabla>
  </DomainObject.Predmet.ProtuStrankaListFormatedOIB>
  <DomainObject.Predmet.ProtuStrankaListFormatedWithAdress>
    <izvorni_sadrzaj>
      <item>BAKIN KOLAČIĆ j.d.o.o. za proizvodnju, trgovinu i usluge, Nova Ves 2, 10000 Zagreb</item>
    </izvorni_sadrzaj>
    <derivirana_varijabla naziv="DomainObject.Predmet.ProtuStrankaListFormatedWithAdress_1">
      <item>BAKIN KOLAČIĆ j.d.o.o. za proizvodnju, trgovinu i usluge, Nova Ves 2, 10000 Zagreb</item>
    </derivirana_varijabla>
  </DomainObject.Predmet.ProtuStrankaListFormatedWithAdress>
  <DomainObject.Predmet.ProtuStrankaListFormatedWithAdressOIB>
    <izvorni_sadrzaj>
      <item>BAKIN KOLAČIĆ j.d.o.o. za proizvodnju, trgovinu i usluge, OIB 91209390910, Nova Ves 2, 10000 Zagreb</item>
    </izvorni_sadrzaj>
    <derivirana_varijabla naziv="DomainObject.Predmet.ProtuStrankaListFormatedWithAdressOIB_1">
      <item>BAKIN KOLAČIĆ j.d.o.o. za proizvodnju, trgovinu i usluge, OIB 91209390910, Nova Ves 2, 10000 Zagreb</item>
    </derivirana_varijabla>
  </DomainObject.Predmet.ProtuStrankaListFormatedWithAdressOIB>
  <DomainObject.Predmet.ProtuStrankaListNazivFormated>
    <izvorni_sadrzaj>
      <item>BAKIN KOLAČIĆ j.d.o.o. za proizvodnju, trgovinu i usluge</item>
    </izvorni_sadrzaj>
    <derivirana_varijabla naziv="DomainObject.Predmet.ProtuStrankaListNazivFormated_1">
      <item>BAKIN KOLAČIĆ j.d.o.o. za proizvodnju, trgovinu i usluge</item>
    </derivirana_varijabla>
  </DomainObject.Predmet.ProtuStrankaListNazivFormated>
  <DomainObject.Predmet.ProtuStrankaListNazivFormatedOIB>
    <izvorni_sadrzaj>
      <item>BAKIN KOLAČIĆ j.d.o.o. za proizvodnju, trgovinu i usluge, OIB 91209390910</item>
    </izvorni_sadrzaj>
    <derivirana_varijabla naziv="DomainObject.Predmet.ProtuStrankaListNazivFormatedOIB_1">
      <item>BAKIN KOLAČIĆ j.d.o.o. za proizvodnju, trgovinu i usluge, OIB 91209390910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BAKIN KOLAČIĆ j.d.o.o. za proizvodnju, trgovinu i usluge</izvorni_sadrzaj>
    <derivirana_varijabla naziv="DomainObject.Predmet.ProtustrankaIDrugi_1">BAKIN KOLAČIĆ j.d.o.o. za proizvodnju,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BAKIN KOLAČIĆ j.d.o.o. za proizvodnju, trgovinu i usluge, OIB 91209390910, Nova Ves 2, 10000 Zagreb</izvorni_sadrzaj>
    <derivirana_varijabla naziv="DomainObject.Predmet.ProtustrankaIDrugiAdressOIB_1">BAKIN KOLAČIĆ j.d.o.o. za proizvodnju, trgovinu i usluge, OIB 91209390910,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BAKIN KOLAČIĆ j.d.o.o. za proizvodnju, trgovinu i usluge</item>
      <item>FINA Regionalni centar Zagreb</item>
    </izvorni_sadrzaj>
    <derivirana_varijabla naziv="DomainObject.Predmet.SudioniciListNaziv_1">
      <item>BAKIN KOLAČIĆ j.d.o.o. za proizvodnju, trgovinu i usluge</item>
      <item>FINA Regionalni centar Zagreb</item>
    </derivirana_varijabla>
  </DomainObject.Predmet.SudioniciListNaziv>
  <DomainObject.Predmet.SudioniciListAdressOIB>
    <izvorni_sadrzaj>
      <item>BAKIN KOLAČIĆ j.d.o.o. za proizvodnju, trgovinu i usluge, OIB 91209390910, Nova Ves 2,10000 Zagreb</item>
      <item>FINA Regionalni centar Zagreb, OIB 85821130368, Trg svibanjskih žrtava 1995. br.1,10000 Zagreb</item>
    </izvorni_sadrzaj>
    <derivirana_varijabla naziv="DomainObject.Predmet.SudioniciListAdressOIB_1">
      <item>BAKIN KOLAČIĆ j.d.o.o. za proizvodnju, trgovinu i usluge, OIB 91209390910, Nova Ves 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91209390910</item>
      <item>, OIB 85821130368</item>
    </izvorni_sadrzaj>
    <derivirana_varijabla naziv="DomainObject.Predmet.SudioniciListNazivOIB_1">
      <item>, OIB 91209390910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2016-06-03T10:34:00Z</dcterms:created>
  <dc:creator>Snježana Andrijanić</dc:creator>
  <cp:lastModifiedBy>Snježana Andrijanić</cp:lastModifiedBy>
  <cp:lastPrinted>2016-06-03T10:34:00Z</cp:lastPrinted>
  <dcterms:modified xmlns:xsi="http://www.w3.org/2001/XMLSchema-instance" xsi:type="dcterms:W3CDTF">2016-06-03T10:35:00Z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