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43e1" w14:paraId="6ce43e1" w:rsidRDefault="00A83305" w:rsidP="00A83305" w:rsidR="00A83305">
      <w:pPr>
        <w15:collapsed w:val="false"/>
      </w:pPr>
      <w:bookmarkStart w:name="_GoBack" w:id="0"/>
      <w:bookmarkEnd w:id="0"/>
      <w:r>
        <w:t xml:space="preserve">ABUNDAN d.o.o.,   </w:t>
      </w:r>
    </w:p>
    <w:p w:rsidRDefault="00A83305" w:rsidP="00A83305" w:rsidR="00A83305">
      <w:r>
        <w:t xml:space="preserve">Vidrenjak, Svetog Mihaela 19           </w:t>
      </w:r>
    </w:p>
    <w:p w:rsidRDefault="00A83305" w:rsidP="00A83305" w:rsidR="00A83305">
      <w:r>
        <w:t>44316 Velika Ludina</w:t>
      </w:r>
    </w:p>
    <w:p w:rsidRDefault="00A83305" w:rsidP="00A83305" w:rsidR="00D87255">
      <w:r>
        <w:t>OIB: 27461541024</w:t>
      </w:r>
    </w:p>
    <w:tbl>
      <w:tblPr>
        <w:tblW w:type="dxa" w:w="14742"/>
        <w:jc w:val="center"/>
        <w:tblLook w:val="04A0" w:noVBand="1" w:noHBand="0" w:lastColumn="0" w:firstColumn="1" w:lastRow="0" w:firstRow="1"/>
      </w:tblPr>
      <w:tblGrid>
        <w:gridCol w:w="577"/>
        <w:gridCol w:w="3138"/>
        <w:gridCol w:w="1427"/>
        <w:gridCol w:w="2036"/>
        <w:gridCol w:w="1331"/>
        <w:gridCol w:w="1427"/>
        <w:gridCol w:w="1017"/>
        <w:gridCol w:w="1267"/>
        <w:gridCol w:w="1246"/>
        <w:gridCol w:w="1276"/>
      </w:tblGrid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0070C0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  <w:t>RB</w:t>
            </w:r>
          </w:p>
        </w:tc>
        <w:tc>
          <w:tcPr>
            <w:tcW w:type="dxa" w:w="31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70C0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  <w:t>NAZIV VJEROVNIKA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70C0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  <w:t>OIB VJEROVNIKA</w:t>
            </w:r>
          </w:p>
        </w:tc>
        <w:tc>
          <w:tcPr>
            <w:tcW w:type="dxa" w:w="20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70C0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  <w:t>ADRESA</w:t>
            </w:r>
          </w:p>
        </w:tc>
        <w:tc>
          <w:tcPr>
            <w:tcW w:type="dxa" w:w="13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70C0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  <w:t>IZNOS OBVEZE PREMA IZVJEŠĆU DUŽNIKA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70C0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  <w:t>IZNOS TRAŽBINE PREMA PRIJAVI VJEROVNIKA</w:t>
            </w:r>
          </w:p>
        </w:tc>
        <w:tc>
          <w:tcPr>
            <w:tcW w:type="dxa" w:w="10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70C0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  <w:t>OVRŠNA ISPRAVA (DA/NE)</w:t>
            </w:r>
          </w:p>
        </w:tc>
        <w:tc>
          <w:tcPr>
            <w:tcW w:type="dxa" w:w="12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70C0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  <w:t>UTVRĐENI IZNOS TRAŽBINE</w:t>
            </w:r>
          </w:p>
        </w:tc>
        <w:tc>
          <w:tcPr>
            <w:tcW w:type="dxa" w:w="12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70C0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  <w:t>OSPORENI IZNOS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70C0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  <w:t>NAPOMENA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Addiko Bank dioničko društvo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14036333877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Slavonska avenija 6,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143.662,65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222.317,50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 xml:space="preserve">da 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222.317,50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Agro-Hoblaj d.o.o. za proizvodnju, trgovinu, uvoz i izvoz, otkup poljoprivrednih proizvoda i građevinarstvo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44013546848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Martinska 157, 40315 Mursko Središće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5.522,15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5.522,15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AgroMARTIN trgovina poljoprivrednom robom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13817492113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Čakovečka 1A, 40313 Vrhovljan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12.934,41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12.934,41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AGLON d.o.o. za savjetovanje i zastupanje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78453219787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Jurkovićeva 1,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25.400,48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25.400,48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02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AGRO BABIĆ - VL.GABRIJEL BABIĆ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23527142473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KRALJA TOMISLAVA 79K, 35400 REŠETARI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5.247,09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5.247,09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AGRO FERRUM d.o.o. za proizvodnju,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8075942404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Obrtnička ulica 7, 44317 Velika Ludina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3.594,00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3.594,00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AGRO PARTNER, VL. BOJAN TOMAŠEVIĆ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34607493750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RATARSKA 4, 31204 BIJELO BRDO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1.482,00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1.482,00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lastRenderedPageBreak/>
              <w:t>8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AGRO SIM društvo s ograničenom odgovornošću za proizvodnju i usluge u stečaju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88179879471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Žutićka 6, 10310 Ivanić-Grad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23.018,85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23.018,85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AGRO-AGRO društvo s ograničenom odgovornošću za trgovinu, proizvodnju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79549878097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Braće Radića 126A, 32270 Županja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6.426,00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6.426,00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02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10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AGROART, VL. MARIJAN GAŠPAREC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21464574194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ZAGREBAČKA 33, 44316 VELIKA LUDINA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88,74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88,74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11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AGROMAIS d.o.o. za proizvodnju,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01241022425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Savska cesta 72A, 10360 Sesvete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11.369,57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11.369,57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12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AGRONOM društvo s ograničenom odgovornošću za trgovinu na malo i veliko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67793044823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Zagrebačka 171, 34000 Požega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3.374,36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3.374,36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13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AGROPROJEKT d.o.o. za trgovinu i usluge u stečaju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31999338764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Banija 130, 47000 Karlovac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10.184,11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10.184,11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02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14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AGROTEKS društvo s ograničenom odgovornošću za proizvodnju, promet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09346591759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Zrinski Frankopanska 12, 10450 Jastrebarsko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608.312,06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535.034,72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 xml:space="preserve">da 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535.034,72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15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AGROTUROPOLJE za poljoprivrednu proizvodnju i trgovinu na veliko i malo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66493270332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Velikogorička 43, 10410 Novo Čiče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14.520,00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4.190,00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10.330,00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podmirena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16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AGROVALLIS društvo s ograničenom odgovornošću za proizvodnju,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77844837368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Lipa 1, 44320 Repušnica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36.114,74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36.114,74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02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17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ALATNICA I PLASTIKA, VL.DUBRAVKO MAREŠ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20013699305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ŠTEFANOVIĆEVA ULICA 7, 10370 DUGO SELO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1.728,88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1.728,88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lastRenderedPageBreak/>
              <w:t>18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ALCA ZAGREB trgovačko društvo s ograničenom odgovornošću za uvoz, izvoz i trgovinu na veliko i malo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58353015102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Koledovčina 2,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3.041,23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2.799,81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2.701,59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98,22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podmirena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19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ALLIANZ ZAGREB dioničko društvo za osiguranje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23759810849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Heinzelova 70,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1.181,01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1.181,01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20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AMTING, d.o.o., za trgovinu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97098682001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Vladimira Nazora 32 D, 10380 Sveti Ivan Zelina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1.609,11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1.609,11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21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ANPARO d.o.o. za savjetovanje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36885326631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Horvaćanska cesta 27,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3.350,00</w:t>
            </w:r>
          </w:p>
        </w:tc>
        <w:tc>
          <w:tcPr>
            <w:tcW w:type="dxa" w:w="1427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3.350,00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22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APIOS d.o.o. za trgovinu naftnim derivatima i plinovima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72594208197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Budmanijeva 5,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380,76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380,76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tražbina je podmirena u cijelosti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23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AS - AGRO društvo s ograničenom odgovornošću za proizvodnju,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24703677441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Istarska 42, 43000 Bjelovar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19.845,74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14.456,93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5.388,81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24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AUDITUS d.o.o. za revizijske poslove i porezno savjetovanje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18675153495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Ivana Gundulića 5II, 31000 Osijek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25.000,00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25.000,00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25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AUTO-POLJOSTROJ društvo s ograničenom odgovornošću za usluge, trgovinu i proizvodnju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72552132449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Svetice 25,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414,75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171,30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243,45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podmirena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26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AUTOCESTA RIJEKA - ZAGREB, društvo za građenje i gospodaranje autocestom, d.d.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96330310281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Širolina 4,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68,00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68,00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tražbina je podmirena u cijelosti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lastRenderedPageBreak/>
              <w:t>27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AUTOSERVIS MEZAK d.o.o. za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14596118399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Zagrebačka ulica 5, 10315 Obedišće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3.799,50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3.799,50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28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Axereal Croatia d.o.o. za trgovinu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40994628705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Kralja Petra Svačića 17, 35400 Nova Gradiška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285.677,81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1.708,06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283.969,75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29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BASF Croatia društvo s ograničenom odgovornošću za trgovinu i proizvodnju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87328040703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Ivana Lučića 2a,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1.163.811,70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883.219,54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280.237,28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podmirena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30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BENKOVIĆ - USLUGE društvo s ograničenom odgovornošću za trgovinu, usluge i uvoz-izvoz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2320396248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Vladimira Vidrića 16,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608,13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277,50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330,63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podmirena</w:t>
            </w:r>
          </w:p>
        </w:tc>
      </w:tr>
      <w:tr w:rsidTr="00F255D1" w:rsidR="00F255D1" w:rsidRPr="00F255D1">
        <w:trPr>
          <w:trHeight w:val="102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31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BRANKO BENKOVIĆ, OPG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89264555294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KNEZA BERIGOJA 6, 10432 LUG SAMOBORSKI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75,00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75,00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30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32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BIRD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 xml:space="preserve">           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6.143,32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6.143,32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33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BISNODE društvo s ograničenom odgovornošću za trgovinu, posredovanje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48270876028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Fallerovo šetalište 22,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3.050,00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3.050,00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34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BIZPLAN društvo s ograničenom odgovornošću za savjetovanje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14423356593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Strojarska cesta 20,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5.000,00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5.000,00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35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ŠIMUN, VL.HRVOJE BOŠNJAKOVIĆ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10456824421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ANTUNA RADIĆA 1, 32235 BAPSKA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23.859,09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23.859,09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23.859,09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lastRenderedPageBreak/>
              <w:t>36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BRATI RITOŠA Proizvodnja i trgovina, društvo s ograničenom odgovornošću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82487963656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Šime Kurelića 203, 52000 Pazin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75.948,35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11.788,84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64.159,51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podmirena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37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KATICA BROZ, OPG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85989162180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STAKLENA 8, 10314 BUNJANI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78.193,98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78.193,98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tražbina je podmirena u cijelosti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38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BUBLIĆ-COMMERCE d.o.o. za trgovinu, ugostiteljstvo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62071483432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Mahično 51, 47000 Karlovac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29.476,07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29.476,07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02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39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BUMBAR d.o.o. za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31522836079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Novaki, Bumbarov put 1, 10431 Sveta Nedelja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2.011,99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2.011,99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40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CHROMOS AGRO društvo s ograničenom odgovornošću proizvodnja sredstava za zaštitu bilja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82790074844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Radnička cesta 173n,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6.610.422,73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5.999.130,69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5.999.130,69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41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CIPRO društvo s ograničenom odgovornošću za unutrašnju i vanjsku trgovinu i proizvodnju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25498619118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Lepajci 4 a, 49000 Lepajci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30.736,96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30.736,96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42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COLIĆ - TRADE d.o.o. za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61081062387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Radovanova 12, 23210 Biograd Na Moru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6.000,00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6.000,00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43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CROATIA osiguranje d.d.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26187994862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Vatroslava Jagića 33,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9.381,85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9.381,85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44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CVIPEK,d.o.o. za trgovinu,uvoz-izvoz, građevinarstvo,transport, ugostiteljstvo i proizvodnju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85500684167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Savska 113, 10310 Ivanić-Grad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29.999,97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29.999,97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02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45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DANIEL ČONKA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88019833367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DONJI PUSTAKOVEC 124, 40323 DONJI PUSTAKOVEC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1.175,09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1.175,09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02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lastRenderedPageBreak/>
              <w:t>46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DENI - TISAK VL. KRISTINA FALTIS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31053021898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VOĆARSKA ULICA 1A, 44316 VELIKA LUDINA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900,00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47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DIMNJAČAR - DRAGUTIN ŠNELER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64115107699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MOSLAVAČKA 25, 44318 DONJA GRAČENICA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739,53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739,53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739,53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48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ECO IMPULS d.o.o. za proizvodnju,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40071999847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Slavonska 23, 10410 Gradići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2.924,42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2.924,42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49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EMO-ADRIA d.o.o. za trgovinu, proizvodnju, usluge i turizam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03274326051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Bašini 3, 21210 Solin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2.181,39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2.181,39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50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ENIVA - DEAN LUKETIĆ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3954514141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SVETOG MIHAELA 18B, 44316 VELIKA LUDINA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2.625,00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875,00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1.750,00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podmirena</w:t>
            </w:r>
          </w:p>
        </w:tc>
      </w:tr>
      <w:tr w:rsidTr="00F255D1" w:rsidR="00F255D1" w:rsidRPr="00F255D1">
        <w:trPr>
          <w:trHeight w:val="129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51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ERSTE FACTORING društvo s ograničenom odgovornošću za factoring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10194059689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Ivana Lučića 2a,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6.675,87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6.675,87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tražbina je podmirena u cijelosti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52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EuroAlp društvo s ograničenom odgovornošću za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10222437533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Rendićeva 31,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2.682,00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1.508,38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1.173,62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podmirena</w:t>
            </w:r>
          </w:p>
        </w:tc>
      </w:tr>
      <w:tr w:rsidTr="00F255D1" w:rsidR="00F255D1" w:rsidRPr="00F255D1">
        <w:trPr>
          <w:trHeight w:val="30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53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EUROPEAN FRUIT SERVICE BOARD B.V.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 xml:space="preserve">           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52.348,30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52.348,30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54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EUROPEAN FRUITSERVICE BOARD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 xml:space="preserve">           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Zendweg 195, 3454 HE DE MEERN, NETHERLANDS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50.805,36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50.805,36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tražbina je podmirena u cijelosti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lastRenderedPageBreak/>
              <w:t>55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Financijska agencija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85821130368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Ulica grada Vukovara 70,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7.195,00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7.195,00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56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FITO PROMET društvo s ograničenom odgovornošću za poljoprivrednu proizvodnju i promet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68339203084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Mošćenička 15,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33.683,04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7.085,10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26.597,94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podmirena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57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FLEKSO PLAST društvo s ograničenom odgovornošću za trgovinu, usluge i djelatnost turističke agencije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64500821578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J.J. Strossmayera 131, 44000 Sisak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24.918,18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228,18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24.690,00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podmirena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58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FLOREL, trgovina i usluge, društvo s ograničenom odgovornošću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53833195657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Lenucijeva 8,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35.100,00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35.100,00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59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FOROL MAZIVA društvo s ograničenom odgovornošću za  proizvodnju,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77512337492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Svilarska ulica 2, 42000 Varaždin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1.361,25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385,35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975,90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podmirena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60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FRAGARIA PLANTA, d.o.o. za proizvodnju i prodaju voćnih sadnica i loznih cjepova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26334551660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Mrakov Breg 3, 10257 Kupinečki Kraljevec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55.247,93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59.805,36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59.805,36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61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FRUCTUS društvo s ograničenom odgovornošću za poljoprivrednu proizvodnju,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65104739579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Sv. Mihovila 19, 44316 Velika Ludina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506.845,33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83.175,22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423.670,11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podmirena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62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GEORG d.o.o. za savjetovanje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34611008303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Pelješka 4,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40.000,00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tražbina je podmirena u cijelosti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63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 xml:space="preserve">GOMOLAVA trgovina, izvoz-uvoz, zastupanje inozemnih tvrtki, </w:t>
            </w: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lastRenderedPageBreak/>
              <w:t>otpremništvo i usluge, d.d.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lastRenderedPageBreak/>
              <w:t>71839579033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Šeferova 10,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0,85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0,85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lastRenderedPageBreak/>
              <w:t>64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GRAD KUTINA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41888874500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Trg kralja Tomislava 12, 44320 Kutina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436,05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436,05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65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GRAD ZAGREB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61817894937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Trg Stjepana Radića 1,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255,24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 xml:space="preserve">da 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255,24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02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66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03365973101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Preradovićeva 35,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4.161,20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4.161,20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67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HAD društvo s ograničenom odgovornošću za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60473408837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Andrije Hebranga 5, 43000 Bjelovar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1.637,08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1.637,08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68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HEDON DUO društvo s ograničenom odgovornošću za vanjsku i unutarnju trgovinu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37945624828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Ivana Gundulića 6, 47000 Karlovac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2.372,34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2.372,34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69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HELA, VL.ZDRAVKO HUSNIK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72241708699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KOMUŠEVAC 13, 43245 KOMUŠEVAC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1.467,50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1.467,50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70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HEP - Opskrba d.o.o. za opskrbu potrošača električnom, toplinskom energijom i plinom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63073332379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Ulica grada Vukovara 37,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28.528,97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70.770,90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70.770,90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71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HEP ELEKTRA d.o.o. za opskrbu električnom energijom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43965974818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Ulica grada Vukovara 37,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287,09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287,09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72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HORVAT društvo s ograničenom odgovornošću za proizvodnju, trgovinu na veliko i malo poljoprivrednim proizvodima i poljoprivrednim sadnim materijalom, uvoz i izvoz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84751919984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Ludbreškabb, 40320 Donji Kraljevec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450.268,49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450.268,49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lastRenderedPageBreak/>
              <w:t>73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PROIZVODNJA SVIJEĆA.., VL.BERISLAV HORVATIĆ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81137504101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VELEŠKOVEC 90, 49247 VELEŠKOVEC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5.655,58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5.655,58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74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HP - Hrvatska pošta d.d.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87311810356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Jurišićeva 13,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1.478,40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206,00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206,00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tražbina je podmirena u cijelosti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75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Hrvatska radiotelevizija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68419124305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Prisavlje 3,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240,00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488,05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488,05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76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Hrvatske autoceste društvo s ograničenom odgovornošću, za upravljenje, građenje i održavanje autocesta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57500462912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Širolina ulica 4,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477,00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143,00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334,00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podmirena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77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Hrvatske vode, pravna osoba za upravljanje vodama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28921383001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Grada Vukovara 220,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78,78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da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78,78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78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Hrvatski Telekom d.d.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81793146560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Roberta Frangeša Mihanovića 9,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2.928,96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4.023,03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1.634,46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2.388,57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podmirena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79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HRVATSKE ŠUME društvo s ograničenom odgovornošću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69693144506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Ulica Kneza Branimira 1,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50.080,35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50.080,35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80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IMPULS - LEASING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65918029671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Velimira Škorpika 241,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122,88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122,88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tražbina je podmirena u cijelosti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lastRenderedPageBreak/>
              <w:t>81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INA-INDUSTRIJA NAFTE, d.d.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27759560625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Avenija V. Holjevca 10,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1.290,10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1.290,10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tražbina je podmirena u cijelosti</w:t>
            </w:r>
          </w:p>
        </w:tc>
      </w:tr>
      <w:tr w:rsidTr="00F255D1" w:rsidR="00F255D1" w:rsidRPr="00F255D1">
        <w:trPr>
          <w:trHeight w:val="103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82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INFOMART društvo s ograničenom odgovornošću za poslovne usluge i trgovinu - u stečaju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24092669025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Ante Starčevića 4, 44000 Sisak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6.250,00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6.250,00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pogrešno naveden vjerovnik, slali dopis za ispravak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83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INSTRUVET, društvo s ograničenom odgovornošću za unutarnju i vanjsku trgovinu i proizvodnju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37574243649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Drobilina 16, 10255 Donji Stupnik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3.391,92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3.391,92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84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INTER CARS d.o.o. za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46564276045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Krapinska 37, 10290 Zaprešić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2.150,11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929,64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1.220,47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podmirena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85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INTER LAND d.o.o. za trgovinu i poslovne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02354417624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Eugena Kumičića 71, 42000 Varaždin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17.952,11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16.295,31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1.656,80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podmirena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86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INTRADA - NERETVA d.o.o. za proizvodnju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01546826451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Ul. Obala S.Radića 200, 20340 Komin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1.861,39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1.861,39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87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INVENTIVNA RJEŠENJA društvo s ograničenom odgovornošću za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90708101924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Augusta Šenoe 41, 10410 Velika Gorica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1.280,00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1.280,00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02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88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ANTONIJA IŠTVANOVIĆ - OPG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12682893937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ANTE TRUMBIĆA 1C, 43000 BJELOVAR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1.273,20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1.273,20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lastRenderedPageBreak/>
              <w:t>89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IŠTVANOVIĆ ANTONIO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47873069025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KSAVERA ŠANDORA ĐALSKOG 2A, 43000 BJELOVAR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100,00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90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ITALCRO proizvodnja i trgovina društvo s ograničenom odgovornoošću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08393125064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Poduzetnička zona 6, 52216 Galižana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53.602,88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39.323,10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 xml:space="preserve">da 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39.323,10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91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IVICA NAGLIĆ, OPG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10122004328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KOMPATOR 34, 44316 KOMPATOR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517,69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517,69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tražbina je podmirena u cijelosti</w:t>
            </w:r>
          </w:p>
        </w:tc>
      </w:tr>
      <w:tr w:rsidTr="00F255D1" w:rsidR="00F255D1" w:rsidRPr="00F255D1">
        <w:trPr>
          <w:trHeight w:val="102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93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KAMEN IVANIĆ, VL.IVAN IVANIĆ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74321721113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IVANA HORVATIĆA 59, 10370 LUPOGLAV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7.465,32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7.465,32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94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KAZNIONICA U LIPOVICI-POPOVAČI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22519877219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LIPOVEČKA 22, 44317 POPOVAČA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86.649,50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86.649,50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95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Konica Minolta Hrvatska - poslovna rješenja, d.o.o. za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31697259786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Horvatova 82,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888,31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888,31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96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KOMES TRANSPORTI d.o.o. za proizvodnju,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87201942024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Česmanska ulica 10, 10315 Novoselec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800,00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97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KONTO - VL. MIRJANA BOBEK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93415854613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LIPOVEČKA 16, 44317 DONJA VLAHINIČKA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3.000,00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3.000,00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98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KRAJAČEVIĆ TIN, OPG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74300257481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VIŠNJEVAC 85, 43226 VIŠNJEVAC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953,29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953,29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lastRenderedPageBreak/>
              <w:t>99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LJUBICA, VL.LJUBICA KRAMARIĆ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70220720375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KRALJEVEČKI BRIJEGI 26, 10257 KUPINEČKI KRALJEVEC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843,50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843,50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100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MILENKO KRANJČEC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80459753043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PRVOMAJSKA 4, 40320 HODOŠAN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4.000,00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4.000,00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101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KSU društvo s ograničenom odgovornošću za trgovinu na veliko i malo, izvoz i uvoz usluga i roba, marketing, obrtništvo i osobne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34976993601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Dr. Jurja Dobrile 50, 10410 Velika Gorica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225,00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225,00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02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102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LACUNA društvo s ograničenom odgovornošću za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68348821882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Pustodol Začretski 18f, 49223 Pustodol Začretski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6.841,18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6.841,18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103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LANAC društvo s ograničenom odgovornošću za proizvodnju, servisne usluge i trgovinu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82677264734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Ruševje 2, 10290 Zaprešić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1.462,20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1.462,20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104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LANUGO d.o.o. za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32899100993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A. Piazze 5,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733,11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733,11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105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LI-VEL d.o.o. za proizvodnju obojenih metala, trgovinu i elektro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47473508348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Vidrenjakbb, 44316 Vidrenjak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2.003,56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879,83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1.123,73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podmirena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106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LUMIKO TRGOVINA društvo s ograničenom odgovornošću za proizvodnju,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94330660456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Kneza Mislava 15,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5.375,57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5.375,57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107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LUNA MARIS društvo s ograničenom odgovornošću za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49499778825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Ljubljanica 13,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13.610,14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9.999,99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3.610,15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podmirena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108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M-KOM, poslovne usluge,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19587643292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Varšavska 2,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14.429,65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14.429,65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lastRenderedPageBreak/>
              <w:t>109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MARASKA dioničko društvo za proizvodnju i promet alkoholnih i bezalkoholnih pića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07602786563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Biogradska Cesta 64a, 23000 Zadar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6.542,84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6.542,84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110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MARE NOSTRUM CROATICUM društvo s ograničenom odgovornošću za zastupanje, trgovinu i inženjering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51085310780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Spinčići 158c, 51215 Kastav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614,80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614,80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tražbina je podmirena u cijelosti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111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MARK-VET d.o.o. za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50835577926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Sunčani brijeg 8,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1.382,63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1.382,63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112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MATO MATIĆ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23755929404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GMAJNA 34, 10291 ZDENCI BRDOVEČKI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3.430,26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3.430,26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tražbina je podmirena u cijelosti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113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MEDIUM MOSLAVINA j.d.o.o. za proizvodnju,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31248348410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Svetog Mihaela 18 B, 44316 Velika Ludina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480.369,70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3.829,20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476.540,50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podmirena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114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MELVERE društvo s ograničenom odgovornošću za proizvodnju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04105823676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Vijenac Frane Gotovca 1,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47.503,24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3.291,33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44.211,91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podmirena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115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MENS &amp; CO d.o.o. za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52372158813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Radnička 80,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45.786,56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45.786,56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116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MESSIS društvo s ograničenom odgovornošću za trgovinu, usluge i zastupanje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32087382809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Froudeova 7,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150.000,00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150.000,00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117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METROALFA društvo s ograničenom odgovornošću za tehničko ispitivanje i analizu, kontrolu i druge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53900897411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Karlovačka cesta 4 L,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6.331,25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6.331,25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02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lastRenderedPageBreak/>
              <w:t>118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RASADNIK MILIĆ, VL.MARIO MILIĆ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21272164792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ZLATKA BALOKOVIĆA 7, 31540 DONJI MIHOLJAC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2.493,74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2.493,74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53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119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MINISTARSTVO FINANCIJA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18683136487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Katančićeva 5,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77.108,99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77.108,99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tražbina je navedena pod rednim brojem 121</w:t>
            </w:r>
          </w:p>
        </w:tc>
      </w:tr>
      <w:tr w:rsidTr="00F255D1" w:rsidR="00F255D1" w:rsidRPr="00F255D1">
        <w:trPr>
          <w:trHeight w:val="102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120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MINISTARSTVO FINANCIJA - CARINSKA UPRAVA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18683136487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A. VON HUMBOLDTA 4a,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6.100,00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6.100,00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54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121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18683136487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Boškovićeva 5,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1.199.452,88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 xml:space="preserve">da 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1.199.452,88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U ovaj iznos uračunata je tražbina pod rednim brojem 119., u iznosu od 77.¸108,99 kn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122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MINISTARSTVO PRAVOSUĐA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26635293339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Ulica grada Vukovara 49,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102.768,69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102.768,69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123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VLADIMIR MINKS, OPG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71170716402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ALOJZIJA STEPINCA 12, 44317 POPOVAČA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93.323,12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2.986,62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90.336,50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podmirena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124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MISTRAL društvo s ograničenom odgovornošću za trgovinu i proizvodnju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84549788599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Gospodarska zona 3, 32000 Vukovar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543,75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543,75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125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MLADEN COMMERCE društvo s ograničenom odgovornošću za trgovinu i posredovanje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09015021154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Svetonedeljska cesta 66a, 10431 Kerestinec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7.902,23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7.902,23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lastRenderedPageBreak/>
              <w:t>126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PAVO MLINAR, OPG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99661429443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PRIJEPOLJSKA 42,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5.099,16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2,54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5.096,62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podmirena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127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JOSIP MLINARIĆ, OPG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30765112843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RAVNIK 33, 44317 POPOVAČA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180,60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180,60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128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MOSLAVINA d.o.o. za javnu vodoopskrbu i javnu odvodnju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98526328089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Zagrebačka 1, 44320 Kutina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1.426,44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3.096,45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3.096,45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129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MOUNT TRADE društvo s ograničenom odgovornošću, trgovina i usluge u veterinarstvu i veterinarska ambulanta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75016734753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Industrijska 13, 43280 Garešnica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2.550,18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2.550,18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130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MREŽA, VL.TIHOMIR ILEKOVIĆ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98464384267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PODRAVSKA 44, 43000 BJELOVAR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3.197,30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3.197,30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131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NEVENKA BOHATKA - O.P.G.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97251233799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ZAGREBAČKA 2, 44316 VELIKA LUDINA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30.696,89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16.196,42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14.500,47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podmirena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132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NIKA-KONSTRUKCIJE društvo s ograničenom odgovornošću za proizvodnju,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33688104975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Braće Radića 23, 42208 Petrijanec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2.950,00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2.950,00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133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NIVES GAJSKI -  O.P.G.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67273172342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ŠKOLSKA 3, 10315 NOVOSELEC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4.172,00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4.172,00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tražbina je podmirena u cijelosti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134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NIVEX 22  d.o.o. za proizvodnju,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32290840977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UlIca jablanova 23, 31000 Osijek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1.702,44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1.702,44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tražbina je podmirena u cijelosti</w:t>
            </w:r>
          </w:p>
        </w:tc>
      </w:tr>
      <w:tr w:rsidTr="00F255D1" w:rsidR="00F255D1" w:rsidRPr="00F255D1">
        <w:trPr>
          <w:trHeight w:val="102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lastRenderedPageBreak/>
              <w:t>135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MARIO OBRANOVIĆ, OPG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38143593768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ULICA MIJE STUPARIĆA 9, 44317 VIDRENJAK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1.922,14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1.922,14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136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OGI, VL.OGNJEN STAMBOLIJA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69273200760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ANDRIJE HEBRANGA 34, 44000 SISAK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856,40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856,40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tražbina je podmirena u cijelosti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137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OPĆINA VELIKA LUDINA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02359032919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Sv. Mihaela 37, 44316 Velika Ludina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173.984,78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173.984,78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02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138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PA-VIN Društvo s ograničenom odgovornošću za proizvodnju,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59920925649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Većeslava Holjevca 20, 10450 Jastrebarsko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351.974,92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351.974,92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351.974,92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139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VESNA PEČEK, OPG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25084060012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CVJETNA 6, 44316 VELIKA LUDINA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1.544,92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1.544,92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tražbina je podmirena u cijelosti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140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PERŠUN, VL.IVAN PERŠUN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33242663757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VEZIŠĆE 28, 10315 VEZIŠĆE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329,84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329,84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02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141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DALIBOR, VL. DALIBOR PETROVIĆ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01142135523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ALOJZA STEPINCA 7, 35400 NOVA GRADIŠKA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53.967,96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53.967,96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142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PIL-PAL društvo s ograničenom odgovornošću za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19034470667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Quirinova 6, 44000 Sisak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5.088,15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5.088,15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143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PIONEER - SJEME društvo s ograničenom odgovornošću za proizvodnju i trgovinu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24384351607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Florijana Andrašeca 18 A,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326.000,00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376.255,76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376.255,76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144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PIP pčelarstvo, priroda, tehnika,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37364743662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Karlovačka 8 d, 10451 Pisarovina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7.395,04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7.395,04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lastRenderedPageBreak/>
              <w:t>145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POMO, VL.JADRANKO POMAHAČ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84961110414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OBRTNIČKA 82, 44316 VELIKA LUDINA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1.041,90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1.041,90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146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PRIVREDNA BANKA ZAGREB - DIONIČKO DRUŠTVO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02535697732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Radnička cesta 50,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150,00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148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RAZLUČNO PRAVO - OTP banka Hrvatska dioničko društvo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52508873833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Domovinskog rata 61, 21000 Split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9.882.446,22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1.013.628,30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 xml:space="preserve">da 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1.013.628,30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02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149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RAZLUČNO PRAVO - TAMARA PLEIĆ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42914393814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OBRTNIČKA ULICA 7, 44316 VELIKA LUDINA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10.000,00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10.000,00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greškom je navedeno da je razlučno pravo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150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RENKO d.o.o. za poslovne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50921171482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Vlaška 97,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4.252,50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4.252,50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151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RUKAVINA PROMET d.o.o. za trgovinu, prijevoz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07582085807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Skokov Prilaz 8,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4.282,50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4.282,50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tražbina je podmirena u cijelosti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152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RURIS d.o.o. za unutarnju i vanjsku trgovinu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07325934721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Matije Gupca 44, 32270 Županja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377,75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377,75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153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RWA Hrvatska d.o.o. za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42621503715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Zapadno predgrađe 18, 31000 Osijek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155,90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155,90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154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SANO - suvremena hranidba životinja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58814210661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Industrijska cesta 1, 44317 Potok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12.812,50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12.812,50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30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155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SCHOELLER ALLIBERT KFT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 xml:space="preserve">           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268,04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268,04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156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BISERKA SIĆ, OPG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13613191964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ZEBANEC SELO 124, 40314 ZEBANEC SELO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3.337,45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3.337,45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157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SIMPAK USLUGE društvo s ograničenom odgovornošću za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87698795828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Ivekovićeva 2,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1.745,16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1.745,16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158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SJEME d.o.o. za proizvodnju i trgovinu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52650953128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Bilice II 21E, 21000 Split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13.914,84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13.914,84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lastRenderedPageBreak/>
              <w:t>159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SLOBOĐANAC društvo s ograničenom odgovornošću za trgovinu na veliko i malo, izvoz-uvoz i cestovni prijevoz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57865866839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Kozari bok, IV odvojak 6,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1.347,50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1.347,50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160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SOLLERS GRUPA d.o.o. za nakladničku djelatnost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59683724378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Gustava Krkleca 6,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5.093,29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5.093,29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161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SOLO DOM d.o.o. za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14418367103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Ulica Miroslava Milića 5,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484,88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484,88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162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SPORTSKI RIBOLOV d.o.o. za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11643298080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Ljubuška 2, 21000 Split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23.757,34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23.757,34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163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SUPREMA društvo s ograničenom odgovornošću za proizvodnju,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28429459738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Viktora Bubnja 23, 43000 Bjelovar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957,60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957,60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30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164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SVENDSEN SPORT A/S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 xml:space="preserve">           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 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8.462,64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8.462,64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165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SVIJET VILIČARA društvo s ograničenom ogovornošću za trgovinu,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19580573386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Ulica grada Wirgesa 10, 10430 Samobor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3.913,64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3.913,64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tražbina je podmirena u cijelosti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166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MARIO ŠIMAC, OPG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82802605142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RUŠKOVICA 23, 44316 RUŠKOVICA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25.292,00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25.292,00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tražbina je podmirena u cijelosti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167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TALK-KOVAČIJA d.o.o. za proizvodnju,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76356298349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Kraljevečki Novaki, Selska 41, 10360 Sesvete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1.579,38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1.579,38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168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TOP COMMERCE društvo s ograničenom odgovornošću za proizvodnju i trgovinu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35001965623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Šenkovec,V.Morandinija 13, 40000 Čakovec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1.339,94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1.339,94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169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TREBOR, društvo s ograničenom odgovornošću za trgovinu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41526128180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Ulica 144. brigade Hrvatske vojske 6, 10360 Sesvete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131,48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131,48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lastRenderedPageBreak/>
              <w:t>170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TRGOKOOP - ZAGREB društvo s ograničenom odgovornošću za proizvodnju i trgovinu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47969276779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Podsusedska Aleja 3,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4.370,85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4.370,85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171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UNICHEM AGRO d.o.o. za trgovinu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99204724315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Dvorska 2, 10297 Jakovlje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2.824,01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2.824,01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172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UNIQA osiguranje d.d.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75665455333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Planinska 13 A,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6.724,13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6.724,13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02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173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VELEKEM unutarnja i vanjska trgovina dioničko društvo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62347407589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Ulica kneza Ljudevita Posavskog 13, 10360 Sesvete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1.824,54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1.824,54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174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Vitakraft HOBBY PROGRAM d.o.o. za proizvodnju i trgovinu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66024163037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Hrvatski Leskovac, Klanjec 4,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2.371,61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2.371,61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tražbina je podmirena u cijelosti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175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VOĆNI SOKOVI d.o.o. za proizvodnju, usluge i trgovinu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26178291942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Lazina Čička 16, 10410 Novo Čiče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2.515,55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2.515,55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176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WÜRTH-HRVATSKA d.o.o. za trgovinu, usluge i zastupanje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52641439848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Franje Lučića 32,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8.933,21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8.933,21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177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ZAGREBAČKA BANKA DIONIČKO DRUŠTVO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92963223473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Trg bana Josipa Jelačića 10,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912.500,00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1.960.704,83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1.960.704,83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178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ZAGREBAČKI HOLDING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85584865987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ULICA GRADA VUKOVARA 41,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476,36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476,36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179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ZAJEDNIČKI ODV. URED MARKO GRACIN&amp;VATROSLAV ŠEGO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15011294281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JELAŠIĆEVA ULICA 17, 10000 ZAGREB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2.776,82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2.776,82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180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ZDENKA BRADAČ, OPG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10607626383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ĐAKOVAČKA 2, 31423 BRAČEVCI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15.719,43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7.977,43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7.742,00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osporeni dio tražbine je podmirena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lastRenderedPageBreak/>
              <w:t>181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ZELENI HIT d.o.o. za proizvodnju i promet poljoprivrednih proizvoda, uvoz-izvoz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52243424857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Rugvička cesta 102, 10370 Dragošička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42.137,88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42.137,88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182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ZELINAPROMET društvo s ograničenom odgovornošću za prozvodnju, trgovinu, ugostiteljstvo i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07443745075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Drenova Gornja 1c, 10380 Sveti Ivan Zelina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1.159,00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1.159,00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127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183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IVAN ZMIŠLJA, OPG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53818824649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MIJE STUPARIĆA 62, 44316 VIDRENJAK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2.091,00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2.091,00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osporava dužnik i povjerenik - tražbina je podmirena u cijelosti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184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ZOO REPIĆ društvo s ograničenom odgovornošću za proizvodnju hrane za kućne ljubimce, trgovinu, usluge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34348767732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Križevačka 31b, 48000 Koprivnica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2.182,75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2.182,75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765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185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ŽIM, društvo s ograničenom odgovornošću za unutarnju i vanjsku trgovinu, usluge i uvoz - izvoz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65280005751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Derdićeva 17, 10436 Horvati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12.834,28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12.834,28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510"/>
          <w:jc w:val="center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186</w:t>
            </w:r>
          </w:p>
        </w:tc>
        <w:tc>
          <w:tcPr>
            <w:tcW w:type="dxa" w:w="3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ŽUPANIJSKA UPRAVA ZA CESTE Sisačko-moslavačke županije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85381404224</w:t>
            </w:r>
          </w:p>
        </w:tc>
        <w:tc>
          <w:tcPr>
            <w:tcW w:type="dxa" w:w="2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Antuna Cuvaja 16, 44000 Sisak</w:t>
            </w:r>
          </w:p>
        </w:tc>
        <w:tc>
          <w:tcPr>
            <w:tcW w:type="dxa" w:w="1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800,00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800,00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</w:tr>
    </w:tbl>
    <w:p w:rsidRDefault="00A83305" w:rsidP="00A83305" w:rsidR="00A83305"/>
    <w:p w:rsidRDefault="00F255D1" w:rsidP="00A83305" w:rsidR="00F255D1"/>
    <w:p w:rsidRDefault="00F255D1" w:rsidP="00A83305" w:rsidR="00F255D1"/>
    <w:p w:rsidRDefault="00F255D1" w:rsidP="00A83305" w:rsidR="00F255D1"/>
    <w:p w:rsidRDefault="00F255D1" w:rsidP="00A83305" w:rsidR="00F255D1"/>
    <w:p w:rsidRDefault="00F255D1" w:rsidP="00A83305" w:rsidR="00F255D1"/>
    <w:p w:rsidRDefault="00F255D1" w:rsidP="00A83305" w:rsidR="00F255D1"/>
    <w:p w:rsidRDefault="00F255D1" w:rsidP="00A83305" w:rsidR="00F255D1"/>
    <w:p w:rsidRDefault="00F255D1" w:rsidP="00A83305" w:rsidR="00F255D1"/>
    <w:p w:rsidRDefault="00F255D1" w:rsidP="00A83305" w:rsidR="00F255D1">
      <w:r>
        <w:lastRenderedPageBreak/>
        <w:t>RAZLUČNO PRAVO</w:t>
      </w:r>
    </w:p>
    <w:tbl>
      <w:tblPr>
        <w:tblW w:type="dxa" w:w="14297"/>
        <w:jc w:val="center"/>
        <w:tblLook w:val="04A0" w:noVBand="1" w:noHBand="0" w:lastColumn="0" w:firstColumn="1" w:lastRow="0" w:firstRow="1"/>
      </w:tblPr>
      <w:tblGrid>
        <w:gridCol w:w="751"/>
        <w:gridCol w:w="1508"/>
        <w:gridCol w:w="1508"/>
        <w:gridCol w:w="1304"/>
        <w:gridCol w:w="1223"/>
        <w:gridCol w:w="1508"/>
        <w:gridCol w:w="1067"/>
        <w:gridCol w:w="1319"/>
        <w:gridCol w:w="1218"/>
        <w:gridCol w:w="1577"/>
        <w:gridCol w:w="1314"/>
      </w:tblGrid>
      <w:tr w:rsidTr="00F255D1" w:rsidR="00F255D1" w:rsidRPr="00F255D1">
        <w:trPr>
          <w:trHeight w:val="895"/>
          <w:jc w:val="center"/>
        </w:trPr>
        <w:tc>
          <w:tcPr>
            <w:tcW w:type="dxa" w:w="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  <w:t>RB</w:t>
            </w:r>
          </w:p>
        </w:tc>
        <w:tc>
          <w:tcPr>
            <w:tcW w:type="dxa" w:w="15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  <w:t>NAZIV VJEROVNIKA</w:t>
            </w:r>
          </w:p>
        </w:tc>
        <w:tc>
          <w:tcPr>
            <w:tcW w:type="dxa" w:w="15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  <w:t>OIB VJEROVNIKA</w:t>
            </w:r>
          </w:p>
        </w:tc>
        <w:tc>
          <w:tcPr>
            <w:tcW w:type="dxa" w:w="13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  <w:t>ADRESA</w:t>
            </w:r>
          </w:p>
        </w:tc>
        <w:tc>
          <w:tcPr>
            <w:tcW w:type="dxa" w:w="12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  <w:t>IZNOS OBVEZE PREMA IZVJEŠĆU DUŽNIKA</w:t>
            </w:r>
          </w:p>
        </w:tc>
        <w:tc>
          <w:tcPr>
            <w:tcW w:type="dxa" w:w="15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  <w:t>IZNOS TRAŽBINE PREMA PRIJAVI VJEROVNIKA</w:t>
            </w:r>
          </w:p>
        </w:tc>
        <w:tc>
          <w:tcPr>
            <w:tcW w:type="dxa" w:w="10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  <w:t>OVRŠNA ISPRAVA (DA/NE)</w:t>
            </w:r>
          </w:p>
        </w:tc>
        <w:tc>
          <w:tcPr>
            <w:tcW w:type="dxa" w:w="13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  <w:t>UTVRĐENI IZNOS TRAŽBINE</w:t>
            </w:r>
          </w:p>
        </w:tc>
        <w:tc>
          <w:tcPr>
            <w:tcW w:type="dxa" w:w="12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  <w:t>OSPORENI IZNOS</w:t>
            </w:r>
          </w:p>
        </w:tc>
        <w:tc>
          <w:tcPr>
            <w:tcW w:type="dxa" w:w="15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  <w:t>PRAVNA OSNOVA TRAŽBINE</w:t>
            </w:r>
          </w:p>
        </w:tc>
        <w:tc>
          <w:tcPr>
            <w:tcW w:type="dxa" w:w="13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20"/>
                <w:lang w:eastAsia="hr-HR"/>
              </w:rPr>
              <w:t>PREDMET NA KOJEM POSTOJI RAZLUČNO PRAVO</w:t>
            </w:r>
          </w:p>
        </w:tc>
      </w:tr>
      <w:tr w:rsidTr="00F255D1" w:rsidR="00F255D1" w:rsidRPr="00F255D1">
        <w:trPr>
          <w:trHeight w:val="383"/>
          <w:jc w:val="center"/>
        </w:trPr>
        <w:tc>
          <w:tcPr>
            <w:tcW w:type="dxa" w:w="7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147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RAZLUČNO PRAVO - AGROCHEM-MAKS d.o.o. za trgovinu, proizvodnju i usluge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74907633394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Trg žrtava fašizma 6, 10000 Zagreb</w:t>
            </w:r>
          </w:p>
        </w:tc>
        <w:tc>
          <w:tcPr>
            <w:tcW w:type="dxa" w:w="12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6.471.595,50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6.473.463,96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6.473.463,96</w:t>
            </w:r>
          </w:p>
        </w:tc>
        <w:tc>
          <w:tcPr>
            <w:tcW w:type="dxa" w:w="12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 </w:t>
            </w:r>
          </w:p>
        </w:tc>
        <w:tc>
          <w:tcPr>
            <w:tcW w:type="dxa" w:w="13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 </w:t>
            </w:r>
          </w:p>
        </w:tc>
      </w:tr>
      <w:tr w:rsidTr="00F255D1" w:rsidR="00F255D1" w:rsidRPr="00F255D1">
        <w:trPr>
          <w:trHeight w:val="4109"/>
          <w:jc w:val="center"/>
        </w:trPr>
        <w:tc>
          <w:tcPr>
            <w:tcW w:type="dxa" w:w="7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148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RAZLUČNO PRAVO - OTP banka Hrvatska dioničko društvo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52508873833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Domovinskog rata 61, 21000 Split</w:t>
            </w:r>
          </w:p>
        </w:tc>
        <w:tc>
          <w:tcPr>
            <w:tcW w:type="dxa" w:w="12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9.882.446,22</w:t>
            </w:r>
          </w:p>
        </w:tc>
        <w:tc>
          <w:tcPr>
            <w:tcW w:type="dxa" w:w="1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10.367.730,51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 xml:space="preserve">da 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10.367.730,51</w:t>
            </w:r>
          </w:p>
        </w:tc>
        <w:tc>
          <w:tcPr>
            <w:tcW w:type="dxa" w:w="12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Ugovor o kratkoročnom revolving kreditu br. 170428471513 od 15.05.2017.;</w:t>
            </w: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br/>
              <w:t>Ugovor o dugoročnom kreditu br. 151022113420 od 02.11.2015., br.120821378060 od 29.08.2012. i br. 141117039330 od 19.11.2014. s Dodatkom br.1; Opći ugovor i sporazum o osiguranju od 20.11.2014.</w:t>
            </w:r>
          </w:p>
        </w:tc>
        <w:tc>
          <w:tcPr>
            <w:tcW w:type="dxa" w:w="13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t>Nekretnine upisane kod Općinskog suda u Sisku, zk. odjel Kutina, k.o. Vidrenjak, zk.ul. 196, k.č. 415/2; zk.ul. 935, k.č. 1620/5; k.o. Ruškovica, zk.ul. 932, k.č. 2705/15;</w:t>
            </w: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br/>
              <w:t>Nekretnine upisane kod Općinskog građanskog suda u Zagrebu, k.o. Grad Zagreb, zk.ul.6260, podul. 6, k.č. 4689/4;</w:t>
            </w:r>
            <w:r w:rsidRPr="00F255D1">
              <w:rPr>
                <w:rFonts w:cs="Times New Roman" w:eastAsia="Times New Roman" w:hAnsi="Times New Roman" w:ascii="Times New Roman"/>
                <w:sz w:val="18"/>
                <w:szCs w:val="20"/>
                <w:lang w:eastAsia="hr-HR"/>
              </w:rPr>
              <w:br/>
              <w:t>Pokretnine - 26 pokretnina navedenih u popisu prijave tražbine;</w:t>
            </w:r>
          </w:p>
        </w:tc>
      </w:tr>
    </w:tbl>
    <w:p w:rsidRDefault="00F255D1" w:rsidP="00A83305" w:rsidR="00F255D1">
      <w:r>
        <w:lastRenderedPageBreak/>
        <w:t>IZLUČNO PRAVO</w:t>
      </w:r>
    </w:p>
    <w:tbl>
      <w:tblPr>
        <w:tblW w:type="dxa" w:w="14392"/>
        <w:jc w:val="center"/>
        <w:tblLook w:val="04A0" w:noVBand="1" w:noHBand="0" w:lastColumn="0" w:firstColumn="1" w:lastRow="0" w:firstRow="1"/>
      </w:tblPr>
      <w:tblGrid>
        <w:gridCol w:w="584"/>
        <w:gridCol w:w="2143"/>
        <w:gridCol w:w="1427"/>
        <w:gridCol w:w="1071"/>
        <w:gridCol w:w="1141"/>
        <w:gridCol w:w="1427"/>
        <w:gridCol w:w="1017"/>
        <w:gridCol w:w="1177"/>
        <w:gridCol w:w="1157"/>
        <w:gridCol w:w="1181"/>
        <w:gridCol w:w="2067"/>
      </w:tblGrid>
      <w:tr w:rsidTr="00F255D1" w:rsidR="00F255D1" w:rsidRPr="00F255D1">
        <w:trPr>
          <w:trHeight w:val="1371"/>
          <w:jc w:val="center"/>
        </w:trPr>
        <w:tc>
          <w:tcPr>
            <w:tcW w:type="dxa" w:w="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RB</w:t>
            </w:r>
          </w:p>
        </w:tc>
        <w:tc>
          <w:tcPr>
            <w:tcW w:type="dxa" w:w="2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dxa" w:w="12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dxa" w:w="11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11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IZNOS OBVEZE PREMA IZVJEŠĆU DUŽNIKA</w:t>
            </w:r>
          </w:p>
        </w:tc>
        <w:tc>
          <w:tcPr>
            <w:tcW w:type="dxa" w:w="12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IZNOS TRAŽBINE PREMA PRIJAVI VJEROVNIKA</w:t>
            </w:r>
          </w:p>
        </w:tc>
        <w:tc>
          <w:tcPr>
            <w:tcW w:type="dxa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OVRŠNA ISPRAVA (DA/NE)</w:t>
            </w:r>
          </w:p>
        </w:tc>
        <w:tc>
          <w:tcPr>
            <w:tcW w:type="dxa" w:w="10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UTVRĐENI IZNOS TRAŽBINE</w:t>
            </w:r>
          </w:p>
        </w:tc>
        <w:tc>
          <w:tcPr>
            <w:tcW w:type="dxa" w:w="10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OSPORENI IZNOS</w:t>
            </w:r>
          </w:p>
        </w:tc>
        <w:tc>
          <w:tcPr>
            <w:tcW w:type="dxa" w:w="12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PRAVNA OSNOVA TRAŽBINE</w:t>
            </w:r>
          </w:p>
        </w:tc>
        <w:tc>
          <w:tcPr>
            <w:tcW w:type="dxa" w:w="17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PREDMET NA KOJEM POSTOJI IZLUČNO PRAVO</w:t>
            </w:r>
          </w:p>
        </w:tc>
      </w:tr>
      <w:tr w:rsidTr="00F255D1" w:rsidR="00F255D1" w:rsidRPr="00F255D1">
        <w:trPr>
          <w:trHeight w:val="2971"/>
          <w:jc w:val="center"/>
        </w:trPr>
        <w:tc>
          <w:tcPr>
            <w:tcW w:type="dxa" w:w="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92</w:t>
            </w:r>
          </w:p>
        </w:tc>
        <w:tc>
          <w:tcPr>
            <w:tcW w:type="dxa" w:w="2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IZLUČNO PRAVO - IMPULS-LEASING društvo s ograničenom odgovornošću za leasing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65918029671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Velimira Škorpika 241, 10000 Zagreb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76.073,30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56.359,94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da </w:t>
            </w:r>
          </w:p>
        </w:tc>
        <w:tc>
          <w:tcPr>
            <w:tcW w:type="dxa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56.359,94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2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Ugovor o financijskom leasingu br.25864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55D1" w:rsidP="00F255D1" w:rsidR="00F255D1" w:rsidRPr="00F255D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F255D1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MITSUBISHI L 200 INTENSE MT 4WD CC HP 2,4 DI-D, 2016.GOD., BR.ŠASIJE: MMCCJKL10GH031619</w:t>
            </w:r>
          </w:p>
        </w:tc>
      </w:tr>
    </w:tbl>
    <w:p w:rsidRDefault="00F255D1" w:rsidP="00A83305" w:rsidR="00F255D1"/>
    <w:sectPr w:rsidSect="00A83305" w:rsidR="00F255D1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3305"/>
    <w:rsid w:val="003E5D1B"/>
    <w:rsid w:val="00874C7B"/>
    <w:rsid w:val="008A591A"/>
    <w:rsid w:val="00A8220C"/>
    <w:rsid w:val="00A83305"/>
    <w:rsid w:val="00B93966"/>
    <w:rsid w:val="00C45AF3"/>
    <w:rsid w:val="00D87255"/>
    <w:rsid w:val="00F255D1"/>
    <w:rsid w:val="00FC2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sonormal0" w:type="paragraph">
    <w:name w:val="msonormal"/>
    <w:basedOn w:val="Normal"/>
    <w:rsid w:val="00A83305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7" w:type="paragraph">
    <w:name w:val="xl67"/>
    <w:basedOn w:val="Normal"/>
    <w:rsid w:val="00A83305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8" w:type="paragraph">
    <w:name w:val="xl68"/>
    <w:basedOn w:val="Normal"/>
    <w:rsid w:val="00A83305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9" w:type="paragraph">
    <w:name w:val="xl69"/>
    <w:basedOn w:val="Normal"/>
    <w:rsid w:val="00A83305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0" w:type="paragraph">
    <w:name w:val="xl70"/>
    <w:basedOn w:val="Normal"/>
    <w:rsid w:val="00A83305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1" w:type="paragraph">
    <w:name w:val="xl71"/>
    <w:basedOn w:val="Normal"/>
    <w:rsid w:val="00A8330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4472C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color w:val="000000"/>
      <w:sz w:val="20"/>
      <w:szCs w:val="20"/>
      <w:lang w:eastAsia="hr-HR"/>
    </w:rPr>
  </w:style>
  <w:style w:customStyle="true" w:styleId="xl72" w:type="paragraph">
    <w:name w:val="xl72"/>
    <w:basedOn w:val="Normal"/>
    <w:rsid w:val="00A8330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4472C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color w:val="000000"/>
      <w:sz w:val="20"/>
      <w:szCs w:val="20"/>
      <w:lang w:eastAsia="hr-HR"/>
    </w:rPr>
  </w:style>
  <w:style w:customStyle="true" w:styleId="xl73" w:type="paragraph">
    <w:name w:val="xl73"/>
    <w:basedOn w:val="Normal"/>
    <w:rsid w:val="00A8330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4472C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color w:val="000000"/>
      <w:sz w:val="20"/>
      <w:szCs w:val="20"/>
      <w:lang w:eastAsia="hr-HR"/>
    </w:rPr>
  </w:style>
  <w:style w:customStyle="true" w:styleId="xl74" w:type="paragraph">
    <w:name w:val="xl74"/>
    <w:basedOn w:val="Normal"/>
    <w:rsid w:val="00A8330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75" w:type="paragraph">
    <w:name w:val="xl75"/>
    <w:basedOn w:val="Normal"/>
    <w:rsid w:val="00A8330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76" w:type="paragraph">
    <w:name w:val="xl76"/>
    <w:basedOn w:val="Normal"/>
    <w:rsid w:val="00A8330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0"/>
      <w:szCs w:val="20"/>
      <w:lang w:eastAsia="hr-HR"/>
    </w:rPr>
  </w:style>
  <w:style w:customStyle="true" w:styleId="xl77" w:type="paragraph">
    <w:name w:val="xl77"/>
    <w:basedOn w:val="Normal"/>
    <w:rsid w:val="00A8330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8" w:type="paragraph">
    <w:name w:val="xl78"/>
    <w:basedOn w:val="Normal"/>
    <w:rsid w:val="00A8330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9" w:type="paragraph">
    <w:name w:val="xl79"/>
    <w:basedOn w:val="Normal"/>
    <w:rsid w:val="00A8330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0" w:type="paragraph">
    <w:name w:val="xl80"/>
    <w:basedOn w:val="Normal"/>
    <w:rsid w:val="00A8330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1" w:type="paragraph">
    <w:name w:val="xl81"/>
    <w:basedOn w:val="Normal"/>
    <w:rsid w:val="00A8330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2" w:type="paragraph">
    <w:name w:val="xl82"/>
    <w:basedOn w:val="Normal"/>
    <w:rsid w:val="00A8330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cs="Arial" w:eastAsia="Times New Roman" w:hAnsi="Arial" w:ascii="Arial"/>
      <w:sz w:val="20"/>
      <w:szCs w:val="20"/>
      <w:lang w:eastAsia="hr-HR"/>
    </w:rPr>
  </w:style>
  <w:style w:customStyle="true" w:styleId="xl83" w:type="paragraph">
    <w:name w:val="xl83"/>
    <w:basedOn w:val="Normal"/>
    <w:rsid w:val="00A8330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4" w:type="paragraph">
    <w:name w:val="xl84"/>
    <w:basedOn w:val="Normal"/>
    <w:rsid w:val="00A8330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5" w:type="paragraph">
    <w:name w:val="xl85"/>
    <w:basedOn w:val="Normal"/>
    <w:rsid w:val="00A8330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6" w:type="paragraph">
    <w:name w:val="xl86"/>
    <w:basedOn w:val="Normal"/>
    <w:rsid w:val="00A83305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7" w:type="paragraph">
    <w:name w:val="xl87"/>
    <w:basedOn w:val="Normal"/>
    <w:rsid w:val="00A83305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8" w:type="paragraph">
    <w:name w:val="xl88"/>
    <w:basedOn w:val="Normal"/>
    <w:rsid w:val="00A83305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89" w:type="paragraph">
    <w:name w:val="xl89"/>
    <w:basedOn w:val="Normal"/>
    <w:rsid w:val="00A8330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0" w:type="paragraph">
    <w:name w:val="xl90"/>
    <w:basedOn w:val="Normal"/>
    <w:rsid w:val="00A83305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Autospacing="true" w:after="100" w:beforeAutospacing="true" w:before="100"/>
      <w:jc w:val="right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255D1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F255D1"/>
    <w:rPr>
      <w:color w:val="954F72"/>
      <w:u w:val="single"/>
    </w:rPr>
  </w:style>
  <w:style w:customStyle="true" w:styleId="xl65" w:type="paragraph">
    <w:name w:val="xl65"/>
    <w:basedOn w:val="Normal"/>
    <w:rsid w:val="00F255D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66" w:type="paragraph">
    <w:name w:val="xl66"/>
    <w:basedOn w:val="Normal"/>
    <w:rsid w:val="00F255D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5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D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D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D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D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sonormal0" w:type="paragraph">
    <w:name w:val="msonormal"/>
    <w:basedOn w:val="Normal"/>
    <w:rsid w:val="00A8330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7" w:type="paragraph">
    <w:name w:val="xl67"/>
    <w:basedOn w:val="Normal"/>
    <w:rsid w:val="00A8330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8" w:type="paragraph">
    <w:name w:val="xl68"/>
    <w:basedOn w:val="Normal"/>
    <w:rsid w:val="00A83305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9" w:type="paragraph">
    <w:name w:val="xl69"/>
    <w:basedOn w:val="Normal"/>
    <w:rsid w:val="00A83305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0" w:type="paragraph">
    <w:name w:val="xl70"/>
    <w:basedOn w:val="Normal"/>
    <w:rsid w:val="00A83305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1" w:type="paragraph">
    <w:name w:val="xl71"/>
    <w:basedOn w:val="Normal"/>
    <w:rsid w:val="00A8330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4472C4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color w:val="000000"/>
      <w:sz w:val="20"/>
      <w:szCs w:val="20"/>
      <w:lang w:eastAsia="hr-HR"/>
    </w:rPr>
  </w:style>
  <w:style w:customStyle="1" w:styleId="xl72" w:type="paragraph">
    <w:name w:val="xl72"/>
    <w:basedOn w:val="Normal"/>
    <w:rsid w:val="00A8330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4472C4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color w:val="000000"/>
      <w:sz w:val="20"/>
      <w:szCs w:val="20"/>
      <w:lang w:eastAsia="hr-HR"/>
    </w:rPr>
  </w:style>
  <w:style w:customStyle="1" w:styleId="xl73" w:type="paragraph">
    <w:name w:val="xl73"/>
    <w:basedOn w:val="Normal"/>
    <w:rsid w:val="00A8330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4472C4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color w:val="000000"/>
      <w:sz w:val="20"/>
      <w:szCs w:val="20"/>
      <w:lang w:eastAsia="hr-HR"/>
    </w:rPr>
  </w:style>
  <w:style w:customStyle="1" w:styleId="xl74" w:type="paragraph">
    <w:name w:val="xl74"/>
    <w:basedOn w:val="Normal"/>
    <w:rsid w:val="00A8330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xl75" w:type="paragraph">
    <w:name w:val="xl75"/>
    <w:basedOn w:val="Normal"/>
    <w:rsid w:val="00A8330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xl76" w:type="paragraph">
    <w:name w:val="xl76"/>
    <w:basedOn w:val="Normal"/>
    <w:rsid w:val="00A8330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0"/>
      <w:szCs w:val="20"/>
      <w:lang w:eastAsia="hr-HR"/>
    </w:rPr>
  </w:style>
  <w:style w:customStyle="1" w:styleId="xl77" w:type="paragraph">
    <w:name w:val="xl77"/>
    <w:basedOn w:val="Normal"/>
    <w:rsid w:val="00A8330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8" w:type="paragraph">
    <w:name w:val="xl78"/>
    <w:basedOn w:val="Normal"/>
    <w:rsid w:val="00A8330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9" w:type="paragraph">
    <w:name w:val="xl79"/>
    <w:basedOn w:val="Normal"/>
    <w:rsid w:val="00A8330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0" w:type="paragraph">
    <w:name w:val="xl80"/>
    <w:basedOn w:val="Normal"/>
    <w:rsid w:val="00A8330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1" w:type="paragraph">
    <w:name w:val="xl81"/>
    <w:basedOn w:val="Normal"/>
    <w:rsid w:val="00A8330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2" w:type="paragraph">
    <w:name w:val="xl82"/>
    <w:basedOn w:val="Normal"/>
    <w:rsid w:val="00A8330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Arial" w:cs="Arial" w:eastAsia="Times New Roman" w:hAnsi="Arial"/>
      <w:sz w:val="20"/>
      <w:szCs w:val="20"/>
      <w:lang w:eastAsia="hr-HR"/>
    </w:rPr>
  </w:style>
  <w:style w:customStyle="1" w:styleId="xl83" w:type="paragraph">
    <w:name w:val="xl83"/>
    <w:basedOn w:val="Normal"/>
    <w:rsid w:val="00A8330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4" w:type="paragraph">
    <w:name w:val="xl84"/>
    <w:basedOn w:val="Normal"/>
    <w:rsid w:val="00A8330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5" w:type="paragraph">
    <w:name w:val="xl85"/>
    <w:basedOn w:val="Normal"/>
    <w:rsid w:val="00A8330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6" w:type="paragraph">
    <w:name w:val="xl86"/>
    <w:basedOn w:val="Normal"/>
    <w:rsid w:val="00A83305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7" w:type="paragraph">
    <w:name w:val="xl87"/>
    <w:basedOn w:val="Normal"/>
    <w:rsid w:val="00A83305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8" w:type="paragraph">
    <w:name w:val="xl88"/>
    <w:basedOn w:val="Normal"/>
    <w:rsid w:val="00A83305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xl89" w:type="paragraph">
    <w:name w:val="xl89"/>
    <w:basedOn w:val="Normal"/>
    <w:rsid w:val="00A8330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0" w:type="paragraph">
    <w:name w:val="xl90"/>
    <w:basedOn w:val="Normal"/>
    <w:rsid w:val="00A83305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255D1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F255D1"/>
    <w:rPr>
      <w:color w:val="954F72"/>
      <w:u w:val="single"/>
    </w:rPr>
  </w:style>
  <w:style w:customStyle="1" w:styleId="xl65" w:type="paragraph">
    <w:name w:val="xl65"/>
    <w:basedOn w:val="Normal"/>
    <w:rsid w:val="00F255D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xl66" w:type="paragraph">
    <w:name w:val="xl66"/>
    <w:basedOn w:val="Normal"/>
    <w:rsid w:val="00F255D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5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D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D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D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D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637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60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08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95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063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000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55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11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694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526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93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Maneo d.o.o.</properties:Company>
  <properties:Pages>22</properties:Pages>
  <properties:Words>4278</properties:Words>
  <properties:Characters>25348</properties:Characters>
  <properties:Lines>2682</properties:Lines>
  <properties:Paragraphs>1755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2019-04-12T05:40:00Z</dcterms:created>
  <dc:creator>Anamarija Hudinčec Galic</dc:creator>
  <cp:lastModifiedBy>Kristina Švajger</cp:lastModifiedBy>
  <dcterms:modified xmlns:xsi="http://www.w3.org/2001/XMLSchema-instance" xsi:type="dcterms:W3CDTF">2019-04-12T05:43:00Z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(Tablica za ročiste 17 04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22</vt:i4>
  </prop:property>
</prop:Properties>
</file>