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1761" w14:paraId="c391761" w:rsidRDefault="00BD7571" w:rsidP="007B3D58" w:rsidR="007B3D58" w:rsidRPr="00D413F4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413F4">
        <w:rPr>
          <w:color w:val="000000"/>
          <w:sz w:val="22"/>
          <w:szCs w:val="22"/>
          <w:lang w:val="hr-HR"/>
        </w:rPr>
        <w:t xml:space="preserve"> </w:t>
      </w:r>
      <w:r w:rsidR="007B3D58" w:rsidRPr="00D413F4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D413F4">
      <w:pPr>
        <w:rPr>
          <w:b/>
          <w:sz w:val="22"/>
          <w:szCs w:val="22"/>
          <w:lang w:val="hr-HR"/>
        </w:rPr>
      </w:pPr>
      <w:r w:rsidRPr="00D413F4">
        <w:rPr>
          <w:color w:val="000000"/>
          <w:sz w:val="22"/>
          <w:szCs w:val="22"/>
          <w:lang w:val="hr-HR"/>
        </w:rPr>
        <w:t xml:space="preserve">        </w:t>
      </w:r>
      <w:r w:rsidRPr="00D413F4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D413F4">
      <w:pPr>
        <w:rPr>
          <w:b/>
          <w:sz w:val="22"/>
          <w:szCs w:val="22"/>
          <w:lang w:val="hr-HR"/>
        </w:rPr>
      </w:pPr>
      <w:r w:rsidRPr="00D413F4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D413F4">
      <w:pPr>
        <w:rPr>
          <w:b/>
          <w:sz w:val="22"/>
          <w:szCs w:val="22"/>
          <w:lang w:val="hr-HR"/>
        </w:rPr>
      </w:pPr>
      <w:r w:rsidRPr="00D413F4">
        <w:rPr>
          <w:b/>
          <w:sz w:val="22"/>
          <w:szCs w:val="22"/>
          <w:lang w:val="hr-HR"/>
        </w:rPr>
        <w:t xml:space="preserve">     </w:t>
      </w:r>
      <w:r w:rsidR="00BC4E8F" w:rsidRPr="00D413F4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D413F4">
        <w:rPr>
          <w:b/>
          <w:sz w:val="22"/>
          <w:szCs w:val="22"/>
          <w:lang w:val="hr-HR"/>
        </w:rPr>
        <w:t>Sukoišanska</w:t>
      </w:r>
      <w:proofErr w:type="spellEnd"/>
      <w:r w:rsidR="00BC4E8F" w:rsidRPr="00D413F4">
        <w:rPr>
          <w:b/>
          <w:sz w:val="22"/>
          <w:szCs w:val="22"/>
          <w:lang w:val="hr-HR"/>
        </w:rPr>
        <w:t xml:space="preserve"> 6, Split</w:t>
      </w:r>
    </w:p>
    <w:p w:rsidRDefault="00930102" w:rsidP="007B3D58" w:rsidR="00D413F4" w:rsidRPr="00D413F4">
      <w:pPr>
        <w:jc w:val="right"/>
        <w:rPr>
          <w:b/>
          <w:sz w:val="22"/>
          <w:szCs w:val="22"/>
          <w:lang w:val="hr-HR"/>
        </w:rPr>
      </w:pPr>
      <w:proofErr w:type="spellStart"/>
      <w:r w:rsidRPr="00D413F4">
        <w:rPr>
          <w:b/>
          <w:sz w:val="22"/>
          <w:szCs w:val="22"/>
          <w:lang w:val="hr-HR"/>
        </w:rPr>
        <w:t>Posl</w:t>
      </w:r>
      <w:proofErr w:type="spellEnd"/>
      <w:r w:rsidRPr="00D413F4">
        <w:rPr>
          <w:b/>
          <w:sz w:val="22"/>
          <w:szCs w:val="22"/>
          <w:lang w:val="hr-HR"/>
        </w:rPr>
        <w:t>. br. 7.St.</w:t>
      </w:r>
      <w:r w:rsidR="00D413F4" w:rsidRPr="00D413F4">
        <w:rPr>
          <w:b/>
          <w:sz w:val="22"/>
          <w:szCs w:val="22"/>
          <w:lang w:val="hr-HR"/>
        </w:rPr>
        <w:t>1008/16</w:t>
      </w:r>
    </w:p>
    <w:p w:rsidRDefault="007B3D58" w:rsidP="007B3D58" w:rsidR="007B3D58" w:rsidRPr="00D413F4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D413F4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413F4">
      <w:pPr>
        <w:pStyle w:val="Naslov1"/>
        <w:rPr>
          <w:sz w:val="22"/>
          <w:szCs w:val="22"/>
        </w:rPr>
      </w:pPr>
      <w:r w:rsidRPr="00D413F4">
        <w:rPr>
          <w:sz w:val="22"/>
          <w:szCs w:val="22"/>
        </w:rPr>
        <w:t>R E P U B L I K A   H R V A T S K A</w:t>
      </w:r>
    </w:p>
    <w:p w:rsidRDefault="007B3D58" w:rsidP="007B3D58" w:rsidR="007B3D58" w:rsidRPr="00D413F4">
      <w:pPr>
        <w:pStyle w:val="Naslov1"/>
        <w:rPr>
          <w:sz w:val="22"/>
          <w:szCs w:val="22"/>
        </w:rPr>
      </w:pPr>
      <w:r w:rsidRPr="00D413F4">
        <w:rPr>
          <w:sz w:val="22"/>
          <w:szCs w:val="22"/>
        </w:rPr>
        <w:t>R J E Š E N J E</w:t>
      </w:r>
    </w:p>
    <w:p w:rsidRDefault="007B3D58" w:rsidP="007B3D58" w:rsidR="007B3D58" w:rsidRPr="00D413F4">
      <w:pPr>
        <w:jc w:val="center"/>
        <w:rPr>
          <w:b/>
          <w:sz w:val="22"/>
          <w:szCs w:val="22"/>
          <w:lang w:val="hr-HR"/>
        </w:rPr>
      </w:pPr>
    </w:p>
    <w:p w:rsidRDefault="00BC4E8F" w:rsidP="00405BF8" w:rsidR="00D267BF" w:rsidRPr="00D413F4">
      <w:pPr>
        <w:jc w:val="both"/>
        <w:rPr>
          <w:sz w:val="22"/>
          <w:szCs w:val="22"/>
          <w:lang w:val="hr-HR"/>
        </w:rPr>
      </w:pPr>
      <w:r w:rsidRPr="00D413F4">
        <w:rPr>
          <w:sz w:val="22"/>
          <w:szCs w:val="22"/>
          <w:lang w:val="hr-HR"/>
        </w:rPr>
        <w:t>Trgovački sud u Splitu</w:t>
      </w:r>
      <w:r w:rsidR="007B3D58" w:rsidRPr="00D413F4">
        <w:rPr>
          <w:sz w:val="22"/>
          <w:szCs w:val="22"/>
          <w:lang w:val="hr-HR"/>
        </w:rPr>
        <w:t xml:space="preserve">, po sucu tog suda </w:t>
      </w:r>
      <w:r w:rsidR="000E1A32" w:rsidRPr="00D413F4">
        <w:rPr>
          <w:sz w:val="22"/>
          <w:szCs w:val="22"/>
          <w:lang w:val="hr-HR"/>
        </w:rPr>
        <w:t>Diani Butigan Granić</w:t>
      </w:r>
      <w:r w:rsidR="007B3D58" w:rsidRPr="00D413F4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D413F4">
        <w:rPr>
          <w:sz w:val="22"/>
          <w:szCs w:val="22"/>
          <w:lang w:val="hr-HR"/>
        </w:rPr>
        <w:t xml:space="preserve"> </w:t>
      </w:r>
      <w:r w:rsidR="00D413F4" w:rsidRPr="00D413F4">
        <w:rPr>
          <w:sz w:val="22"/>
          <w:szCs w:val="22"/>
          <w:lang w:val="hr-HR"/>
        </w:rPr>
        <w:t xml:space="preserve">FANI I KARLA j.d.o.o., Split, Osječka 24 D, OIB: 32165872883, </w:t>
      </w:r>
      <w:r w:rsidR="00296109" w:rsidRPr="00D413F4">
        <w:rPr>
          <w:sz w:val="22"/>
          <w:szCs w:val="22"/>
          <w:lang w:val="hr-HR"/>
        </w:rPr>
        <w:t>d</w:t>
      </w:r>
      <w:r w:rsidR="00D267BF" w:rsidRPr="00D413F4">
        <w:rPr>
          <w:sz w:val="22"/>
          <w:szCs w:val="22"/>
          <w:lang w:val="hr-HR"/>
        </w:rPr>
        <w:t xml:space="preserve">ana </w:t>
      </w:r>
      <w:r w:rsidR="007B2569" w:rsidRPr="00D413F4">
        <w:rPr>
          <w:sz w:val="22"/>
          <w:szCs w:val="22"/>
          <w:lang w:val="hr-HR"/>
        </w:rPr>
        <w:t>23</w:t>
      </w:r>
      <w:r w:rsidR="00D267BF" w:rsidRPr="00D413F4">
        <w:rPr>
          <w:sz w:val="22"/>
          <w:szCs w:val="22"/>
          <w:lang w:val="hr-HR"/>
        </w:rPr>
        <w:t>. studenog 2017.g.</w:t>
      </w:r>
    </w:p>
    <w:p w:rsidRDefault="00842B88" w:rsidP="00CC5035" w:rsidR="00842B88" w:rsidRPr="00D413F4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413F4">
      <w:pPr>
        <w:pStyle w:val="Tijeloteksta"/>
        <w:jc w:val="center"/>
        <w:rPr>
          <w:b/>
          <w:sz w:val="22"/>
          <w:szCs w:val="22"/>
        </w:rPr>
      </w:pPr>
      <w:r w:rsidRPr="00D413F4">
        <w:rPr>
          <w:b/>
          <w:sz w:val="22"/>
          <w:szCs w:val="22"/>
        </w:rPr>
        <w:t>r i j e š i o    j e</w:t>
      </w:r>
    </w:p>
    <w:p w:rsidRDefault="007B3D58" w:rsidP="007B3D58" w:rsidR="007B3D58" w:rsidRPr="00D413F4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413F4">
      <w:pPr>
        <w:jc w:val="both"/>
        <w:rPr>
          <w:sz w:val="22"/>
          <w:szCs w:val="22"/>
          <w:lang w:val="hr-HR"/>
        </w:rPr>
      </w:pPr>
      <w:r w:rsidRPr="00D413F4">
        <w:rPr>
          <w:b/>
          <w:sz w:val="22"/>
          <w:szCs w:val="22"/>
          <w:lang w:val="hr-HR"/>
        </w:rPr>
        <w:t>I.</w:t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sz w:val="22"/>
          <w:szCs w:val="22"/>
          <w:lang w:val="hr-HR"/>
        </w:rPr>
        <w:t>Poziva se</w:t>
      </w:r>
      <w:r w:rsidR="00F75B7C" w:rsidRPr="00D413F4">
        <w:rPr>
          <w:sz w:val="22"/>
          <w:szCs w:val="22"/>
          <w:lang w:val="hr-HR"/>
        </w:rPr>
        <w:t xml:space="preserve"> </w:t>
      </w:r>
      <w:proofErr w:type="spellStart"/>
      <w:r w:rsidR="00D413F4" w:rsidRPr="00D413F4">
        <w:rPr>
          <w:sz w:val="22"/>
          <w:szCs w:val="22"/>
          <w:lang w:val="hr-HR"/>
        </w:rPr>
        <w:t>Franica</w:t>
      </w:r>
      <w:proofErr w:type="spellEnd"/>
      <w:r w:rsidR="00D413F4" w:rsidRPr="00D413F4">
        <w:rPr>
          <w:sz w:val="22"/>
          <w:szCs w:val="22"/>
          <w:lang w:val="hr-HR"/>
        </w:rPr>
        <w:t xml:space="preserve"> </w:t>
      </w:r>
      <w:proofErr w:type="spellStart"/>
      <w:r w:rsidR="00D413F4" w:rsidRPr="00D413F4">
        <w:rPr>
          <w:sz w:val="22"/>
          <w:szCs w:val="22"/>
          <w:lang w:val="hr-HR"/>
        </w:rPr>
        <w:t>Ojdanić</w:t>
      </w:r>
      <w:proofErr w:type="spellEnd"/>
      <w:r w:rsidR="00D413F4" w:rsidRPr="00D413F4">
        <w:rPr>
          <w:sz w:val="22"/>
          <w:szCs w:val="22"/>
          <w:lang w:val="hr-HR"/>
        </w:rPr>
        <w:t xml:space="preserve">,  Split, Osječka 24 d, OIB: 83589241183, </w:t>
      </w:r>
      <w:r w:rsidR="00391089" w:rsidRPr="00D413F4">
        <w:rPr>
          <w:sz w:val="22"/>
          <w:szCs w:val="22"/>
          <w:lang w:val="hr-HR"/>
        </w:rPr>
        <w:t xml:space="preserve"> </w:t>
      </w:r>
      <w:r w:rsidR="00C76990" w:rsidRPr="00D413F4">
        <w:rPr>
          <w:sz w:val="22"/>
          <w:szCs w:val="22"/>
          <w:lang w:val="hr-HR"/>
        </w:rPr>
        <w:t>u</w:t>
      </w:r>
      <w:r w:rsidR="00647468" w:rsidRPr="00D413F4">
        <w:rPr>
          <w:sz w:val="22"/>
          <w:szCs w:val="22"/>
          <w:lang w:val="hr-HR"/>
        </w:rPr>
        <w:t xml:space="preserve"> </w:t>
      </w:r>
      <w:r w:rsidRPr="00D413F4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D413F4" w:rsidRPr="00D413F4">
        <w:rPr>
          <w:sz w:val="22"/>
          <w:szCs w:val="22"/>
          <w:lang w:val="hr-HR"/>
        </w:rPr>
        <w:t>1008/16</w:t>
      </w:r>
      <w:r w:rsidRPr="00D413F4">
        <w:rPr>
          <w:sz w:val="22"/>
          <w:szCs w:val="22"/>
          <w:lang w:val="hr-HR"/>
        </w:rPr>
        <w:t>, te u istom roku u spis dostaviti dokaz o uplati.</w:t>
      </w:r>
      <w:r w:rsidR="00907985" w:rsidRPr="00D413F4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413F4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413F4">
      <w:pPr>
        <w:jc w:val="both"/>
        <w:rPr>
          <w:sz w:val="22"/>
          <w:szCs w:val="22"/>
          <w:lang w:val="hr-HR"/>
        </w:rPr>
      </w:pPr>
      <w:r w:rsidRPr="00D413F4">
        <w:rPr>
          <w:b/>
          <w:sz w:val="22"/>
          <w:szCs w:val="22"/>
          <w:lang w:val="hr-HR"/>
        </w:rPr>
        <w:t>II.</w:t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413F4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413F4">
      <w:pPr>
        <w:jc w:val="center"/>
        <w:rPr>
          <w:b/>
          <w:sz w:val="22"/>
          <w:szCs w:val="22"/>
          <w:lang w:val="hr-HR"/>
        </w:rPr>
      </w:pPr>
      <w:r w:rsidRPr="00D413F4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413F4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9655CE" w:rsidR="00242FA1" w:rsidRPr="00D413F4">
      <w:pPr>
        <w:jc w:val="both"/>
        <w:rPr>
          <w:sz w:val="22"/>
          <w:szCs w:val="22"/>
          <w:lang w:val="hr-HR"/>
        </w:rPr>
      </w:pPr>
      <w:r w:rsidRPr="00D413F4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075DD6" w:rsidRPr="00D413F4">
        <w:rPr>
          <w:sz w:val="22"/>
          <w:szCs w:val="22"/>
          <w:lang w:val="hr-HR"/>
        </w:rPr>
        <w:t xml:space="preserve"> </w:t>
      </w:r>
      <w:r w:rsidR="00D413F4" w:rsidRPr="00D413F4">
        <w:rPr>
          <w:sz w:val="22"/>
          <w:szCs w:val="22"/>
          <w:lang w:val="hr-HR"/>
        </w:rPr>
        <w:t>FANI I KARLA j.d.o.o., Split, Osječka 24 D, OIB: 32165872883.</w:t>
      </w:r>
    </w:p>
    <w:p w:rsidRDefault="00AF5E3C" w:rsidP="007B3D58" w:rsidR="00AF5E3C" w:rsidRPr="00D413F4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D413F4">
      <w:pPr>
        <w:ind w:firstLine="708"/>
        <w:jc w:val="both"/>
        <w:rPr>
          <w:sz w:val="22"/>
          <w:szCs w:val="22"/>
          <w:lang w:val="hr-HR"/>
        </w:rPr>
      </w:pPr>
      <w:r w:rsidRPr="00D413F4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413F4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413F4">
      <w:pPr>
        <w:jc w:val="both"/>
        <w:rPr>
          <w:sz w:val="22"/>
          <w:szCs w:val="22"/>
          <w:lang w:val="hr-HR"/>
        </w:rPr>
      </w:pPr>
      <w:r w:rsidRPr="00D413F4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D413F4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D413F4">
      <w:pPr>
        <w:jc w:val="center"/>
        <w:rPr>
          <w:b/>
          <w:sz w:val="22"/>
          <w:szCs w:val="22"/>
          <w:lang w:val="hr-HR"/>
        </w:rPr>
      </w:pPr>
      <w:r w:rsidRPr="00D413F4">
        <w:rPr>
          <w:b/>
          <w:sz w:val="22"/>
          <w:szCs w:val="22"/>
          <w:lang w:val="hr-HR"/>
        </w:rPr>
        <w:t xml:space="preserve">U </w:t>
      </w:r>
      <w:r w:rsidR="00BC4E8F" w:rsidRPr="00D413F4">
        <w:rPr>
          <w:b/>
          <w:sz w:val="22"/>
          <w:szCs w:val="22"/>
          <w:lang w:val="hr-HR"/>
        </w:rPr>
        <w:t>Splitu</w:t>
      </w:r>
      <w:r w:rsidRPr="00D413F4">
        <w:rPr>
          <w:b/>
          <w:sz w:val="22"/>
          <w:szCs w:val="22"/>
          <w:lang w:val="hr-HR"/>
        </w:rPr>
        <w:t>,</w:t>
      </w:r>
      <w:r w:rsidR="00346FD0" w:rsidRPr="00D413F4">
        <w:rPr>
          <w:b/>
          <w:sz w:val="22"/>
          <w:szCs w:val="22"/>
          <w:lang w:val="hr-HR"/>
        </w:rPr>
        <w:t xml:space="preserve"> </w:t>
      </w:r>
      <w:r w:rsidR="007B2569" w:rsidRPr="00D413F4">
        <w:rPr>
          <w:b/>
          <w:sz w:val="22"/>
          <w:szCs w:val="22"/>
          <w:lang w:val="hr-HR"/>
        </w:rPr>
        <w:t>23</w:t>
      </w:r>
      <w:r w:rsidR="00D267BF" w:rsidRPr="00D413F4">
        <w:rPr>
          <w:b/>
          <w:sz w:val="22"/>
          <w:szCs w:val="22"/>
          <w:lang w:val="hr-HR"/>
        </w:rPr>
        <w:t xml:space="preserve">. studenog </w:t>
      </w:r>
      <w:r w:rsidR="00EC0376" w:rsidRPr="00D413F4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D413F4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413F4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413F4">
      <w:pPr>
        <w:jc w:val="both"/>
        <w:rPr>
          <w:b/>
          <w:sz w:val="22"/>
          <w:szCs w:val="22"/>
          <w:lang w:val="hr-HR"/>
        </w:rPr>
      </w:pP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413F4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413F4">
      <w:pPr>
        <w:jc w:val="both"/>
        <w:rPr>
          <w:b/>
          <w:sz w:val="22"/>
          <w:szCs w:val="22"/>
          <w:lang w:val="hr-HR"/>
        </w:rPr>
      </w:pP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Pr="00D413F4">
        <w:rPr>
          <w:b/>
          <w:sz w:val="22"/>
          <w:szCs w:val="22"/>
          <w:lang w:val="hr-HR"/>
        </w:rPr>
        <w:tab/>
      </w:r>
      <w:r w:rsidR="00D90B87" w:rsidRPr="00D413F4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D413F4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413F4">
      <w:pPr>
        <w:jc w:val="both"/>
        <w:rPr>
          <w:b/>
          <w:sz w:val="22"/>
          <w:szCs w:val="22"/>
          <w:lang w:val="hr-HR"/>
        </w:rPr>
      </w:pPr>
      <w:r w:rsidRPr="00D413F4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413F4">
      <w:pPr>
        <w:jc w:val="both"/>
        <w:rPr>
          <w:sz w:val="22"/>
          <w:szCs w:val="22"/>
          <w:lang w:val="hr-HR"/>
        </w:rPr>
      </w:pPr>
      <w:r w:rsidRPr="00D413F4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D413F4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413F4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D413F4">
      <w:pPr>
        <w:jc w:val="both"/>
        <w:rPr>
          <w:b/>
          <w:sz w:val="22"/>
          <w:szCs w:val="22"/>
          <w:lang w:val="hr-HR"/>
        </w:rPr>
      </w:pPr>
      <w:r w:rsidRPr="00D413F4">
        <w:rPr>
          <w:b/>
          <w:sz w:val="22"/>
          <w:szCs w:val="22"/>
          <w:lang w:val="hr-HR"/>
        </w:rPr>
        <w:t>DN-</w:t>
      </w:r>
      <w:r w:rsidR="000E1A32" w:rsidRPr="00D413F4">
        <w:rPr>
          <w:b/>
          <w:sz w:val="22"/>
          <w:szCs w:val="22"/>
          <w:lang w:val="hr-HR"/>
        </w:rPr>
        <w:t>a:</w:t>
      </w:r>
    </w:p>
    <w:p w:rsidRDefault="007B3D58" w:rsidP="00647468" w:rsidR="003A2712" w:rsidRPr="00D413F4">
      <w:pPr>
        <w:jc w:val="both"/>
        <w:rPr>
          <w:sz w:val="22"/>
          <w:szCs w:val="22"/>
          <w:lang w:val="hr-HR"/>
        </w:rPr>
      </w:pPr>
      <w:r w:rsidRPr="00D413F4">
        <w:rPr>
          <w:sz w:val="22"/>
          <w:szCs w:val="22"/>
          <w:lang w:val="hr-HR"/>
        </w:rPr>
        <w:t xml:space="preserve">- </w:t>
      </w:r>
      <w:proofErr w:type="spellStart"/>
      <w:r w:rsidR="00D413F4" w:rsidRPr="00D413F4">
        <w:rPr>
          <w:sz w:val="22"/>
          <w:szCs w:val="22"/>
          <w:lang w:val="hr-HR"/>
        </w:rPr>
        <w:t>Franica</w:t>
      </w:r>
      <w:proofErr w:type="spellEnd"/>
      <w:r w:rsidR="00D413F4" w:rsidRPr="00D413F4">
        <w:rPr>
          <w:sz w:val="22"/>
          <w:szCs w:val="22"/>
          <w:lang w:val="hr-HR"/>
        </w:rPr>
        <w:t xml:space="preserve"> </w:t>
      </w:r>
      <w:proofErr w:type="spellStart"/>
      <w:r w:rsidR="00D413F4" w:rsidRPr="00D413F4">
        <w:rPr>
          <w:sz w:val="22"/>
          <w:szCs w:val="22"/>
          <w:lang w:val="hr-HR"/>
        </w:rPr>
        <w:t>Ojdanić</w:t>
      </w:r>
      <w:proofErr w:type="spellEnd"/>
      <w:r w:rsidR="00D413F4" w:rsidRPr="00D413F4">
        <w:rPr>
          <w:sz w:val="22"/>
          <w:szCs w:val="22"/>
          <w:lang w:val="hr-HR"/>
        </w:rPr>
        <w:t>,  Split, Osječka 24 d</w:t>
      </w:r>
    </w:p>
    <w:sectPr w:rsidSect="00647468" w:rsidR="003A2712" w:rsidRPr="00D413F4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68A"/>
    <w:rsid w:val="000729AA"/>
    <w:rsid w:val="00075DD6"/>
    <w:rsid w:val="00091531"/>
    <w:rsid w:val="000A2F94"/>
    <w:rsid w:val="000D1BB2"/>
    <w:rsid w:val="000D7C52"/>
    <w:rsid w:val="000E1A32"/>
    <w:rsid w:val="000F1DCE"/>
    <w:rsid w:val="000F268F"/>
    <w:rsid w:val="000F3146"/>
    <w:rsid w:val="00112F55"/>
    <w:rsid w:val="0016324A"/>
    <w:rsid w:val="00170A81"/>
    <w:rsid w:val="001865FA"/>
    <w:rsid w:val="00197CDF"/>
    <w:rsid w:val="001C2566"/>
    <w:rsid w:val="001D4F2F"/>
    <w:rsid w:val="001F7C84"/>
    <w:rsid w:val="00242FA1"/>
    <w:rsid w:val="00245608"/>
    <w:rsid w:val="00255098"/>
    <w:rsid w:val="00256DDB"/>
    <w:rsid w:val="00284946"/>
    <w:rsid w:val="0029384D"/>
    <w:rsid w:val="00296109"/>
    <w:rsid w:val="002B1F6E"/>
    <w:rsid w:val="002E611A"/>
    <w:rsid w:val="00311AA7"/>
    <w:rsid w:val="003215C5"/>
    <w:rsid w:val="00346FD0"/>
    <w:rsid w:val="00387FE6"/>
    <w:rsid w:val="00391089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05BF8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617307"/>
    <w:rsid w:val="006321A9"/>
    <w:rsid w:val="00641041"/>
    <w:rsid w:val="00647468"/>
    <w:rsid w:val="006563F9"/>
    <w:rsid w:val="006674D6"/>
    <w:rsid w:val="00671E15"/>
    <w:rsid w:val="006850E8"/>
    <w:rsid w:val="006A053A"/>
    <w:rsid w:val="006B1A38"/>
    <w:rsid w:val="006D648C"/>
    <w:rsid w:val="006F64DA"/>
    <w:rsid w:val="006F7536"/>
    <w:rsid w:val="00720820"/>
    <w:rsid w:val="00733511"/>
    <w:rsid w:val="007534F7"/>
    <w:rsid w:val="007855D3"/>
    <w:rsid w:val="0078710F"/>
    <w:rsid w:val="0079054F"/>
    <w:rsid w:val="007A1074"/>
    <w:rsid w:val="007B2569"/>
    <w:rsid w:val="007B3D58"/>
    <w:rsid w:val="007B7B83"/>
    <w:rsid w:val="007C0EB5"/>
    <w:rsid w:val="007D1D33"/>
    <w:rsid w:val="007D2256"/>
    <w:rsid w:val="007E36C4"/>
    <w:rsid w:val="008303F3"/>
    <w:rsid w:val="00837975"/>
    <w:rsid w:val="00842B88"/>
    <w:rsid w:val="008431B0"/>
    <w:rsid w:val="00876EE5"/>
    <w:rsid w:val="008B36DD"/>
    <w:rsid w:val="008E3635"/>
    <w:rsid w:val="008E5017"/>
    <w:rsid w:val="0090367F"/>
    <w:rsid w:val="00907985"/>
    <w:rsid w:val="00912729"/>
    <w:rsid w:val="00930102"/>
    <w:rsid w:val="00931CF5"/>
    <w:rsid w:val="009449B8"/>
    <w:rsid w:val="00950232"/>
    <w:rsid w:val="00952265"/>
    <w:rsid w:val="009655CE"/>
    <w:rsid w:val="00965B6B"/>
    <w:rsid w:val="00971A30"/>
    <w:rsid w:val="00987831"/>
    <w:rsid w:val="009C0B3B"/>
    <w:rsid w:val="009E2A38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06195"/>
    <w:rsid w:val="00B75904"/>
    <w:rsid w:val="00B76E59"/>
    <w:rsid w:val="00B802EA"/>
    <w:rsid w:val="00BC4E8F"/>
    <w:rsid w:val="00BD2A19"/>
    <w:rsid w:val="00BD3579"/>
    <w:rsid w:val="00BD7571"/>
    <w:rsid w:val="00BE71CA"/>
    <w:rsid w:val="00C1406F"/>
    <w:rsid w:val="00C23563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413F4"/>
    <w:rsid w:val="00D745DE"/>
    <w:rsid w:val="00D90B87"/>
    <w:rsid w:val="00DA5935"/>
    <w:rsid w:val="00DB613E"/>
    <w:rsid w:val="00DC01CE"/>
    <w:rsid w:val="00DC0733"/>
    <w:rsid w:val="00DC090D"/>
    <w:rsid w:val="00DC3A0A"/>
    <w:rsid w:val="00DC78EC"/>
    <w:rsid w:val="00DD45C1"/>
    <w:rsid w:val="00E11432"/>
    <w:rsid w:val="00E14953"/>
    <w:rsid w:val="00E37E1D"/>
    <w:rsid w:val="00E860F3"/>
    <w:rsid w:val="00EA6499"/>
    <w:rsid w:val="00EC0376"/>
    <w:rsid w:val="00EC51FC"/>
    <w:rsid w:val="00ED1535"/>
    <w:rsid w:val="00ED34F5"/>
    <w:rsid w:val="00F03805"/>
    <w:rsid w:val="00F75B7C"/>
    <w:rsid w:val="00F92550"/>
    <w:rsid w:val="00FA1C44"/>
    <w:rsid w:val="00FC0BFF"/>
    <w:rsid w:val="00FC6FA8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2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68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68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68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68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2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68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68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68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68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FANI I KARLA jednostavno društvo s ograničenom odgovornošću  za usluge</izvorni_sadrzaj>
    <derivirana_varijabla naziv="DomainObject.Predmet.ProtustrankaFormated_1">  FANI I KARLA jednostavno društvo s ograničenom odgovornošću  za usluge</derivirana_varijabla>
  </DomainObject.Predmet.ProtustrankaFormated>
  <DomainObject.Predmet.ProtustrankaFormatedOIB>
    <izvorni_sadrzaj>  FANI I KARLA jednostavno društvo s ograničenom odgovornošću  za usluge, OIB 32165872883</izvorni_sadrzaj>
    <derivirana_varijabla naziv="DomainObject.Predmet.ProtustrankaFormatedOIB_1">  FANI I KARLA jednostavno društvo s ograničenom odgovornošću  za usluge, OIB 32165872883</derivirana_varijabla>
  </DomainObject.Predmet.ProtustrankaFormatedOIB>
  <DomainObject.Predmet.ProtustrankaFormatedWithAdress>
    <izvorni_sadrzaj> FANI I KARLA jednostavno društvo s ograničenom odgovornošću  za usluge, Osječka 24 D, 21000 Split</izvorni_sadrzaj>
    <derivirana_varijabla naziv="DomainObject.Predmet.ProtustrankaFormatedWithAdress_1"> FANI I KARLA jednostavno društvo s ograničenom odgovornošću  za usluge, Osječka 24 D, 21000 Split</derivirana_varijabla>
  </DomainObject.Predmet.ProtustrankaFormatedWithAdress>
  <DomainObject.Predmet.ProtustrankaFormatedWithAdressOIB>
    <izvorni_sadrzaj> FANI I KARLA jednostavno društvo s ograničenom odgovornošću  za usluge, OIB 32165872883, Osječka 24 D, 21000 Split</izvorni_sadrzaj>
    <derivirana_varijabla naziv="DomainObject.Predmet.ProtustrankaFormatedWithAdressOIB_1"> FANI I KARLA jednostavno društvo s ograničenom odgovornošću  za usluge, OIB 32165872883, Osječka 24 D, 21000 Split</derivirana_varijabla>
  </DomainObject.Predmet.ProtustrankaFormatedWithAdressOIB>
  <DomainObject.Predmet.ProtustrankaWithAdress>
    <izvorni_sadrzaj>FANI I KARLA jednostavno društvo s ograničenom odgovornošću  za usluge Osječka 24 D, 21000 Split</izvorni_sadrzaj>
    <derivirana_varijabla naziv="DomainObject.Predmet.ProtustrankaWithAdress_1">FANI I KARLA jednostavno društvo s ograničenom odgovornošću  za usluge Osječka 24 D, 21000 Split</derivirana_varijabla>
  </DomainObject.Predmet.ProtustrankaWithAdress>
  <DomainObject.Predmet.ProtustrankaWithAdressOIB>
    <izvorni_sadrzaj>FANI I KARLA jednostavno društvo s ograničenom odgovornošću  za usluge, OIB 32165872883, Osječka 24 D, 21000 Split</izvorni_sadrzaj>
    <derivirana_varijabla naziv="DomainObject.Predmet.ProtustrankaWithAdressOIB_1">FANI I KARLA jednostavno društvo s ograničenom odgovornošću  za usluge, OIB 32165872883, Osječka 24 D, 21000 Split</derivirana_varijabla>
  </DomainObject.Predmet.ProtustrankaWithAdressOIB>
  <DomainObject.Predmet.ProtustrankaNazivFormated>
    <izvorni_sadrzaj>FANI I KARLA jednostavno društvo s ograničenom odgovornošću  za usluge</izvorni_sadrzaj>
    <derivirana_varijabla naziv="DomainObject.Predmet.ProtustrankaNazivFormated_1">FANI I KARLA jednostavno društvo s ograničenom odgovornošću  za usluge</derivirana_varijabla>
  </DomainObject.Predmet.ProtustrankaNazivFormated>
  <DomainObject.Predmet.ProtustrankaNazivFormatedOIB>
    <izvorni_sadrzaj>FANI I KARLA jednostavno društvo s ograničenom odgovornošću  za usluge, OIB 32165872883</izvorni_sadrzaj>
    <derivirana_varijabla naziv="DomainObject.Predmet.ProtustrankaNazivFormatedOIB_1">FANI I KARLA jednostavno društvo s ograničenom odgovornošću  za usluge, OIB 32165872883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11503.36</izvorni_sadrzaj>
    <derivirana_varijabla naziv="DomainObject.Predmet.TrenutnaVrijednost_1">11503.36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FANI I KARLA jednostavno društvo s ograničenom odgovornošću  za usluge</item>
    </izvorni_sadrzaj>
    <derivirana_varijabla naziv="DomainObject.Predmet.ProtuStrankaListFormated_1">
      <item>FANI I KARLA jednostavno društvo s ograničenom odgovornošću  za usluge</item>
    </derivirana_varijabla>
  </DomainObject.Predmet.ProtuStrankaListFormated>
  <DomainObject.Predmet.ProtuStrankaListFormatedOIB>
    <izvorni_sadrzaj>
      <item>FANI I KARLA jednostavno društvo s ograničenom odgovornošću  za usluge, OIB 32165872883</item>
    </izvorni_sadrzaj>
    <derivirana_varijabla naziv="DomainObject.Predmet.ProtuStrankaListFormatedOIB_1">
      <item>FANI I KARLA jednostavno društvo s ograničenom odgovornošću  za usluge, OIB 32165872883</item>
    </derivirana_varijabla>
  </DomainObject.Predmet.ProtuStrankaListFormatedOIB>
  <DomainObject.Predmet.ProtuStrankaListFormatedWithAdress>
    <izvorni_sadrzaj>
      <item>FANI I KARLA jednostavno društvo s ograničenom odgovornošću  za usluge, Osječka 24 D, 21000 Split</item>
    </izvorni_sadrzaj>
    <derivirana_varijabla naziv="DomainObject.Predmet.ProtuStrankaListFormatedWithAdress_1">
      <item>FANI I KARLA jednostavno društvo s ograničenom odgovornošću  za usluge, Osječka 24 D, 21000 Split</item>
    </derivirana_varijabla>
  </DomainObject.Predmet.ProtuStrankaListFormatedWithAdress>
  <DomainObject.Predmet.ProtuStrankaListFormatedWithAdressOIB>
    <izvorni_sadrzaj>
      <item>FANI I KARLA jednostavno društvo s ograničenom odgovornošću  za usluge, OIB 32165872883, Osječka 24 D, 21000 Split</item>
    </izvorni_sadrzaj>
    <derivirana_varijabla naziv="DomainObject.Predmet.ProtuStrankaListFormatedWithAdressOIB_1">
      <item>FANI I KARLA jednostavno društvo s ograničenom odgovornošću  za usluge, OIB 32165872883, Osječka 24 D, 21000 Split</item>
    </derivirana_varijabla>
  </DomainObject.Predmet.ProtuStrankaListFormatedWithAdressOIB>
  <DomainObject.Predmet.ProtuStrankaListNazivFormated>
    <izvorni_sadrzaj>
      <item>FANI I KARLA jednostavno društvo s ograničenom odgovornošću  za usluge</item>
    </izvorni_sadrzaj>
    <derivirana_varijabla naziv="DomainObject.Predmet.ProtuStrankaListNazivFormated_1">
      <item>FANI I KARLA jednostavno društvo s ograničenom odgovornošću  za usluge</item>
    </derivirana_varijabla>
  </DomainObject.Predmet.ProtuStrankaListNazivFormated>
  <DomainObject.Predmet.ProtuStrankaListNazivFormatedOIB>
    <izvorni_sadrzaj>
      <item>FANI I KARLA jednostavno društvo s ograničenom odgovornošću  za usluge, OIB 32165872883</item>
    </izvorni_sadrzaj>
    <derivirana_varijabla naziv="DomainObject.Predmet.ProtuStrankaListNazivFormatedOIB_1">
      <item>FANI I KARLA jednostavno društvo s ograničenom odgovornošću  za usluge, OIB 32165872883</item>
    </derivirana_varijabla>
  </DomainObject.Predmet.ProtuStrankaListNazivFormatedOIB>
  <DomainObject.Predmet.OstaliListFormated>
    <izvorni_sadrzaj>
      <item>Franica Ojdanić</item>
    </izvorni_sadrzaj>
    <derivirana_varijabla naziv="DomainObject.Predmet.OstaliListFormated_1">
      <item>Franica Ojdanić</item>
    </derivirana_varijabla>
  </DomainObject.Predmet.OstaliListFormated>
  <DomainObject.Predmet.OstaliListFormatedOIB>
    <izvorni_sadrzaj>
      <item>Franica Ojdanić, OIB 83589241183</item>
    </izvorni_sadrzaj>
    <derivirana_varijabla naziv="DomainObject.Predmet.OstaliListFormatedOIB_1">
      <item>Franica Ojdanić, OIB 83589241183</item>
    </derivirana_varijabla>
  </DomainObject.Predmet.OstaliListFormatedOIB>
  <DomainObject.Predmet.OstaliListFormatedWithAdress>
    <izvorni_sadrzaj>
      <item>Franica Ojdanić, Osječka 24d, 21000 Split</item>
    </izvorni_sadrzaj>
    <derivirana_varijabla naziv="DomainObject.Predmet.OstaliListFormatedWithAdress_1">
      <item>Franica Ojdanić, Osječka 24d, 21000 Split</item>
    </derivirana_varijabla>
  </DomainObject.Predmet.OstaliListFormatedWithAdress>
  <DomainObject.Predmet.OstaliListFormatedWithAdressOIB>
    <izvorni_sadrzaj>
      <item>Franica Ojdanić, OIB 83589241183, Osječka 24d, 21000 Split</item>
    </izvorni_sadrzaj>
    <derivirana_varijabla naziv="DomainObject.Predmet.OstaliListFormatedWithAdressOIB_1">
      <item>Franica Ojdanić, OIB 83589241183, Osječka 24d, 21000 Split</item>
    </derivirana_varijabla>
  </DomainObject.Predmet.OstaliListFormatedWithAdressOIB>
  <DomainObject.Predmet.OstaliListNazivFormated>
    <izvorni_sadrzaj>
      <item>Franica Ojdanić</item>
    </izvorni_sadrzaj>
    <derivirana_varijabla naziv="DomainObject.Predmet.OstaliListNazivFormated_1">
      <item>Franica Ojdanić</item>
    </derivirana_varijabla>
  </DomainObject.Predmet.OstaliListNazivFormated>
  <DomainObject.Predmet.OstaliListNazivFormatedOIB>
    <izvorni_sadrzaj>
      <item>Franica Ojdanić, OIB 83589241183</item>
    </izvorni_sadrzaj>
    <derivirana_varijabla naziv="DomainObject.Predmet.OstaliListNazivFormatedOIB_1">
      <item>Franica Ojdanić, OIB 83589241183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FANI I KARLA jednostavno društvo s ograničenom odgovornošću  za usluge</izvorni_sadrzaj>
    <derivirana_varijabla naziv="DomainObject.Predmet.ProtustrankaIDrugi_1">FANI I KARLA jednostavno društvo s ograničenom odgovornošću 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FANI I KARLA jednostavno društvo s ograničenom odgovornošću  za usluge, OIB 32165872883, Osječka 24 D, 21000 Split</izvorni_sadrzaj>
    <derivirana_varijabla naziv="DomainObject.Predmet.ProtustrankaIDrugiAdressOIB_1">FANI I KARLA jednostavno društvo s ograničenom odgovornošću  za usluge, OIB 32165872883, Osječka 24 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FANI I KARLA jednostavno društvo s ograničenom odgovornošću  za usluge</item>
      <item>FINANCIJSKA AGENCIJA, PODRUŽNICA SPLIT</item>
      <item>Franica Ojdanić</item>
    </izvorni_sadrzaj>
    <derivirana_varijabla naziv="DomainObject.Predmet.SudioniciListNaziv_1">
      <item>FANI I KARLA jednostavno društvo s ograničenom odgovornošću  za usluge</item>
      <item>FINANCIJSKA AGENCIJA, PODRUŽNICA SPLIT</item>
      <item>Franica Ojdanić</item>
    </derivirana_varijabla>
  </DomainObject.Predmet.SudioniciListNaziv>
  <DomainObject.Predmet.SudioniciListAdressOIB>
    <izvorni_sadrzaj>
      <item>FANI I KARLA jednostavno društvo s ograničenom odgovornošću  za usluge, OIB 32165872883, Osječka 24 D,21000 Split</item>
      <item>FINANCIJSKA AGENCIJA, PODRUŽNICA SPLIT, OIB 85821130368, Mažuranićevo šetalište 24b,21000 Split</item>
      <item>Franica Ojdanić, OIB 83589241183, Osječka 24d,21000 Split</item>
    </izvorni_sadrzaj>
    <derivirana_varijabla naziv="DomainObject.Predmet.SudioniciListAdressOIB_1">
      <item>FANI I KARLA jednostavno društvo s ograničenom odgovornošću  za usluge, OIB 32165872883, Osječka 24 D,21000 Split</item>
      <item>FINANCIJSKA AGENCIJA, PODRUŽNICA SPLIT, OIB 85821130368, Mažuranićevo šetalište 24b,21000 Split</item>
      <item>Franica Ojdanić, OIB 83589241183, Osječka 24d,21000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32165872883</item>
      <item>, OIB 85821130368</item>
      <item>, OIB 83589241183</item>
    </izvorni_sadrzaj>
    <derivirana_varijabla naziv="DomainObject.Predmet.SudioniciListNazivOIB_1">
      <item>, OIB 32165872883</item>
      <item>, OIB 85821130368</item>
      <item>, OIB 83589241183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456CC-1764-419F-8DF7-865EA86AB4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1605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2017-11-23T10:40:00Z</dcterms:created>
  <dc:creator>Mara Marčinko</dc:creator>
  <cp:lastModifiedBy>Mara Marčinko</cp:lastModifiedBy>
  <cp:lastPrinted>2017-11-23T10:43:00Z</cp:lastPrinted>
  <dcterms:modified xmlns:xsi="http://www.w3.org/2001/XMLSchema-instance" xsi:type="dcterms:W3CDTF">2017-11-23T10:44:00Z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