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5745" w14:paraId="07c5745" w:rsidRDefault="00FC3B42" w:rsidR="00FC3B42" w:rsidRPr="0067181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671812">
      <w:pPr>
        <w:ind w:firstLine="568" w:left="708"/>
        <w:rPr>
          <w:color w:val="000000"/>
        </w:rPr>
      </w:pPr>
      <w:r w:rsidRPr="00671812">
        <w:rPr>
          <w:noProof/>
          <w:color w:val="0000FF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671812">
      <w:pPr>
        <w:ind w:firstLine="708" w:left="708"/>
        <w:rPr>
          <w:color w:val="000000"/>
        </w:rPr>
      </w:pPr>
    </w:p>
    <w:p w:rsidRDefault="00294A15" w:rsidP="00294A15" w:rsidR="00294A15" w:rsidRPr="00671812">
      <w:pPr>
        <w:rPr>
          <w:b/>
        </w:rPr>
      </w:pPr>
      <w:r w:rsidRPr="00671812">
        <w:rPr>
          <w:color w:val="000000"/>
        </w:rPr>
        <w:t xml:space="preserve">        </w:t>
      </w:r>
      <w:r w:rsidRPr="00671812">
        <w:rPr>
          <w:b/>
        </w:rPr>
        <w:t>REPUBLIKA HRVATSKA</w:t>
      </w:r>
    </w:p>
    <w:p w:rsidRDefault="00294A15" w:rsidP="00294A15" w:rsidR="00294A15" w:rsidRPr="00671812">
      <w:pPr>
        <w:rPr>
          <w:b/>
        </w:rPr>
      </w:pPr>
      <w:r w:rsidRPr="00671812">
        <w:rPr>
          <w:b/>
        </w:rPr>
        <w:t xml:space="preserve">     TRGOVAČKI SUD U SPLITU</w:t>
      </w:r>
    </w:p>
    <w:p w:rsidRDefault="00294A15" w:rsidP="00892578" w:rsidR="00CC7513" w:rsidRPr="00671812">
      <w:pPr>
        <w:rPr>
          <w:b/>
        </w:rPr>
      </w:pPr>
      <w:r w:rsidRPr="00671812">
        <w:rPr>
          <w:b/>
        </w:rPr>
        <w:t xml:space="preserve">   </w:t>
      </w:r>
      <w:r w:rsidR="00892578">
        <w:rPr>
          <w:b/>
        </w:rPr>
        <w:t xml:space="preserve">         Split, </w:t>
      </w:r>
      <w:proofErr w:type="spellStart"/>
      <w:r w:rsidR="00892578">
        <w:rPr>
          <w:b/>
        </w:rPr>
        <w:t>Sukoišanska</w:t>
      </w:r>
      <w:proofErr w:type="spellEnd"/>
      <w:r w:rsidR="00892578">
        <w:rPr>
          <w:b/>
        </w:rPr>
        <w:t xml:space="preserve"> 6</w:t>
      </w:r>
    </w:p>
    <w:p w:rsidRDefault="00DA069D" w:rsidP="00CC7513" w:rsidR="00CC7513" w:rsidRPr="00671812">
      <w:pPr>
        <w:jc w:val="right"/>
        <w:rPr>
          <w:b/>
        </w:rPr>
      </w:pPr>
      <w:proofErr w:type="spellStart"/>
      <w:r w:rsidRPr="00671812">
        <w:rPr>
          <w:b/>
        </w:rPr>
        <w:t>Posl</w:t>
      </w:r>
      <w:proofErr w:type="spellEnd"/>
      <w:r w:rsidRPr="00671812">
        <w:rPr>
          <w:b/>
        </w:rPr>
        <w:t>. br. 18</w:t>
      </w:r>
      <w:r w:rsidR="0061225A" w:rsidRPr="00671812">
        <w:rPr>
          <w:b/>
        </w:rPr>
        <w:t xml:space="preserve"> </w:t>
      </w:r>
      <w:proofErr w:type="spellStart"/>
      <w:r w:rsidR="0061225A" w:rsidRPr="00671812">
        <w:rPr>
          <w:b/>
        </w:rPr>
        <w:t>Stpn</w:t>
      </w:r>
      <w:proofErr w:type="spellEnd"/>
      <w:r w:rsidR="0061225A" w:rsidRPr="00671812">
        <w:rPr>
          <w:b/>
        </w:rPr>
        <w:t>-</w:t>
      </w:r>
      <w:r w:rsidR="00892578">
        <w:rPr>
          <w:b/>
        </w:rPr>
        <w:t>13</w:t>
      </w:r>
      <w:r w:rsidRPr="00671812">
        <w:rPr>
          <w:b/>
        </w:rPr>
        <w:t>/201</w:t>
      </w:r>
      <w:r w:rsidR="006E5DE3">
        <w:rPr>
          <w:b/>
        </w:rPr>
        <w:t>7</w:t>
      </w:r>
    </w:p>
    <w:p w:rsidRDefault="00CC7513" w:rsidP="00CC7513" w:rsidR="00CC7513" w:rsidRPr="00671812">
      <w:pPr>
        <w:jc w:val="right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O G L A S </w:t>
      </w:r>
    </w:p>
    <w:p w:rsidRDefault="00CC7513" w:rsidP="00CC7513" w:rsidR="00CC7513" w:rsidRPr="00671812"/>
    <w:p w:rsidRDefault="00892578" w:rsidP="00CC7513" w:rsidR="00CC7513" w:rsidRPr="00671812">
      <w:pPr>
        <w:ind w:firstLine="708"/>
        <w:jc w:val="both"/>
        <w:rPr>
          <w:u w:val="single"/>
        </w:rPr>
      </w:pPr>
      <w:r>
        <w:t>TRGOVAČKI SUD U SPLITU</w:t>
      </w:r>
      <w:r w:rsidR="00CC7513" w:rsidRPr="00671812">
        <w:t xml:space="preserve"> objavljuje da je rješenjem ovog suda </w:t>
      </w:r>
      <w:proofErr w:type="spellStart"/>
      <w:r w:rsidR="00DA069D" w:rsidRPr="00671812">
        <w:t>posl</w:t>
      </w:r>
      <w:proofErr w:type="spellEnd"/>
      <w:r w:rsidR="00DA069D" w:rsidRPr="00671812">
        <w:t>. br. 18</w:t>
      </w:r>
      <w:r w:rsidR="00920843" w:rsidRPr="00671812">
        <w:t xml:space="preserve"> </w:t>
      </w:r>
      <w:proofErr w:type="spellStart"/>
      <w:r w:rsidR="00920843" w:rsidRPr="00671812">
        <w:t>Stpn</w:t>
      </w:r>
      <w:proofErr w:type="spellEnd"/>
      <w:r w:rsidR="00920843" w:rsidRPr="00671812">
        <w:t>-</w:t>
      </w:r>
      <w:r>
        <w:t>13</w:t>
      </w:r>
      <w:r w:rsidR="00CC7513" w:rsidRPr="00671812">
        <w:t>/201</w:t>
      </w:r>
      <w:r w:rsidR="006E5DE3">
        <w:t>7</w:t>
      </w:r>
      <w:r w:rsidR="00CC7513" w:rsidRPr="00671812">
        <w:t xml:space="preserve"> od </w:t>
      </w:r>
      <w:r>
        <w:t>05</w:t>
      </w:r>
      <w:r w:rsidR="0061225A" w:rsidRPr="00671812">
        <w:t xml:space="preserve">. </w:t>
      </w:r>
      <w:r>
        <w:t>rujn</w:t>
      </w:r>
      <w:r w:rsidR="006E5DE3">
        <w:t>a</w:t>
      </w:r>
      <w:r w:rsidR="00CC7513" w:rsidRPr="00671812">
        <w:t xml:space="preserve"> 201</w:t>
      </w:r>
      <w:r>
        <w:t>8</w:t>
      </w:r>
      <w:r w:rsidR="00CC7513" w:rsidRPr="00671812">
        <w:t xml:space="preserve">. godine povodom prijedloga za sklapanje </w:t>
      </w:r>
      <w:proofErr w:type="spellStart"/>
      <w:r w:rsidR="00CC7513" w:rsidRPr="00671812">
        <w:t>predstečajne</w:t>
      </w:r>
      <w:proofErr w:type="spellEnd"/>
      <w:r w:rsidR="00CC7513" w:rsidRPr="00671812">
        <w:t xml:space="preserve"> nagodbe određeno ročište radi sklapanja </w:t>
      </w:r>
      <w:proofErr w:type="spellStart"/>
      <w:r w:rsidR="007B6B23" w:rsidRPr="00671812">
        <w:t>predstečajne</w:t>
      </w:r>
      <w:proofErr w:type="spellEnd"/>
      <w:r w:rsidR="007B6B23" w:rsidRPr="00671812">
        <w:t xml:space="preserve"> nagodbe za dužnika</w:t>
      </w:r>
      <w:r w:rsidR="00CC7513" w:rsidRPr="00671812">
        <w:t xml:space="preserve">: </w:t>
      </w:r>
      <w:r w:rsidRPr="00892578">
        <w:t xml:space="preserve">IMPULS-SPORT, d.o.o., Imotski, Ulica </w:t>
      </w:r>
      <w:proofErr w:type="spellStart"/>
      <w:r w:rsidRPr="00892578">
        <w:t>Fra.Rajmonda</w:t>
      </w:r>
      <w:proofErr w:type="spellEnd"/>
      <w:r w:rsidRPr="00892578">
        <w:t xml:space="preserve"> </w:t>
      </w:r>
      <w:proofErr w:type="spellStart"/>
      <w:r w:rsidRPr="00892578">
        <w:t>Rudeža</w:t>
      </w:r>
      <w:proofErr w:type="spellEnd"/>
      <w:r w:rsidRPr="00892578">
        <w:t xml:space="preserve"> 1, MBS: 060131586, OIB: 21407934409</w:t>
      </w:r>
      <w:r w:rsidR="00E40463" w:rsidRPr="00671812">
        <w:t xml:space="preserve">, </w:t>
      </w:r>
      <w:r w:rsidR="00CC7513" w:rsidRPr="00671812">
        <w:t>za dan:</w:t>
      </w:r>
    </w:p>
    <w:p w:rsidRDefault="00CC7513" w:rsidP="00CC7513" w:rsidR="00CC7513" w:rsidRPr="00671812">
      <w:pPr>
        <w:ind w:firstLine="708"/>
        <w:jc w:val="center"/>
      </w:pPr>
      <w:r w:rsidRPr="00671812">
        <w:t xml:space="preserve"> </w:t>
      </w:r>
    </w:p>
    <w:p w:rsidRDefault="00892578" w:rsidP="00CC7513" w:rsidR="00CC7513" w:rsidRPr="00671812">
      <w:pPr>
        <w:ind w:firstLine="708"/>
        <w:jc w:val="center"/>
        <w:rPr>
          <w:u w:val="single"/>
        </w:rPr>
      </w:pPr>
      <w:r>
        <w:rPr>
          <w:b/>
          <w:u w:val="single"/>
        </w:rPr>
        <w:t>28</w:t>
      </w:r>
      <w:r w:rsidR="0061225A" w:rsidRPr="00671812">
        <w:rPr>
          <w:b/>
          <w:u w:val="single"/>
        </w:rPr>
        <w:t xml:space="preserve">. </w:t>
      </w:r>
      <w:r>
        <w:rPr>
          <w:b/>
          <w:u w:val="single"/>
        </w:rPr>
        <w:t>rujn</w:t>
      </w:r>
      <w:r w:rsidR="006E5DE3">
        <w:rPr>
          <w:b/>
          <w:u w:val="single"/>
        </w:rPr>
        <w:t>a</w:t>
      </w:r>
      <w:r w:rsidR="00CC7513" w:rsidRPr="00671812">
        <w:rPr>
          <w:b/>
          <w:u w:val="single"/>
        </w:rPr>
        <w:t xml:space="preserve"> 201</w:t>
      </w:r>
      <w:r w:rsidR="007D1DAE">
        <w:rPr>
          <w:b/>
          <w:u w:val="single"/>
        </w:rPr>
        <w:t>8</w:t>
      </w:r>
      <w:r w:rsidR="00CC7513" w:rsidRPr="00671812">
        <w:rPr>
          <w:b/>
          <w:u w:val="single"/>
        </w:rPr>
        <w:t xml:space="preserve">. godine u </w:t>
      </w:r>
      <w:r w:rsidR="00D6447D" w:rsidRPr="00671812">
        <w:rPr>
          <w:b/>
          <w:u w:val="single"/>
        </w:rPr>
        <w:t>1</w:t>
      </w:r>
      <w:r>
        <w:rPr>
          <w:b/>
          <w:u w:val="single"/>
        </w:rPr>
        <w:t>0</w:t>
      </w:r>
      <w:r w:rsidR="00DA069D" w:rsidRPr="00671812">
        <w:rPr>
          <w:b/>
          <w:u w:val="single"/>
        </w:rPr>
        <w:t>,</w:t>
      </w:r>
      <w:r w:rsidR="007D1DAE">
        <w:rPr>
          <w:b/>
          <w:u w:val="single"/>
        </w:rPr>
        <w:t>3</w:t>
      </w:r>
      <w:r w:rsidR="00DA069D" w:rsidRPr="00671812">
        <w:rPr>
          <w:b/>
          <w:u w:val="single"/>
        </w:rPr>
        <w:t>0</w:t>
      </w:r>
      <w:r w:rsidR="00CC7513" w:rsidRPr="00671812">
        <w:rPr>
          <w:b/>
          <w:u w:val="single"/>
        </w:rPr>
        <w:t xml:space="preserve"> sati</w:t>
      </w:r>
    </w:p>
    <w:p w:rsidRDefault="00CC7513" w:rsidP="00CC7513" w:rsidR="00CC7513" w:rsidRPr="00671812"/>
    <w:p w:rsidRDefault="007D1DAE" w:rsidP="00CC7513" w:rsidR="00CC7513" w:rsidRPr="00671812">
      <w:pPr>
        <w:jc w:val="both"/>
      </w:pPr>
      <w:r w:rsidRPr="007D1DAE">
        <w:t xml:space="preserve">u prostorijama Trgovačkog suda u Splitu na adresi Split, </w:t>
      </w:r>
      <w:proofErr w:type="spellStart"/>
      <w:r w:rsidRPr="007D1DAE">
        <w:t>Sukoišanska</w:t>
      </w:r>
      <w:proofErr w:type="spellEnd"/>
      <w:r w:rsidRPr="007D1DAE">
        <w:t xml:space="preserve"> 6, sudnica br. 4, soba broj 118, na I. katu</w:t>
      </w:r>
      <w:r w:rsidR="00CC7513" w:rsidRPr="00671812">
        <w:t>.</w:t>
      </w:r>
    </w:p>
    <w:p w:rsidRDefault="00CC7513" w:rsidP="00CC7513" w:rsidR="00CC7513" w:rsidRPr="00671812"/>
    <w:p w:rsidRDefault="00CC7513" w:rsidP="00CC7513" w:rsidR="00CC7513" w:rsidRPr="00671812">
      <w:pPr>
        <w:ind w:firstLine="708"/>
        <w:jc w:val="both"/>
      </w:pPr>
      <w:r w:rsidRPr="00671812"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671812"/>
    <w:p w:rsidRDefault="00CC7513" w:rsidP="00CC7513" w:rsidR="00CC7513" w:rsidRPr="00671812">
      <w:pPr>
        <w:jc w:val="both"/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U </w:t>
      </w:r>
      <w:r w:rsidR="00892578">
        <w:rPr>
          <w:b/>
        </w:rPr>
        <w:t>Split</w:t>
      </w:r>
      <w:r w:rsidRPr="00671812">
        <w:rPr>
          <w:b/>
        </w:rPr>
        <w:t xml:space="preserve">u, </w:t>
      </w:r>
      <w:r w:rsidR="00892578">
        <w:rPr>
          <w:b/>
        </w:rPr>
        <w:t>05</w:t>
      </w:r>
      <w:r w:rsidR="00D6447D" w:rsidRPr="00671812">
        <w:rPr>
          <w:b/>
        </w:rPr>
        <w:t xml:space="preserve">. </w:t>
      </w:r>
      <w:r w:rsidR="00892578">
        <w:rPr>
          <w:b/>
        </w:rPr>
        <w:t>rujn</w:t>
      </w:r>
      <w:r w:rsidR="006E5DE3">
        <w:rPr>
          <w:b/>
        </w:rPr>
        <w:t>a</w:t>
      </w:r>
      <w:r w:rsidR="00D6447D" w:rsidRPr="00671812">
        <w:rPr>
          <w:b/>
        </w:rPr>
        <w:t xml:space="preserve"> </w:t>
      </w:r>
      <w:r w:rsidRPr="00671812">
        <w:rPr>
          <w:b/>
        </w:rPr>
        <w:t>201</w:t>
      </w:r>
      <w:r w:rsidR="006E5DE3">
        <w:rPr>
          <w:b/>
        </w:rPr>
        <w:t>7</w:t>
      </w:r>
      <w:r w:rsidRPr="00671812">
        <w:rPr>
          <w:b/>
        </w:rPr>
        <w:t>. godine</w:t>
      </w: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="006E5DE3">
        <w:rPr>
          <w:b/>
        </w:rPr>
        <w:t>S</w:t>
      </w:r>
      <w:r w:rsidRPr="00671812">
        <w:rPr>
          <w:b/>
        </w:rPr>
        <w:t>udac:</w:t>
      </w:r>
    </w:p>
    <w:p w:rsidRDefault="00CC7513" w:rsidP="00CC7513" w:rsidR="00CC7513" w:rsidRPr="00671812">
      <w:pPr>
        <w:jc w:val="both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="00316A28" w:rsidRPr="00671812">
        <w:rPr>
          <w:b/>
        </w:rPr>
        <w:t>Katarina Franković</w:t>
      </w:r>
    </w:p>
    <w:p w:rsidRDefault="00FC3B42" w:rsidP="00CC7513" w:rsidR="00FC3B42" w:rsidRPr="00671812">
      <w:pPr>
        <w:jc w:val="right"/>
        <w:rPr>
          <w:b/>
        </w:rPr>
      </w:pPr>
    </w:p>
    <w:sectPr w:rsidSect="004E107D" w:rsidR="00FC3B42" w:rsidRPr="006718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579"/>
    <w:rsid w:val="00281BC8"/>
    <w:rsid w:val="00294A15"/>
    <w:rsid w:val="002A1467"/>
    <w:rsid w:val="002B78CC"/>
    <w:rsid w:val="002C3BF8"/>
    <w:rsid w:val="003013EA"/>
    <w:rsid w:val="00304A70"/>
    <w:rsid w:val="00316A28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3644"/>
    <w:rsid w:val="00527732"/>
    <w:rsid w:val="00532D73"/>
    <w:rsid w:val="00550BC0"/>
    <w:rsid w:val="00587479"/>
    <w:rsid w:val="005D3509"/>
    <w:rsid w:val="0061225A"/>
    <w:rsid w:val="006201D2"/>
    <w:rsid w:val="006325B1"/>
    <w:rsid w:val="006579D6"/>
    <w:rsid w:val="00671812"/>
    <w:rsid w:val="006B35F5"/>
    <w:rsid w:val="006E5DE3"/>
    <w:rsid w:val="00727A10"/>
    <w:rsid w:val="00736A30"/>
    <w:rsid w:val="00737CC3"/>
    <w:rsid w:val="0074148C"/>
    <w:rsid w:val="00793C38"/>
    <w:rsid w:val="007A6D47"/>
    <w:rsid w:val="007B1A50"/>
    <w:rsid w:val="007B6B23"/>
    <w:rsid w:val="007D1DAE"/>
    <w:rsid w:val="007F708B"/>
    <w:rsid w:val="00812E7D"/>
    <w:rsid w:val="00817066"/>
    <w:rsid w:val="00850D96"/>
    <w:rsid w:val="00892578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26DF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BD646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6447D"/>
    <w:rsid w:val="00D73561"/>
    <w:rsid w:val="00D83D90"/>
    <w:rsid w:val="00DA069D"/>
    <w:rsid w:val="00DB15D0"/>
    <w:rsid w:val="00E049AB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Stpn-13/2017</izvorni_sadrzaj>
    <derivirana_varijabla naziv="DomainObject.Predmet.OznakaBroj_1">Stpn-13/2017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IMPULS-SPORT, društvo s ograničenom odgovornošću za trgovinu</izvorni_sadrzaj>
    <derivirana_varijabla naziv="DomainObject.Predmet.StrankaFormated_1">  IMPULS-SPORT, društvo s ograničenom odgovornošću za trgovinu</derivirana_varijabla>
  </DomainObject.Predmet.StrankaFormated>
  <DomainObject.Predmet.StrankaFormatedOIB>
    <izvorni_sadrzaj>  IMPULS-SPORT, društvo s ograničenom odgovornošću za trgovinu, OIB 21407934409</izvorni_sadrzaj>
    <derivirana_varijabla naziv="DomainObject.Predmet.StrankaFormatedOIB_1">  IMPULS-SPORT, društvo s ograničenom odgovornošću za trgovinu, OIB 21407934409</derivirana_varijabla>
  </DomainObject.Predmet.StrankaFormatedOIB>
  <DomainObject.Predmet.StrankaFormatedWithAdress>
    <izvorni_sadrzaj> IMPULS-SPORT, društvo s ograničenom odgovornošću za trgovinu, Ulica Fra.Rajmonda Rudeža 1, 21260 Imotski</izvorni_sadrzaj>
    <derivirana_varijabla naziv="DomainObject.Predmet.StrankaFormatedWithAdress_1"> IMPULS-SPORT, društvo s ograničenom odgovornošću za trgovinu, Ulica Fra.Rajmonda Rudeža 1, 21260 Imotski</derivirana_varijabla>
  </DomainObject.Predmet.StrankaFormatedWithAdress>
  <DomainObject.Predmet.StrankaFormatedWithAdressOIB>
    <izvorni_sadrzaj> IMPULS-SPORT, društvo s ograničenom odgovornošću za trgovinu, OIB 21407934409, Ulica Fra.Rajmonda Rudeža 1, 21260 Imotski</izvorni_sadrzaj>
    <derivirana_varijabla naziv="DomainObject.Predmet.StrankaFormatedWithAdressOIB_1"> IMPULS-SPORT, društvo s ograničenom odgovornošću za trgovinu, OIB 21407934409, Ulica Fra.Rajmonda Rudeža 1, 21260 Imotski</derivirana_varijabla>
  </DomainObject.Predmet.StrankaFormatedWithAdressOIB>
  <DomainObject.Predmet.StrankaWithAdress>
    <izvorni_sadrzaj>IMPULS-SPORT, društvo s ograničenom odgovornošću za trgovinu Ulica Fra.Rajmonda Rudeža 1,21260 Imotski</izvorni_sadrzaj>
    <derivirana_varijabla naziv="DomainObject.Predmet.StrankaWithAdress_1">IMPULS-SPORT, društvo s ograničenom odgovornošću za trgovinu Ulica Fra.Rajmonda Rudeža 1,21260 Imotski</derivirana_varijabla>
  </DomainObject.Predmet.StrankaWithAdress>
  <DomainObject.Predmet.StrankaWithAdressOIB>
    <izvorni_sadrzaj>IMPULS-SPORT, društvo s ograničenom odgovornošću za trgovinu, OIB 21407934409, Ulica Fra.Rajmonda Rudeža 1,21260 Imotski</izvorni_sadrzaj>
    <derivirana_varijabla naziv="DomainObject.Predmet.StrankaWithAdressOIB_1">IMPULS-SPORT, društvo s ograničenom odgovornošću za trgovinu, OIB 21407934409, Ulica Fra.Rajmonda Rudeža 1,21260 Imotski</derivirana_varijabla>
  </DomainObject.Predmet.StrankaWithAdressOIB>
  <DomainObject.Predmet.StrankaNazivFormated>
    <izvorni_sadrzaj>IMPULS-SPORT, društvo s ograničenom odgovornošću za trgovinu</izvorni_sadrzaj>
    <derivirana_varijabla naziv="DomainObject.Predmet.StrankaNazivFormated_1">IMPULS-SPORT, društvo s ograničenom odgovornošću za trgovinu</derivirana_varijabla>
  </DomainObject.Predmet.StrankaNazivFormated>
  <DomainObject.Predmet.StrankaNazivFormatedOIB>
    <izvorni_sadrzaj>IMPULS-SPORT, društvo s ograničenom odgovornošću za trgovinu, OIB 21407934409</izvorni_sadrzaj>
    <derivirana_varijabla naziv="DomainObject.Predmet.StrankaNazivFormatedOIB_1">IMPULS-SPORT, društvo s ograničenom odgovornošću za trgovinu, OIB 21407934409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IMPULS-SPORT, društvo s ograničenom odgovornošću za trgovinu</item>
    </izvorni_sadrzaj>
    <derivirana_varijabla naziv="DomainObject.Predmet.StrankaListFormated_1">
      <item>IMPULS-SPORT, društvo s ograničenom odgovornošću za trgovinu</item>
    </derivirana_varijabla>
  </DomainObject.Predmet.StrankaListFormated>
  <DomainObject.Predmet.StrankaListFormatedOIB>
    <izvorni_sadrzaj>
      <item>IMPULS-SPORT, društvo s ograničenom odgovornošću za trgovinu, OIB 21407934409</item>
    </izvorni_sadrzaj>
    <derivirana_varijabla naziv="DomainObject.Predmet.StrankaListFormatedOIB_1">
      <item>IMPULS-SPORT, društvo s ograničenom odgovornošću za trgovinu, OIB 21407934409</item>
    </derivirana_varijabla>
  </DomainObject.Predmet.StrankaListFormatedOIB>
  <DomainObject.Predmet.StrankaListFormatedWithAdress>
    <izvorni_sadrzaj>
      <item>IMPULS-SPORT, društvo s ograničenom odgovornošću za trgovinu, Ulica Fra.Rajmonda Rudeža 1, 21260 Imotski</item>
    </izvorni_sadrzaj>
    <derivirana_varijabla naziv="DomainObject.Predmet.StrankaListFormatedWithAdress_1">
      <item>IMPULS-SPORT, društvo s ograničenom odgovornošću za trgovinu, Ulica Fra.Rajmonda Rudeža 1, 21260 Imotski</item>
    </derivirana_varijabla>
  </DomainObject.Predmet.StrankaListFormatedWithAdress>
  <DomainObject.Predmet.StrankaListFormatedWithAdressOIB>
    <izvorni_sadrzaj>
      <item>IMPULS-SPORT, društvo s ograničenom odgovornošću za trgovinu, OIB 21407934409, Ulica Fra.Rajmonda Rudeža 1, 21260 Imotski</item>
    </izvorni_sadrzaj>
    <derivirana_varijabla naziv="DomainObject.Predmet.StrankaListFormatedWithAdressOIB_1">
      <item>IMPULS-SPORT, društvo s ograničenom odgovornošću za trgovinu, OIB 21407934409, Ulica Fra.Rajmonda Rudeža 1, 21260 Imotski</item>
    </derivirana_varijabla>
  </DomainObject.Predmet.StrankaListFormatedWithAdressOIB>
  <DomainObject.Predmet.StrankaListNazivFormated>
    <izvorni_sadrzaj>
      <item>IMPULS-SPORT, društvo s ograničenom odgovornošću za trgovinu</item>
    </izvorni_sadrzaj>
    <derivirana_varijabla naziv="DomainObject.Predmet.StrankaListNazivFormated_1">
      <item>IMPULS-SPORT, društvo s ograničenom odgovornošću za trgovinu</item>
    </derivirana_varijabla>
  </DomainObject.Predmet.StrankaListNazivFormated>
  <DomainObject.Predmet.StrankaListNazivFormatedOIB>
    <izvorni_sadrzaj>
      <item>IMPULS-SPORT, društvo s ograničenom odgovornošću za trgovinu, OIB 21407934409</item>
    </izvorni_sadrzaj>
    <derivirana_varijabla naziv="DomainObject.Predmet.StrankaListNazivFormatedOIB_1">
      <item>IMPULS-SPORT, društvo s ograničenom odgovornošću za trgovinu, OIB 21407934409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IMPULS-SPORT, društvo s ograničenom odgovornošću za trgovinu</izvorni_sadrzaj>
    <derivirana_varijabla naziv="DomainObject.Predmet.StrankaIDrugi_1">IMPULS-SPORT,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IMPULS-SPORT, društvo s ograničenom odgovornošću za trgovinu, OIB 21407934409, Ulica Fra.Rajmonda Rudeža 1, 21260 Imotski</izvorni_sadrzaj>
    <derivirana_varijabla naziv="DomainObject.Predmet.StrankaIDrugiAdressOIB_1">IMPULS-SPORT, društvo s ograničenom odgovornošću za trgovinu, OIB 21407934409, Ulica Fra.Rajmonda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IMPULS-SPORT, društvo s ograničenom odgovornošću za trgovinu</item>
    </izvorni_sadrzaj>
    <derivirana_varijabla naziv="DomainObject.Predmet.SudioniciListNaziv_1">
      <item>IMPULS-SPORT, društvo s ograničenom odgovornošću za trgovinu</item>
    </derivirana_varijabla>
  </DomainObject.Predmet.SudioniciListNaziv>
  <DomainObject.Predmet.SudioniciListAdressOIB>
    <izvorni_sadrzaj>
      <item>IMPULS-SPORT, društvo s ograničenom odgovornošću za trgovinu, OIB 21407934409, Ulica Fra.Rajmonda Rudeža 1,21260 Imotski</item>
    </izvorni_sadrzaj>
    <derivirana_varijabla naziv="DomainObject.Predmet.SudioniciListAdressOIB_1">
      <item>IMPULS-SPORT, društvo s ograničenom odgovornošću za trgovinu, OIB 21407934409, Ulica Fra.Rajmonda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21407934409</item>
    </izvorni_sadrzaj>
    <derivirana_varijabla naziv="DomainObject.Predmet.SudioniciListNazivOIB_1">
      <item>, OIB 21407934409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128</properties:Words>
  <properties:Characters>704</properties:Characters>
  <properties:Lines>32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2018-09-05T09:51:00Z</dcterms:created>
  <dc:creator>none</dc:creator>
  <cp:lastModifiedBy>Katarina Franković</cp:lastModifiedBy>
  <cp:lastPrinted>2018-09-05T09:51:00Z</cp:lastPrinted>
  <dcterms:modified xmlns:xsi="http://www.w3.org/2001/XMLSchema-instance" xsi:type="dcterms:W3CDTF">2018-09-05T09:51:00Z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13 - 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