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8faa" w14:paraId="2a28faa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DB1D04">
        <w:t>756</w:t>
      </w:r>
      <w:r w:rsidR="00E94D82">
        <w:t>/</w:t>
      </w:r>
      <w:r w:rsidR="00DB3474">
        <w:t>16</w:t>
      </w:r>
      <w:r w:rsidR="00E94D82">
        <w:t>-</w:t>
      </w:r>
      <w:proofErr w:type="spellStart"/>
      <w:r w:rsidR="00DB1D04">
        <w:t>16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DB1D04">
        <w:rPr>
          <w:color w:val="000000"/>
        </w:rPr>
        <w:t>AXICIA j.d.o.o., za frizerske usluge i trgovinu, Čepin, Psunjska 46, MBS: 030132530, OIB: 54647309465</w:t>
      </w:r>
      <w:r w:rsidR="00DB3474">
        <w:t>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DB1D04">
        <w:t>13</w:t>
      </w:r>
      <w:r w:rsidR="00E94D82">
        <w:t xml:space="preserve">. </w:t>
      </w:r>
      <w:r w:rsidR="00DB1D04">
        <w:t>prosinca</w:t>
      </w:r>
      <w:r w:rsidR="008D6901">
        <w:t xml:space="preserve">  </w:t>
      </w:r>
      <w:r w:rsidR="008D6901" w:rsidRPr="005D1548">
        <w:t>201</w:t>
      </w:r>
      <w:r w:rsidR="00DB1D0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AE2820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DB3474">
        <w:t xml:space="preserve">Kati Rašić </w:t>
      </w:r>
      <w:r w:rsidR="00AE2820" w:rsidRPr="00AE2820">
        <w:t xml:space="preserve">dipl. </w:t>
      </w:r>
      <w:r w:rsidR="00DB3474">
        <w:t>iur</w:t>
      </w:r>
      <w:r w:rsidR="00AE2820" w:rsidRPr="00AE2820">
        <w:t xml:space="preserve">. iz </w:t>
      </w:r>
      <w:r w:rsidR="00DB3474">
        <w:t>Vinkovaca</w:t>
      </w:r>
      <w:r w:rsidR="00AE2820" w:rsidRPr="00AE2820">
        <w:t xml:space="preserve">, </w:t>
      </w:r>
      <w:r w:rsidR="00DB3474">
        <w:t>S.S.Kranjčevića 31</w:t>
      </w:r>
      <w:r w:rsidR="00AE2820" w:rsidRPr="00AE2820">
        <w:t xml:space="preserve">, OIB </w:t>
      </w:r>
      <w:r w:rsidR="00DB3474">
        <w:t>84450283675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DB1D04">
        <w:rPr>
          <w:color w:val="000000"/>
        </w:rPr>
        <w:t>AXICIA j.d.o.o., za frizerske usluge i trgovinu, Čepin, Psunjska 46, MBS: 030132530, OIB: 54647309465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DB3474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DB3474">
        <w:t>Kate Rašić iz Vinkovaca</w:t>
      </w:r>
      <w:r w:rsidR="00747DCE">
        <w:t>, IBAN : HR</w:t>
      </w:r>
      <w:r w:rsidR="00DB3474">
        <w:t>9823400093103101409</w:t>
      </w:r>
      <w:r w:rsidR="00747DCE">
        <w:t xml:space="preserve"> sa </w:t>
      </w:r>
      <w:proofErr w:type="spellStart"/>
      <w:r w:rsidR="00DB3474">
        <w:t>kontovnika</w:t>
      </w:r>
      <w:proofErr w:type="spellEnd"/>
      <w:r w:rsidR="00DB3474">
        <w:t xml:space="preserve"> 8500 – fond za pokriće troškova stečajnog postupka, a poreze i doprinose na odgovarajuće žiro račune.</w:t>
      </w:r>
    </w:p>
    <w:p w:rsidRDefault="00DB1D04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DB1D04">
        <w:rPr>
          <w:bCs/>
        </w:rPr>
        <w:t>756</w:t>
      </w:r>
      <w:r>
        <w:rPr>
          <w:bCs/>
        </w:rPr>
        <w:t>/</w:t>
      </w:r>
      <w:r w:rsidR="00DB3474">
        <w:rPr>
          <w:bCs/>
        </w:rPr>
        <w:t>16</w:t>
      </w:r>
      <w:r>
        <w:rPr>
          <w:bCs/>
        </w:rPr>
        <w:t>-</w:t>
      </w:r>
      <w:r w:rsidR="00DB1D04">
        <w:rPr>
          <w:bCs/>
        </w:rPr>
        <w:t>7</w:t>
      </w:r>
      <w:r>
        <w:rPr>
          <w:bCs/>
        </w:rPr>
        <w:t xml:space="preserve"> od </w:t>
      </w:r>
      <w:r w:rsidR="00DB1D04">
        <w:rPr>
          <w:bCs/>
        </w:rPr>
        <w:t>20</w:t>
      </w:r>
      <w:r>
        <w:rPr>
          <w:bCs/>
        </w:rPr>
        <w:t xml:space="preserve">. </w:t>
      </w:r>
      <w:r w:rsidR="00DB3474">
        <w:rPr>
          <w:bCs/>
        </w:rPr>
        <w:t>rujna</w:t>
      </w:r>
      <w:r>
        <w:rPr>
          <w:bCs/>
        </w:rPr>
        <w:t xml:space="preserve"> 201</w:t>
      </w:r>
      <w:r w:rsidR="00DB1D04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DB1D04">
        <w:rPr>
          <w:color w:val="000000"/>
        </w:rPr>
        <w:t>AXICIA j.d.o.o., za frizerske usluge i trgovinu, Čepin, Psunjska 46, MBS: 030132530, OIB: 54647309465</w:t>
      </w:r>
      <w:r>
        <w:rPr>
          <w:bCs/>
        </w:rPr>
        <w:t xml:space="preserve">. Istim rješenjem imenovan je privremeni </w:t>
      </w:r>
      <w:r w:rsidR="00DB1D04">
        <w:rPr>
          <w:bCs/>
        </w:rPr>
        <w:t xml:space="preserve"> </w:t>
      </w:r>
      <w:r>
        <w:rPr>
          <w:bCs/>
        </w:rPr>
        <w:t xml:space="preserve">stečajni upravitelj </w:t>
      </w:r>
      <w:r w:rsidR="00DB3474">
        <w:t xml:space="preserve">Kata Rašić </w:t>
      </w:r>
      <w:r w:rsidR="00DB3474" w:rsidRPr="00AE2820">
        <w:t xml:space="preserve">dipl. </w:t>
      </w:r>
      <w:r w:rsidR="00DB3474">
        <w:t>iur</w:t>
      </w:r>
      <w:r w:rsidR="00DB3474" w:rsidRPr="00AE2820">
        <w:t xml:space="preserve">. iz </w:t>
      </w:r>
      <w:r w:rsidR="00DB3474">
        <w:t>Vinkovaca</w:t>
      </w:r>
      <w:r w:rsidR="00DB3474" w:rsidRPr="00AE2820">
        <w:t xml:space="preserve">, </w:t>
      </w:r>
      <w:r w:rsidR="00DB3474">
        <w:t>S.S.Kranjčevića 31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DB3474" w:rsidP="00DB3474" w:rsidR="00DB3474">
      <w:pPr>
        <w:jc w:val="right"/>
      </w:pPr>
      <w:r>
        <w:t>13 St-</w:t>
      </w:r>
      <w:r w:rsidR="00DB1D04">
        <w:t>756</w:t>
      </w:r>
      <w:r>
        <w:t>/16-</w:t>
      </w:r>
      <w:proofErr w:type="spellStart"/>
      <w:r w:rsidR="00DB1D04">
        <w:t>16</w:t>
      </w:r>
      <w:proofErr w:type="spellEnd"/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DB3474">
        <w:rPr>
          <w:bCs/>
        </w:rPr>
        <w:t>25</w:t>
      </w:r>
      <w:r>
        <w:rPr>
          <w:bCs/>
        </w:rPr>
        <w:t xml:space="preserve">. </w:t>
      </w:r>
      <w:r w:rsidR="00DB3474">
        <w:rPr>
          <w:bCs/>
        </w:rPr>
        <w:t>listopada</w:t>
      </w:r>
      <w:r>
        <w:rPr>
          <w:bCs/>
        </w:rPr>
        <w:t xml:space="preserve"> 201</w:t>
      </w:r>
      <w:r w:rsidR="00DB1D04">
        <w:rPr>
          <w:bCs/>
        </w:rPr>
        <w:t>7</w:t>
      </w:r>
      <w:r>
        <w:rPr>
          <w:bCs/>
        </w:rPr>
        <w:t xml:space="preserve">. godine. </w:t>
      </w:r>
    </w:p>
    <w:p w:rsidRDefault="00BB13AD" w:rsidP="00DB3474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DB1D04">
        <w:t>13</w:t>
      </w:r>
      <w:r>
        <w:t xml:space="preserve">. </w:t>
      </w:r>
      <w:r w:rsidR="00DB1D04">
        <w:t>prosinca</w:t>
      </w:r>
      <w:r w:rsidR="009A6857">
        <w:t xml:space="preserve">  201</w:t>
      </w:r>
      <w:r w:rsidR="00DB1D0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4655EE">
        <w:t>Kata Rašić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DB1D04">
        <w:t>5/1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16B" w:rsidR="00E5516B">
      <w:r>
        <w:separator/>
      </w:r>
    </w:p>
  </w:endnote>
  <w:endnote w:id="0" w:type="continuationSeparator">
    <w:p w:rsidRDefault="00E5516B" w:rsidR="00E55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16B" w:rsidR="00E5516B">
      <w:r>
        <w:separator/>
      </w:r>
    </w:p>
  </w:footnote>
  <w:footnote w:id="0" w:type="continuationSeparator">
    <w:p w:rsidRDefault="00E5516B" w:rsidR="00E551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487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1367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5EE"/>
    <w:rsid w:val="0046562D"/>
    <w:rsid w:val="00466F43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865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39AC"/>
    <w:rsid w:val="0078473A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2820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B1D04"/>
    <w:rsid w:val="00DB347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16B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8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4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8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4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AXICIA jednostavno društvo s ograničenom odgovornošću za frizerske usluge i trgovinu</izvorni_sadrzaj>
    <derivirana_varijabla naziv="DomainObject.Predmet.ProtustrankaFormated_1">  AXICIA jednostavno društvo s ograničenom odgovornošću za frizerske usluge i trgovinu</derivirana_varijabla>
  </DomainObject.Predmet.ProtustrankaFormated>
  <DomainObject.Predmet.ProtustrankaFormatedOIB>
    <izvorni_sadrzaj>  AXICIA jednostavno društvo s ograničenom odgovornošću za frizerske usluge i trgovinu, OIB 54647309465</izvorni_sadrzaj>
    <derivirana_varijabla naziv="DomainObject.Predmet.ProtustrankaFormatedOIB_1">  AXICIA jednostavno društvo s ograničenom odgovornošću za frizerske usluge i trgovinu, OIB 54647309465</derivirana_varijabla>
  </DomainObject.Predmet.ProtustrankaFormatedOIB>
  <DomainObject.Predmet.ProtustrankaFormatedWithAdress>
    <izvorni_sadrzaj> AXICIA jednostavno društvo s ograničenom odgovornošću za frizerske usluge i trgovinu, Psunjska 46, 31431 Čepin</izvorni_sadrzaj>
    <derivirana_varijabla naziv="DomainObject.Predmet.ProtustrankaFormatedWithAdress_1"> AXICIA jednostavno društvo s ograničenom odgovornošću za frizerske usluge i trgovinu, Psunjska 46, 31431 Čepin</derivirana_varijabla>
  </DomainObject.Predmet.ProtustrankaFormatedWithAdress>
  <DomainObject.Predmet.ProtustrankaFormatedWithAdressOIB>
    <izvorni_sadrzaj> AXICIA jednostavno društvo s ograničenom odgovornošću za frizerske usluge i trgovinu, OIB 54647309465, Psunjska 46, 31431 Čepin</izvorni_sadrzaj>
    <derivirana_varijabla naziv="DomainObject.Predmet.ProtustrankaFormatedWithAdressOIB_1"> AXICIA jednostavno društvo s ograničenom odgovornošću za frizerske usluge i trgovinu, OIB 54647309465, Psunjska 46, 31431 Čepin</derivirana_varijabla>
  </DomainObject.Predmet.ProtustrankaFormatedWithAdressOIB>
  <DomainObject.Predmet.ProtustrankaWithAdress>
    <izvorni_sadrzaj>AXICIA jednostavno društvo s ograničenom odgovornošću za frizerske usluge i trgovinu Psunjska 46, 31431 Čepin</izvorni_sadrzaj>
    <derivirana_varijabla naziv="DomainObject.Predmet.ProtustrankaWithAdress_1">AXICIA jednostavno društvo s ograničenom odgovornošću za frizerske usluge i trgovinu Psunjska 46, 31431 Čepin</derivirana_varijabla>
  </DomainObject.Predmet.ProtustrankaWithAdress>
  <DomainObject.Predmet.ProtustrankaWithAdressOIB>
    <izvorni_sadrzaj>AXICIA jednostavno društvo s ograničenom odgovornošću za frizerske usluge i trgovinu, OIB 54647309465, Psunjska 46, 31431 Čepin</izvorni_sadrzaj>
    <derivirana_varijabla naziv="DomainObject.Predmet.ProtustrankaWithAdressOIB_1">AXICIA jednostavno društvo s ograničenom odgovornošću za frizerske usluge i trgovinu, OIB 54647309465, Psunjska 46, 31431 Čepin</derivirana_varijabla>
  </DomainObject.Predmet.ProtustrankaWithAdressOIB>
  <DomainObject.Predmet.ProtustrankaNazivFormated>
    <izvorni_sadrzaj>AXICIA jednostavno društvo s ograničenom odgovornošću za frizerske usluge i trgovinu</izvorni_sadrzaj>
    <derivirana_varijabla naziv="DomainObject.Predmet.ProtustrankaNazivFormated_1">AXICIA jednostavno društvo s ograničenom odgovornošću za frizerske usluge i trgovinu</derivirana_varijabla>
  </DomainObject.Predmet.ProtustrankaNazivFormated>
  <DomainObject.Predmet.ProtustrankaNazivFormatedOIB>
    <izvorni_sadrzaj>AXICIA jednostavno društvo s ograničenom odgovornošću za frizerske usluge i trgovinu, OIB 54647309465</izvorni_sadrzaj>
    <derivirana_varijabla naziv="DomainObject.Predmet.ProtustrankaNazivFormatedOIB_1">AXICIA jednostavno društvo s ograničenom odgovornošću za frizerske usluge i trgovinu, OIB 54647309465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AXICIA jednostavno društvo s ograničenom odgovornošću za frizerske usluge i trgovinu</item>
    </izvorni_sadrzaj>
    <derivirana_varijabla naziv="DomainObject.Predmet.ProtuStrankaListFormated_1">
      <item>AXICIA jednostavno društvo s ograničenom odgovornošću za frizerske usluge i trgovinu</item>
    </derivirana_varijabla>
  </DomainObject.Predmet.ProtuStrankaListFormated>
  <DomainObject.Predmet.ProtuStrankaListFormatedOIB>
    <izvorni_sadrzaj>
      <item>AXICIA jednostavno društvo s ograničenom odgovornošću za frizerske usluge i trgovinu, OIB 54647309465</item>
    </izvorni_sadrzaj>
    <derivirana_varijabla naziv="DomainObject.Predmet.ProtuStrankaListFormatedOIB_1">
      <item>AXICIA jednostavno društvo s ograničenom odgovornošću za frizerske usluge i trgovinu, OIB 54647309465</item>
    </derivirana_varijabla>
  </DomainObject.Predmet.ProtuStrankaListFormatedOIB>
  <DomainObject.Predmet.ProtuStrankaListFormatedWithAdress>
    <izvorni_sadrzaj>
      <item>AXICIA jednostavno društvo s ograničenom odgovornošću za frizerske usluge i trgovinu, Psunjska 46, 31431 Čepin</item>
    </izvorni_sadrzaj>
    <derivirana_varijabla naziv="DomainObject.Predmet.ProtuStrankaListFormatedWithAdress_1">
      <item>AXICIA jednostavno društvo s ograničenom odgovornošću za frizerske usluge i trgovinu, Psunjska 46, 31431 Čepin</item>
    </derivirana_varijabla>
  </DomainObject.Predmet.ProtuStrankaListFormatedWithAdress>
  <DomainObject.Predmet.ProtuStrankaListFormatedWithAdressOIB>
    <izvorni_sadrzaj>
      <item>AXICIA jednostavno društvo s ograničenom odgovornošću za frizerske usluge i trgovinu, OIB 54647309465, Psunjska 46, 31431 Čepin</item>
    </izvorni_sadrzaj>
    <derivirana_varijabla naziv="DomainObject.Predmet.ProtuStrankaListFormatedWithAdressOIB_1">
      <item>AXICIA jednostavno društvo s ograničenom odgovornošću za frizerske usluge i trgovinu, OIB 54647309465, Psunjska 46, 31431 Čepin</item>
    </derivirana_varijabla>
  </DomainObject.Predmet.ProtuStrankaListFormatedWithAdressOIB>
  <DomainObject.Predmet.ProtuStrankaListNazivFormated>
    <izvorni_sadrzaj>
      <item>AXICIA jednostavno društvo s ograničenom odgovornošću za frizerske usluge i trgovinu</item>
    </izvorni_sadrzaj>
    <derivirana_varijabla naziv="DomainObject.Predmet.ProtuStrankaListNazivFormated_1">
      <item>AXICIA jednostavno društvo s ograničenom odgovornošću za frizerske usluge i trgovinu</item>
    </derivirana_varijabla>
  </DomainObject.Predmet.ProtuStrankaListNazivFormated>
  <DomainObject.Predmet.ProtuStrankaListNazivFormatedOIB>
    <izvorni_sadrzaj>
      <item>AXICIA jednostavno društvo s ograničenom odgovornošću za frizerske usluge i trgovinu, OIB 54647309465</item>
    </izvorni_sadrzaj>
    <derivirana_varijabla naziv="DomainObject.Predmet.ProtuStrankaListNazivFormatedOIB_1">
      <item>AXICIA jednostavno društvo s ograničenom odgovornošću za frizerske usluge i trgovinu, OIB 54647309465</item>
    </derivirana_varijabla>
  </DomainObject.Predmet.ProtuStrankaListNazivFormatedOIB>
  <DomainObject.Predmet.OstaliListFormated>
    <izvorni_sadrzaj>
      <item>Ivona Kladarić</item>
    </izvorni_sadrzaj>
    <derivirana_varijabla naziv="DomainObject.Predmet.OstaliListFormated_1">
      <item>Ivona Kladarić</item>
    </derivirana_varijabla>
  </DomainObject.Predmet.OstaliListFormated>
  <DomainObject.Predmet.OstaliListFormatedOIB>
    <izvorni_sadrzaj>
      <item>Ivona Kladarić, OIB 72930412561</item>
    </izvorni_sadrzaj>
    <derivirana_varijabla naziv="DomainObject.Predmet.OstaliListFormatedOIB_1">
      <item>Ivona Kladarić, OIB 72930412561</item>
    </derivirana_varijabla>
  </DomainObject.Predmet.OstaliListFormatedOIB>
  <DomainObject.Predmet.OstaliListFormatedWithAdress>
    <izvorni_sadrzaj>
      <item>Ivona Kladarić, Kralja Zvonimira 81, 31431 Čepin</item>
    </izvorni_sadrzaj>
    <derivirana_varijabla naziv="DomainObject.Predmet.OstaliListFormatedWithAdress_1">
      <item>Ivona Kladarić, Kralja Zvonimira 81, 31431 Čepin</item>
    </derivirana_varijabla>
  </DomainObject.Predmet.OstaliListFormatedWithAdress>
  <DomainObject.Predmet.OstaliListFormatedWithAdressOIB>
    <izvorni_sadrzaj>
      <item>Ivona Kladarić, OIB 72930412561, Kralja Zvonimira 81, 31431 Čepin</item>
    </izvorni_sadrzaj>
    <derivirana_varijabla naziv="DomainObject.Predmet.OstaliListFormatedWithAdressOIB_1">
      <item>Ivona Kladarić, OIB 72930412561, Kralja Zvonimira 81, 31431 Čepin</item>
    </derivirana_varijabla>
  </DomainObject.Predmet.OstaliListFormatedWithAdressOIB>
  <DomainObject.Predmet.OstaliListNazivFormated>
    <izvorni_sadrzaj>
      <item>Ivona Kladarić</item>
    </izvorni_sadrzaj>
    <derivirana_varijabla naziv="DomainObject.Predmet.OstaliListNazivFormated_1">
      <item>Ivona Kladarić</item>
    </derivirana_varijabla>
  </DomainObject.Predmet.OstaliListNazivFormated>
  <DomainObject.Predmet.OstaliListNazivFormatedOIB>
    <izvorni_sadrzaj>
      <item>Ivona Kladarić, OIB 72930412561</item>
    </izvorni_sadrzaj>
    <derivirana_varijabla naziv="DomainObject.Predmet.OstaliListNazivFormatedOIB_1">
      <item>Ivona Kladarić, OIB 72930412561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AXICIA jednostavno društvo s ograničenom odgovornošću za frizerske usluge i trgovinu</izvorni_sadrzaj>
    <derivirana_varijabla naziv="DomainObject.Predmet.ProtustrankaIDrugi_1">AXICIA jednostavno društvo s ograničenom odgovornošću za frizerske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AXICIA jednostavno društvo s ograničenom odgovornošću za frizerske usluge i trgovinu, OIB 54647309465, Psunjska 46, 31431 Čepin</izvorni_sadrzaj>
    <derivirana_varijabla naziv="DomainObject.Predmet.ProtustrankaIDrugiAdressOIB_1">AXICIA jednostavno društvo s ograničenom odgovornošću za frizerske usluge i trgovinu, OIB 54647309465, Psunjska 46,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>7. prosinca 2017.</izvorni_sadrzaj>
    <derivirana_varijabla naziv="DomainObject.Predmet.OdlukaRjesenje.DatumPravomocnosti_1">7. prosinca 2017.</derivirana_varijabla>
  </DomainObject.Predmet.OdlukaRjesenje.DatumPravomocnosti>
  <DomainObject.Predmet.OdlukaRjesenje.Oznaka>
    <izvorni_sadrzaj>St-756/2016-14</izvorni_sadrzaj>
    <derivirana_varijabla naziv="DomainObject.Predmet.OdlukaRjesenje.Oznaka_1">St-756/2016-14</derivirana_varijabla>
  </DomainObject.Predmet.OdlukaRjesenje.Oznaka>
  <DomainObject.Predmet.SudioniciListNaziv>
    <izvorni_sadrzaj>
      <item>FINA RC OSIJEK</item>
      <item>AXICIA jednostavno društvo s ograničenom odgovornošću za frizerske usluge i trgovinu</item>
      <item>Ivona Kladarić</item>
    </izvorni_sadrzaj>
    <derivirana_varijabla naziv="DomainObject.Predmet.SudioniciListNaziv_1">
      <item>FINA RC OSIJEK</item>
      <item>AXICIA jednostavno društvo s ograničenom odgovornošću za frizerske usluge i trgovinu</item>
      <item>Ivona Kladarić</item>
    </derivirana_varijabla>
  </DomainObject.Predmet.SudioniciListNaziv>
  <DomainObject.Predmet.SudioniciListAdressOIB>
    <izvorni_sadrzaj>
      <item>FINA RC OSIJEK, OIB 85821130368</item>
      <item>AXICIA jednostavno društvo s ograničenom odgovornošću za frizerske usluge i trgovinu, OIB 54647309465, Psunjska 46,31431 Čepin</item>
      <item>Ivona Kladarić, OIB 72930412561, Kralja Zvonimira 81,31431 Čepin</item>
    </izvorni_sadrzaj>
    <derivirana_varijabla naziv="DomainObject.Predmet.SudioniciListAdressOIB_1">
      <item>FINA RC OSIJEK, OIB 85821130368</item>
      <item>AXICIA jednostavno društvo s ograničenom odgovornošću za frizerske usluge i trgovinu, OIB 54647309465, Psunjska 46,31431 Čepin</item>
      <item>Ivona Kladarić, OIB 72930412561, Kralja Zvonimira 81,31431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54647309465</item>
      <item>, OIB 72930412561</item>
    </izvorni_sadrzaj>
    <derivirana_varijabla naziv="DomainObject.Predmet.SudioniciListNazivOIB_1">
      <item>, OIB 85821130368</item>
      <item>, OIB 54647309465</item>
      <item>, OIB 72930412561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F41D1-B941-4087-870C-4C2AB6C9E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2334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2017-12-13T10:05:00Z</dcterms:created>
  <dc:creator>hermanj</dc:creator>
  <cp:lastModifiedBy>Snježana Markotić Jurić</cp:lastModifiedBy>
  <cp:lastPrinted>2017-12-13T09:53:00Z</cp:lastPrinted>
  <dcterms:modified xmlns:xsi="http://www.w3.org/2001/XMLSchema-instance" xsi:type="dcterms:W3CDTF">2017-12-13T10:05:00Z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