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b460" w14:paraId="ce1b460" w:rsidRDefault="002369D3" w:rsidP="002369D3" w:rsidR="002369D3">
      <w:pPr>
        <w:pStyle w:val="Bezproreda"/>
        <w15:collapsed w:val="false"/>
      </w:pPr>
      <w:r>
        <w:t xml:space="preserve">  1 St-2392017-6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  <w:jc w:val="center"/>
      </w:pPr>
      <w:r>
        <w:t>R E P U B L I K A       H R V A T S K A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  <w:jc w:val="center"/>
      </w:pPr>
      <w:r>
        <w:t>R J E Š E N J E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  <w:r>
        <w:t xml:space="preserve">TRGOVAČKI SUD U BJELOVARU, po  sucu Branki Pleskalt,  u predmetu predlagatelja  Republike Hrvatske, Ministarstva financija, Porezna uprava, Područni ured Sjeverna Hrvatska,  protiv dužnika  VERSO GRUPA d.o.o. </w:t>
      </w:r>
      <w:proofErr w:type="spellStart"/>
      <w:r>
        <w:t>Trojstveni</w:t>
      </w:r>
      <w:proofErr w:type="spellEnd"/>
      <w:r>
        <w:t xml:space="preserve"> Markovac, OIB: 90693044677, dana 4.  travnja  2017. godine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  <w:jc w:val="center"/>
      </w:pPr>
      <w:r>
        <w:t>r i j e š i o     j e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VERSO GRUPA d.o.o. </w:t>
      </w:r>
      <w:proofErr w:type="spellStart"/>
      <w:r>
        <w:t>Trojstveni</w:t>
      </w:r>
      <w:proofErr w:type="spellEnd"/>
      <w:r>
        <w:t xml:space="preserve"> Markovac, OIB: 90693044677.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  <w:jc w:val="center"/>
      </w:pPr>
      <w:r>
        <w:t>3.  svibnja  2017. godine u 9,00 sati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2369D3" w:rsidP="002369D3" w:rsidR="002369D3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Danijel </w:t>
      </w:r>
      <w:proofErr w:type="spellStart"/>
      <w:r>
        <w:t>Đuranić</w:t>
      </w:r>
      <w:proofErr w:type="spellEnd"/>
      <w:r>
        <w:t>.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  <w:r>
        <w:t xml:space="preserve">III Poziva se zastupnik po Zakonu dužnika Danijel </w:t>
      </w:r>
      <w:proofErr w:type="spellStart"/>
      <w:r>
        <w:t>Đuranić</w:t>
      </w:r>
      <w:proofErr w:type="spellEnd"/>
      <w:r>
        <w:t xml:space="preserve">, da u roku od 8 dana dostavi na spis ovjerovljeni popis imovine i obveza stečajnog dužnika. 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  <w:jc w:val="center"/>
      </w:pPr>
      <w:r>
        <w:t>Obrazloženje</w:t>
      </w:r>
    </w:p>
    <w:p w:rsidRDefault="002369D3" w:rsidP="002369D3" w:rsidR="002369D3">
      <w:pPr>
        <w:pStyle w:val="Bezproreda"/>
      </w:pPr>
    </w:p>
    <w:p w:rsidRDefault="002369D3" w:rsidP="002369D3" w:rsidR="002369D3">
      <w:r>
        <w:t xml:space="preserve">Predlagatelj Republika Hrvatska, Ministarstvo financija, Porezna uprava, Područni ured Sjeverna Hrvatska,   je   dana 28.  veljače  2017. godine   podnijela je   prijedlog za otvaranje stečajnog postupka nad  dužnikom  VERSO GRUPA d.o.o. </w:t>
      </w:r>
      <w:proofErr w:type="spellStart"/>
      <w:r>
        <w:t>Trojstveni</w:t>
      </w:r>
      <w:proofErr w:type="spellEnd"/>
      <w:r>
        <w:t xml:space="preserve"> Markovac, OIB: 90693044677.</w:t>
      </w:r>
    </w:p>
    <w:p w:rsidRDefault="002369D3" w:rsidP="002369D3" w:rsidR="002369D3"/>
    <w:p w:rsidRDefault="002369D3" w:rsidP="002369D3" w:rsidR="002369D3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2369D3" w:rsidP="002369D3" w:rsidR="002369D3">
      <w:pPr>
        <w:pStyle w:val="Bezproreda"/>
      </w:pPr>
    </w:p>
    <w:p w:rsidRDefault="002369D3" w:rsidP="002369D3" w:rsidR="002369D3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VERSO GRUPA d.o.o. </w:t>
      </w:r>
      <w:proofErr w:type="spellStart"/>
      <w:r>
        <w:t>Trojstveni</w:t>
      </w:r>
      <w:proofErr w:type="spellEnd"/>
      <w:r>
        <w:t xml:space="preserve"> Markovac, OIB: 90693044677, a u skladu s  odredbom članka 115. Stečajnog zakona. 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  <w:r>
        <w:t>Temeljem iznijetog riješeno je kao u izreci.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  <w:r>
        <w:t xml:space="preserve">Bjelovar,   4.  travnja  2017.   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  <w:r>
        <w:t xml:space="preserve">                                                                                                BRANKA PLESKALT v.r.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2369D3" w:rsidP="002369D3" w:rsidR="002369D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</w:p>
    <w:p w:rsidRDefault="002369D3" w:rsidP="002369D3" w:rsidR="002369D3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CB0EA4" w:rsidP="002369D3" w:rsidR="00CB0EA4">
      <w:pPr>
        <w:pStyle w:val="Bezprored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9D3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369D3"/>
    <w:pPr>
      <w:spacing w:lineRule="auto" w:line="240" w:after="0"/>
    </w:pPr>
    <w:rPr>
      <w:rFonts w:cs="Times New Roman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369D3"/>
    <w:pPr>
      <w:spacing w:after="0" w:line="240" w:lineRule="auto"/>
    </w:pPr>
    <w:rPr>
      <w:rFonts w:ascii="Calibri" w:cs="Times New Roman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7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Trojstveni Markovac</izvorni_sadrzaj>
    <derivirana_varijabla naziv="DomainObject.UcesnikSudskeRadnje.Adresa.Naselje_1">Trojstveni Markovac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Ivana Pernara 3</izvorni_sadrzaj>
    <derivirana_varijabla naziv="DomainObject.UcesnikSudskeRadnje.Adresa.UlicaIKBR_1">Ivana Pernara 3</derivirana_varijabla>
  </DomainObject.UcesnikSudskeRadnje.Adresa.UlicaIKBR>
  <DomainObject.UcesnikSudskeRadnje.Naziv>
    <izvorni_sadrzaj>Danijel Đuranić</izvorni_sadrzaj>
    <derivirana_varijabla naziv="DomainObject.UcesnikSudskeRadnje.Naziv_1">Danijel Đuranić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3. svibnja 2017.</izvorni_sadrzaj>
    <derivirana_varijabla naziv="DomainObject.UcesnikSudskeRadnje.SudskaRadnja.PlaniraniZavrsetakDatum_1">3. svibnja 2017.</derivirana_varijabla>
  </DomainObject.UcesnikSudskeRadnje.SudskaRadnja.PlaniraniZavrsetakDatum>
  <DomainObject.UcesnikSudskeRadnje.SudskaRadnja.PlaniraniPocetakDatum>
    <izvorni_sadrzaj>3. svibnja 2017.</izvorni_sadrzaj>
    <derivirana_varijabla naziv="DomainObject.UcesnikSudskeRadnje.SudskaRadnja.PlaniraniPocetakDatum_1">3. svibnja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09:15</izvorni_sadrzaj>
    <derivirana_varijabla naziv="DomainObject.UcesnikSudskeRadnje.SudskaRadnja.PlaniraniZavrsetakVrijeme_1">09:15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VERSO GRUPA društvo s ograničenom odgovornošću za trgovinu, usluge i proizvodnju</izvorni_sadrzaj>
    <derivirana_varijabla naziv="DomainObject.Predmet.ProtustrankaFormated_1">  VERSO GRUPA društvo s ograničenom odgovornošću za trgovinu, usluge i proizvodnju</derivirana_varijabla>
  </DomainObject.Predmet.ProtustrankaFormated>
  <DomainObject.Predmet.ProtustrankaFormatedOIB>
    <izvorni_sadrzaj>  VERSO GRUPA društvo s ograničenom odgovornošću za trgovinu, usluge i proizvodnju, OIB 90693044677</izvorni_sadrzaj>
    <derivirana_varijabla naziv="DomainObject.Predmet.ProtustrankaFormatedOIB_1">  VERSO GRUPA društvo s ograničenom odgovornošću za trgovinu, usluge i proizvodnju, OIB 90693044677</derivirana_varijabla>
  </DomainObject.Predmet.ProtustrankaFormatedOIB>
  <DomainObject.Predmet.ProtustrankaFormatedWithAdress>
    <izvorni_sadrzaj> VERSO GRUPA društvo s ograničenom odgovornošću za trgovinu, usluge i proizvodnju, Ivana Pernara 3, 43000 Bjelovar</izvorni_sadrzaj>
    <derivirana_varijabla naziv="DomainObject.Predmet.ProtustrankaFormatedWithAdress_1"> VERSO GRUPA društvo s ograničenom odgovornošću za trgovinu, usluge i proizvodnju, Ivana Pernara 3, 43000 Bjelovar</derivirana_varijabla>
  </DomainObject.Predmet.ProtustrankaFormatedWithAdress>
  <DomainObject.Predmet.ProtustrankaFormatedWithAdressOIB>
    <izvorni_sadrzaj> VERSO GRUPA društvo s ograničenom odgovornošću za trgovinu, usluge i proizvodnju, OIB 90693044677, Ivana Pernara 3, 43000 Bjelovar</izvorni_sadrzaj>
    <derivirana_varijabla naziv="DomainObject.Predmet.ProtustrankaFormatedWithAdressOIB_1"> VERSO GRUPA društvo s ograničenom odgovornošću za trgovinu, usluge i proizvodnju, OIB 90693044677, Ivana Pernara 3, 43000 Bjelovar</derivirana_varijabla>
  </DomainObject.Predmet.ProtustrankaFormatedWithAdressOIB>
  <DomainObject.Predmet.ProtustrankaWithAdress>
    <izvorni_sadrzaj>VERSO GRUPA društvo s ograničenom odgovornošću za trgovinu, usluge i proizvodnju Ivana Pernara 3, 43000 Bjelovar</izvorni_sadrzaj>
    <derivirana_varijabla naziv="DomainObject.Predmet.ProtustrankaWithAdress_1">VERSO GRUPA društvo s ograničenom odgovornošću za trgovinu, usluge i proizvodnju Ivana Pernara 3, 43000 Bjelovar</derivirana_varijabla>
  </DomainObject.Predmet.ProtustrankaWithAdress>
  <DomainObject.Predmet.ProtustrankaWithAdressOIB>
    <izvorni_sadrzaj>VERSO GRUPA društvo s ograničenom odgovornošću za trgovinu, usluge i proizvodnju, OIB 90693044677, Ivana Pernara 3, 43000 Bjelovar</izvorni_sadrzaj>
    <derivirana_varijabla naziv="DomainObject.Predmet.ProtustrankaWithAdressOIB_1">VERSO GRUPA društvo s ograničenom odgovornošću za trgovinu, usluge i proizvodnju, OIB 90693044677, Ivana Pernara 3, 43000 Bjelovar</derivirana_varijabla>
  </DomainObject.Predmet.ProtustrankaWithAdressOIB>
  <DomainObject.Predmet.ProtustrankaNazivFormated>
    <izvorni_sadrzaj>VERSO GRUPA društvo s ograničenom odgovornošću za trgovinu, usluge i proizvodnju</izvorni_sadrzaj>
    <derivirana_varijabla naziv="DomainObject.Predmet.ProtustrankaNazivFormated_1">VERSO GRUPA društvo s ograničenom odgovornošću za trgovinu, usluge i proizvodnju</derivirana_varijabla>
  </DomainObject.Predmet.ProtustrankaNazivFormated>
  <DomainObject.Predmet.ProtustrankaNazivFormatedOIB>
    <izvorni_sadrzaj>VERSO GRUPA društvo s ograničenom odgovornošću za trgovinu, usluge i proizvodnju, OIB 90693044677</izvorni_sadrzaj>
    <derivirana_varijabla naziv="DomainObject.Predmet.ProtustrankaNazivFormatedOIB_1">VERSO GRUPA društvo s ograničenom odgovornošću za trgovinu, usluge i proizvodnju, OIB 90693044677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VERSO GRUPA društvo s ograničenom odgovornošću za trgovinu, usluge i proizvodnju</item>
    </izvorni_sadrzaj>
    <derivirana_varijabla naziv="DomainObject.Predmet.ProtuStrankaListFormated_1">
      <item>VERSO GRUPA društvo s ograničenom odgovornošću za trgovinu, usluge i proizvodnju</item>
    </derivirana_varijabla>
  </DomainObject.Predmet.ProtuStrankaListFormated>
  <DomainObject.Predmet.ProtuStrankaListFormatedOIB>
    <izvorni_sadrzaj>
      <item>VERSO GRUPA društvo s ograničenom odgovornošću za trgovinu, usluge i proizvodnju, OIB 90693044677</item>
    </izvorni_sadrzaj>
    <derivirana_varijabla naziv="DomainObject.Predmet.ProtuStrankaListFormatedOIB_1">
      <item>VERSO GRUPA društvo s ograničenom odgovornošću za trgovinu, usluge i proizvodnju, OIB 90693044677</item>
    </derivirana_varijabla>
  </DomainObject.Predmet.ProtuStrankaListFormatedOIB>
  <DomainObject.Predmet.ProtuStrankaListFormatedWithAdress>
    <izvorni_sadrzaj>
      <item>VERSO GRUPA društvo s ograničenom odgovornošću za trgovinu, usluge i proizvodnju, Ivana Pernara 3, 43000 Bjelovar</item>
    </izvorni_sadrzaj>
    <derivirana_varijabla naziv="DomainObject.Predmet.ProtuStrankaListFormatedWithAdress_1">
      <item>VERSO GRUPA društvo s ograničenom odgovornošću za trgovinu, usluge i proizvodnju, Ivana Pernara 3, 43000 Bjelovar</item>
    </derivirana_varijabla>
  </DomainObject.Predmet.ProtuStrankaListFormatedWithAdress>
  <DomainObject.Predmet.ProtuStrankaListFormatedWithAdressOIB>
    <izvorni_sadrzaj>
      <item>VERSO GRUPA društvo s ograničenom odgovornošću za trgovinu, usluge i proizvodnju, OIB 90693044677, Ivana Pernara 3, 43000 Bjelovar</item>
    </izvorni_sadrzaj>
    <derivirana_varijabla naziv="DomainObject.Predmet.ProtuStrankaListFormatedWithAdressOIB_1">
      <item>VERSO GRUPA društvo s ograničenom odgovornošću za trgovinu, usluge i proizvodnju, OIB 90693044677, Ivana Pernara 3, 43000 Bjelovar</item>
    </derivirana_varijabla>
  </DomainObject.Predmet.ProtuStrankaListFormatedWithAdressOIB>
  <DomainObject.Predmet.ProtuStrankaListNazivFormated>
    <izvorni_sadrzaj>
      <item>VERSO GRUPA društvo s ograničenom odgovornošću za trgovinu, usluge i proizvodnju</item>
    </izvorni_sadrzaj>
    <derivirana_varijabla naziv="DomainObject.Predmet.ProtuStrankaListNazivFormated_1">
      <item>VERSO GRUPA društvo s ograničenom odgovornošću za trgovinu, usluge i proizvodnju</item>
    </derivirana_varijabla>
  </DomainObject.Predmet.ProtuStrankaListNazivFormated>
  <DomainObject.Predmet.ProtuStrankaListNazivFormatedOIB>
    <izvorni_sadrzaj>
      <item>VERSO GRUPA društvo s ograničenom odgovornošću za trgovinu, usluge i proizvodnju, OIB 90693044677</item>
    </izvorni_sadrzaj>
    <derivirana_varijabla naziv="DomainObject.Predmet.ProtuStrankaListNazivFormatedOIB_1">
      <item>VERSO GRUPA društvo s ograničenom odgovornošću za trgovinu, usluge i proizvodnju, OIB 90693044677</item>
    </derivirana_varijabla>
  </DomainObject.Predmet.ProtuStrankaListNazivFormatedOIB>
  <DomainObject.Predmet.OstaliListFormated>
    <izvorni_sadrzaj>
      <item>Danijel Đuranić</item>
      <item>ŽDO U BJELOVARU</item>
    </izvorni_sadrzaj>
    <derivirana_varijabla naziv="DomainObject.Predmet.OstaliListFormated_1">
      <item>Danijel Đuranić</item>
      <item>ŽDO U BJELOVARU</item>
    </derivirana_varijabla>
  </DomainObject.Predmet.OstaliListFormated>
  <DomainObject.Predmet.OstaliListFormatedOIB>
    <izvorni_sadrzaj>
      <item>Danijel Đuranić, OIB 67897264543</item>
      <item>ŽDO U BJELOVARU</item>
    </izvorni_sadrzaj>
    <derivirana_varijabla naziv="DomainObject.Predmet.OstaliListFormatedOIB_1">
      <item>Danijel Đuranić, OIB 67897264543</item>
      <item>ŽDO U BJELOVARU</item>
    </derivirana_varijabla>
  </DomainObject.Predmet.OstaliListFormatedOIB>
  <DomainObject.Predmet.OstaliListFormatedWithAdress>
    <izvorni_sadrzaj>
      <item>Danijel Đuranić, Ivana Pernara 3, 43000 Trojstveni Markovac</item>
      <item>ŽDO U BJELOVARU</item>
    </izvorni_sadrzaj>
    <derivirana_varijabla naziv="DomainObject.Predmet.OstaliListFormatedWithAdress_1">
      <item>Danijel Đuranić, Ivana Pernara 3, 43000 Trojstveni Markovac</item>
      <item>ŽDO U BJELOVARU</item>
    </derivirana_varijabla>
  </DomainObject.Predmet.OstaliListFormatedWithAdress>
  <DomainObject.Predmet.OstaliListFormatedWithAdressOIB>
    <izvorni_sadrzaj>
      <item>Danijel Đuranić, OIB 67897264543, Ivana Pernara 3, 43000 Trojstveni Markovac</item>
      <item>ŽDO U BJELOVARU</item>
    </izvorni_sadrzaj>
    <derivirana_varijabla naziv="DomainObject.Predmet.OstaliListFormatedWithAdressOIB_1">
      <item>Danijel Đuranić, OIB 67897264543, Ivana Pernara 3, 43000 Trojstveni Markovac</item>
      <item>ŽDO U BJELOVARU</item>
    </derivirana_varijabla>
  </DomainObject.Predmet.OstaliListFormatedWithAdressOIB>
  <DomainObject.Predmet.OstaliListNazivFormated>
    <izvorni_sadrzaj>
      <item>Danijel Đuranić</item>
      <item>ŽDO U BJELOVARU</item>
    </izvorni_sadrzaj>
    <derivirana_varijabla naziv="DomainObject.Predmet.OstaliListNazivFormated_1">
      <item>Danijel Đuranić</item>
      <item>ŽDO U BJELOVARU</item>
    </derivirana_varijabla>
  </DomainObject.Predmet.OstaliListNazivFormated>
  <DomainObject.Predmet.OstaliListNazivFormatedOIB>
    <izvorni_sadrzaj>
      <item>Danijel Đuranić, OIB 67897264543</item>
      <item>ŽDO U BJELOVARU</item>
    </izvorni_sadrzaj>
    <derivirana_varijabla naziv="DomainObject.Predmet.OstaliListNazivFormatedOIB_1">
      <item>Danijel Đuranić, OIB 67897264543</item>
      <item>ŽDO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VERSO GRUPA društvo s ograničenom odgovornošću za trgovinu, usluge i proizvodnju</izvorni_sadrzaj>
    <derivirana_varijabla naziv="DomainObject.Predmet.ProtustrankaIDrugi_1">VERSO GRUPA društvo s ograničenom odgovornošću za trgovinu, usluge i proizvodnju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VERSO GRUPA društvo s ograničenom odgovornošću za trgovinu, usluge i proizvodnju, OIB 90693044677, Ivana Pernara 3, 43000 Bjelovar</izvorni_sadrzaj>
    <derivirana_varijabla naziv="DomainObject.Predmet.ProtustrankaIDrugiAdressOIB_1">VERSO GRUPA društvo s ograničenom odgovornošću za trgovinu, usluge i proizvodnju, OIB 90693044677, Ivana Pernara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VERSO GRUPA društvo s ograničenom odgovornošću za trgovinu, usluge i proizvodnju</item>
      <item>Danijel Đuranić</item>
      <item>REPUBLIKA HRVATSKA, Ministarstvo financija, Porezna uprava, Područni ured Sjeverna Hrvatska</item>
      <item>ŽDO U BJELOVARU</item>
    </izvorni_sadrzaj>
    <derivirana_varijabla naziv="DomainObject.Predmet.SudioniciListNaziv_1">
      <item>VERSO GRUPA društvo s ograničenom odgovornošću za trgovinu, usluge i proizvodnju</item>
      <item>Danijel Đuranić</item>
      <item>REPUBLIKA HRVATSKA, Ministarstvo financija, Porezna uprava, Područni ured Sjeverna Hrvatska</item>
      <item>ŽDO U BJELOVARU</item>
    </derivirana_varijabla>
  </DomainObject.Predmet.SudioniciListNaziv>
  <DomainObject.Predmet.SudioniciListAdressOIB>
    <izvorni_sadrzaj>
      <item>VERSO GRUPA društvo s ograničenom odgovornošću za trgovinu, usluge i proizvodnju, OIB 90693044677, Ivana Pernara 3,43000 Bjelovar</item>
      <item>Danijel Đuranić, OIB 67897264543, Ivana Pernara 3,43000 Trojstveni Markovac</item>
      <item>REPUBLIKA HRVATSKA, Ministarstvo financija, Porezna uprava, Područni ured Sjeverna Hrvatska, OIB 18683136487</item>
      <item>ŽDO U BJELOVARU</item>
    </izvorni_sadrzaj>
    <derivirana_varijabla naziv="DomainObject.Predmet.SudioniciListAdressOIB_1">
      <item>VERSO GRUPA društvo s ograničenom odgovornošću za trgovinu, usluge i proizvodnju, OIB 90693044677, Ivana Pernara 3,43000 Bjelovar</item>
      <item>Danijel Đuranić, OIB 67897264543, Ivana Pernara 3,43000 Trojstveni Markovac</item>
      <item>REPUBLIKA HRVATSKA, Ministarstvo financija, Porezna uprava, Područni ured Sjeverna Hrvatska, OIB 18683136487</item>
      <item>ŽDO U BJELOVARU</item>
    </derivirana_varijabla>
  </DomainObject.Predmet.SudioniciListAdressOIB>
  <DomainObject.UcesnikSudskeRadnje.NazivFormated>
    <izvorni_sadrzaj>Danijel Đuranić, OIB 67897264543, Ivana Pernara 3,43000 Trojstveni Markovac</izvorni_sadrzaj>
    <derivirana_varijabla naziv="DomainObject.UcesnikSudskeRadnje.NazivFormated_1">Danijel Đuranić, OIB 67897264543, Ivana Pernara 3,43000 Trojstveni Markovac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6AA56-7E90-49B4-ACAB-84F9684264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2089</properties:Characters>
  <properties:Lines>79</properties:Lines>
  <properties:Paragraphs>23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2017-04-04T10:49:00Z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Danijel Đuranić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