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d039a9" w14:paraId="ed039a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6C7F6F">
        <w:t>1060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431782">
        <w:t>M.B.M.S. društvo s ograničenom odgovornošću za proizvodnju, trgovinu i usluge</w:t>
      </w:r>
      <w:r w:rsidR="007E0DEB">
        <w:t>,</w:t>
      </w:r>
      <w:r w:rsidR="002B40D7">
        <w:t xml:space="preserve"> </w:t>
      </w:r>
      <w:r>
        <w:t xml:space="preserve">MBS: </w:t>
      </w:r>
      <w:r w:rsidR="00431782">
        <w:t>030111494</w:t>
      </w:r>
      <w:r>
        <w:t>, OIB</w:t>
      </w:r>
      <w:r w:rsidR="00431782">
        <w:t>: 56234465738</w:t>
      </w:r>
      <w:r w:rsidR="00B05FE1">
        <w:t>,</w:t>
      </w:r>
      <w:r w:rsidR="00D073C9">
        <w:t xml:space="preserve"> </w:t>
      </w:r>
      <w:proofErr w:type="spellStart"/>
      <w:r w:rsidR="00431782">
        <w:t>Bobota</w:t>
      </w:r>
      <w:proofErr w:type="spellEnd"/>
      <w:r w:rsidR="00431782">
        <w:t xml:space="preserve">, </w:t>
      </w:r>
      <w:proofErr w:type="spellStart"/>
      <w:r w:rsidR="00431782">
        <w:t>Mitrovićeva</w:t>
      </w:r>
      <w:proofErr w:type="spellEnd"/>
      <w:r w:rsidR="00431782">
        <w:t xml:space="preserve"> 27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431782">
        <w:t xml:space="preserve">M.B.M.S. društvo s ograničenom odgovornošću za proizvodnju, trgovinu i usluge, MBS: 030111494, OIB: 56234465738, </w:t>
      </w:r>
      <w:proofErr w:type="spellStart"/>
      <w:r w:rsidR="00431782">
        <w:t>Bobota</w:t>
      </w:r>
      <w:proofErr w:type="spellEnd"/>
      <w:r w:rsidR="00431782">
        <w:t xml:space="preserve">, </w:t>
      </w:r>
      <w:proofErr w:type="spellStart"/>
      <w:r w:rsidR="00431782">
        <w:t>Mitrovićeva</w:t>
      </w:r>
      <w:proofErr w:type="spellEnd"/>
      <w:r w:rsidR="00431782">
        <w:t xml:space="preserve"> 27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431782">
        <w:t>13.379,84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431782">
        <w:t xml:space="preserve">Din </w:t>
      </w:r>
      <w:proofErr w:type="spellStart"/>
      <w:r w:rsidR="00431782">
        <w:t>Daqaj</w:t>
      </w:r>
      <w:proofErr w:type="spellEnd"/>
      <w:r w:rsidR="001C29A0">
        <w:t xml:space="preserve">, </w:t>
      </w:r>
      <w:r w:rsidR="00FD4C38">
        <w:t xml:space="preserve">OIB: </w:t>
      </w:r>
      <w:r w:rsidR="00431782">
        <w:t>80396214585</w:t>
      </w:r>
      <w:r w:rsidR="00755864">
        <w:t xml:space="preserve">, </w:t>
      </w:r>
      <w:r w:rsidR="00431782">
        <w:t xml:space="preserve">Stari </w:t>
      </w:r>
      <w:proofErr w:type="spellStart"/>
      <w:r w:rsidR="00431782">
        <w:t>Jankovci</w:t>
      </w:r>
      <w:proofErr w:type="spellEnd"/>
      <w:r w:rsidR="00431782">
        <w:t>, Vinkovačka 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431782">
        <w:t>1060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949" w:rsidP="00D95CE2" w:rsidR="00BD1949">
      <w:r>
        <w:separator/>
      </w:r>
    </w:p>
  </w:endnote>
  <w:endnote w:id="0" w:type="continuationSeparator">
    <w:p w:rsidRDefault="00BD1949" w:rsidP="00D95CE2" w:rsidR="00BD1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949" w:rsidP="00D95CE2" w:rsidR="00BD1949">
      <w:r>
        <w:separator/>
      </w:r>
    </w:p>
  </w:footnote>
  <w:footnote w:id="0" w:type="continuationSeparator">
    <w:p w:rsidRDefault="00BD1949" w:rsidP="00D95CE2" w:rsidR="00BD1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4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B60C5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44A"/>
    <w:rsid w:val="002555BE"/>
    <w:rsid w:val="00261A38"/>
    <w:rsid w:val="00274EC6"/>
    <w:rsid w:val="00276822"/>
    <w:rsid w:val="00284443"/>
    <w:rsid w:val="002A0EEC"/>
    <w:rsid w:val="002A5E1C"/>
    <w:rsid w:val="002B14C0"/>
    <w:rsid w:val="002B40D7"/>
    <w:rsid w:val="003110DD"/>
    <w:rsid w:val="00341530"/>
    <w:rsid w:val="00344B0E"/>
    <w:rsid w:val="003508F9"/>
    <w:rsid w:val="003523FD"/>
    <w:rsid w:val="003531B2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31782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2C40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C7F6F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7F3A4E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5DA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84A5C"/>
    <w:rsid w:val="00BA1989"/>
    <w:rsid w:val="00BD194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0E84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05654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74436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St-1060/2018</izvorni_sadrzaj>
    <derivirana_varijabla naziv="DomainObject.Predmet.OznakaBroj_1">St-1060/2018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M.B.M.S. društvo s ograničenom odgovornošću za proizvodnju, trgovinu i usluge</izvorni_sadrzaj>
    <derivirana_varijabla naziv="DomainObject.Predmet.ProtustrankaFormated_1">  M.B.M.S. društvo s ograničenom odgovornošću za proizvodnju, trgovinu i usluge</derivirana_varijabla>
  </DomainObject.Predmet.ProtustrankaFormated>
  <DomainObject.Predmet.ProtustrankaFormatedOIB>
    <izvorni_sadrzaj>  M.B.M.S. društvo s ograničenom odgovornošću za proizvodnju, trgovinu i usluge, OIB 56234465738</izvorni_sadrzaj>
    <derivirana_varijabla naziv="DomainObject.Predmet.ProtustrankaFormatedOIB_1">  M.B.M.S. društvo s ograničenom odgovornošću za proizvodnju, trgovinu i usluge, OIB 56234465738</derivirana_varijabla>
  </DomainObject.Predmet.ProtustrankaFormatedOIB>
  <DomainObject.Predmet.ProtustrankaFormatedWithAdress>
    <izvorni_sadrzaj> M.B.M.S. društvo s ograničenom odgovornošću za proizvodnju, trgovinu i usluge, Mitrovićeva 27, 32224 Bobota</izvorni_sadrzaj>
    <derivirana_varijabla naziv="DomainObject.Predmet.ProtustrankaFormatedWithAdress_1"> M.B.M.S. društvo s ograničenom odgovornošću za proizvodnju, trgovinu i usluge, Mitrovićeva 27, 32224 Bobota</derivirana_varijabla>
  </DomainObject.Predmet.ProtustrankaFormatedWithAdress>
  <DomainObject.Predmet.ProtustrankaFormatedWithAdressOIB>
    <izvorni_sadrzaj> M.B.M.S. društvo s ograničenom odgovornošću za proizvodnju, trgovinu i usluge, OIB 56234465738, Mitrovićeva 27, 32224 Bobota</izvorni_sadrzaj>
    <derivirana_varijabla naziv="DomainObject.Predmet.ProtustrankaFormatedWithAdressOIB_1"> M.B.M.S. društvo s ograničenom odgovornošću za proizvodnju, trgovinu i usluge, OIB 56234465738, Mitrovićeva 27, 32224 Bobota</derivirana_varijabla>
  </DomainObject.Predmet.ProtustrankaFormatedWithAdressOIB>
  <DomainObject.Predmet.ProtustrankaWithAdress>
    <izvorni_sadrzaj>M.B.M.S. društvo s ograničenom odgovornošću za proizvodnju, trgovinu i usluge Mitrovićeva 27, 32224 Bobota</izvorni_sadrzaj>
    <derivirana_varijabla naziv="DomainObject.Predmet.ProtustrankaWithAdress_1">M.B.M.S. društvo s ograničenom odgovornošću za proizvodnju, trgovinu i usluge Mitrovićeva 27, 32224 Bobota</derivirana_varijabla>
  </DomainObject.Predmet.ProtustrankaWithAdress>
  <DomainObject.Predmet.ProtustrankaWithAdressOIB>
    <izvorni_sadrzaj>M.B.M.S. društvo s ograničenom odgovornošću za proizvodnju, trgovinu i usluge, OIB 56234465738, Mitrovićeva 27, 32224 Bobota</izvorni_sadrzaj>
    <derivirana_varijabla naziv="DomainObject.Predmet.ProtustrankaWithAdressOIB_1">M.B.M.S. društvo s ograničenom odgovornošću za proizvodnju, trgovinu i usluge, OIB 56234465738, Mitrovićeva 27, 32224 Bobota</derivirana_varijabla>
  </DomainObject.Predmet.ProtustrankaWithAdressOIB>
  <DomainObject.Predmet.ProtustrankaNazivFormated>
    <izvorni_sadrzaj>M.B.M.S. društvo s ograničenom odgovornošću za proizvodnju, trgovinu i usluge</izvorni_sadrzaj>
    <derivirana_varijabla naziv="DomainObject.Predmet.ProtustrankaNazivFormated_1">M.B.M.S. društvo s ograničenom odgovornošću za proizvodnju, trgovinu i usluge</derivirana_varijabla>
  </DomainObject.Predmet.ProtustrankaNazivFormated>
  <DomainObject.Predmet.ProtustrankaNazivFormatedOIB>
    <izvorni_sadrzaj>M.B.M.S. društvo s ograničenom odgovornošću za proizvodnju, trgovinu i usluge, OIB 56234465738</izvorni_sadrzaj>
    <derivirana_varijabla naziv="DomainObject.Predmet.ProtustrankaNazivFormatedOIB_1">M.B.M.S. društvo s ograničenom odgovornošću za proizvodnju, trgovinu i usluge, OIB 56234465738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M.B.M.S. društvo s ograničenom odgovornošću za proizvodnju, trgovinu i usluge</item>
    </izvorni_sadrzaj>
    <derivirana_varijabla naziv="DomainObject.Predmet.ProtuStrankaListFormated_1">
      <item>M.B.M.S. društvo s ograničenom odgovornošću za proizvodnju, trgovinu i usluge</item>
    </derivirana_varijabla>
  </DomainObject.Predmet.ProtuStrankaListFormated>
  <DomainObject.Predmet.ProtuStrankaListFormatedOIB>
    <izvorni_sadrzaj>
      <item>M.B.M.S. društvo s ograničenom odgovornošću za proizvodnju, trgovinu i usluge, OIB 56234465738</item>
    </izvorni_sadrzaj>
    <derivirana_varijabla naziv="DomainObject.Predmet.ProtuStrankaListFormatedOIB_1">
      <item>M.B.M.S. društvo s ograničenom odgovornošću za proizvodnju, trgovinu i usluge, OIB 56234465738</item>
    </derivirana_varijabla>
  </DomainObject.Predmet.ProtuStrankaListFormatedOIB>
  <DomainObject.Predmet.ProtuStrankaListFormatedWithAdress>
    <izvorni_sadrzaj>
      <item>M.B.M.S. društvo s ograničenom odgovornošću za proizvodnju, trgovinu i usluge, Mitrovićeva 27, 32224 Bobota</item>
    </izvorni_sadrzaj>
    <derivirana_varijabla naziv="DomainObject.Predmet.ProtuStrankaListFormatedWithAdress_1">
      <item>M.B.M.S. društvo s ograničenom odgovornošću za proizvodnju, trgovinu i usluge, Mitrovićeva 27, 32224 Bobota</item>
    </derivirana_varijabla>
  </DomainObject.Predmet.ProtuStrankaListFormatedWithAdress>
  <DomainObject.Predmet.ProtuStrankaListFormatedWithAdressOIB>
    <izvorni_sadrzaj>
      <item>M.B.M.S. društvo s ograničenom odgovornošću za proizvodnju, trgovinu i usluge, OIB 56234465738, Mitrovićeva 27, 32224 Bobota</item>
    </izvorni_sadrzaj>
    <derivirana_varijabla naziv="DomainObject.Predmet.ProtuStrankaListFormatedWithAdressOIB_1">
      <item>M.B.M.S. društvo s ograničenom odgovornošću za proizvodnju, trgovinu i usluge, OIB 56234465738, Mitrovićeva 27, 32224 Bobota</item>
    </derivirana_varijabla>
  </DomainObject.Predmet.ProtuStrankaListFormatedWithAdressOIB>
  <DomainObject.Predmet.ProtuStrankaListNazivFormated>
    <izvorni_sadrzaj>
      <item>M.B.M.S. društvo s ograničenom odgovornošću za proizvodnju, trgovinu i usluge</item>
    </izvorni_sadrzaj>
    <derivirana_varijabla naziv="DomainObject.Predmet.ProtuStrankaListNazivFormated_1">
      <item>M.B.M.S. društvo s ograničenom odgovornošću za proizvodnju, trgovinu i usluge</item>
    </derivirana_varijabla>
  </DomainObject.Predmet.ProtuStrankaListNazivFormated>
  <DomainObject.Predmet.ProtuStrankaListNazivFormatedOIB>
    <izvorni_sadrzaj>
      <item>M.B.M.S. društvo s ograničenom odgovornošću za proizvodnju, trgovinu i usluge, OIB 56234465738</item>
    </izvorni_sadrzaj>
    <derivirana_varijabla naziv="DomainObject.Predmet.ProtuStrankaListNazivFormatedOIB_1">
      <item>M.B.M.S. društvo s ograničenom odgovornošću za proizvodnju, trgovinu i usluge, OIB 56234465738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M.B.M.S. društvo s ograničenom odgovornošću za proizvodnju, trgovinu i usluge</izvorni_sadrzaj>
    <derivirana_varijabla naziv="DomainObject.Predmet.ProtustrankaIDrugi_1">M.B.M.S.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M.B.M.S. društvo s ograničenom odgovornošću za proizvodnju, trgovinu i usluge, OIB 56234465738, Mitrovićeva 27, 32224 Bobota</izvorni_sadrzaj>
    <derivirana_varijabla naziv="DomainObject.Predmet.ProtustrankaIDrugiAdressOIB_1">M.B.M.S. društvo s ograničenom odgovornošću za proizvodnju, trgovinu i usluge, OIB 56234465738, Mitrovićeva 27, 32224 Bobota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M.B.M.S. društvo s ograničenom odgovornošću za proizvodnju, trgovinu i usluge</item>
    </izvorni_sadrzaj>
    <derivirana_varijabla naziv="DomainObject.Predmet.SudioniciListNaziv_1">
      <item>FINA RC OSIJEK</item>
      <item>M.B.M.S.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M.B.M.S. društvo s ograničenom odgovornošću za proizvodnju, trgovinu i usluge, OIB 56234465738, Mitrovićeva 27,32224 Bobota</item>
    </izvorni_sadrzaj>
    <derivirana_varijabla naziv="DomainObject.Predmet.SudioniciListAdressOIB_1">
      <item>FINA RC OSIJEK, OIB 85821130368</item>
      <item>M.B.M.S. društvo s ograničenom odgovornošću za proizvodnju, trgovinu i usluge, OIB 56234465738, Mitrovićeva 27,32224 Bobota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56234465738</item>
    </izvorni_sadrzaj>
    <derivirana_varijabla naziv="DomainObject.Predmet.SudioniciListNazivOIB_1">
      <item>, OIB 85821130368</item>
      <item>, OIB 56234465738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62F3D-58F6-46EA-A28E-598BE033F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2221</properties:Characters>
  <properties:Lines>58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2018-09-13T12:08:00Z</dcterms:created>
  <dc:creator>Snježana Andrijanić</dc:creator>
  <cp:lastModifiedBy>Renata Horvat</cp:lastModifiedBy>
  <cp:lastPrinted>2018-09-13T12:06:00Z</cp:lastPrinted>
  <dcterms:modified xmlns:xsi="http://www.w3.org/2001/XMLSchema-instance" xsi:type="dcterms:W3CDTF">2018-09-13T12:12:00Z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(mbms-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