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0c5d" w14:paraId="1d10c5d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3604DE">
        <w:rPr>
          <w:rFonts w:hAnsi="Times New Roman" w:ascii="Times New Roman"/>
          <w:sz w:val="24"/>
        </w:rPr>
        <w:t>974</w:t>
      </w:r>
      <w:r w:rsidR="001C59B4">
        <w:rPr>
          <w:rFonts w:hAnsi="Times New Roman" w:ascii="Times New Roman"/>
          <w:sz w:val="24"/>
        </w:rPr>
        <w:t>/16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390914">
        <w:rPr>
          <w:rFonts w:hAnsi="Times New Roman" w:ascii="Times New Roman"/>
          <w:sz w:val="24"/>
        </w:rPr>
        <w:t>MET-MANDIĆ j. d. o. o., Vrbovec, Brdo 6, OIB 08748451369</w:t>
      </w:r>
      <w:r w:rsidR="005939CC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390914">
        <w:rPr>
          <w:rFonts w:hAnsi="Times New Roman" w:ascii="Times New Roman"/>
          <w:sz w:val="24"/>
        </w:rPr>
        <w:t>MET-MANDIĆ j. d. o. o., Vrbovec, Brdo 6, OIB 08748451369</w:t>
      </w:r>
      <w:r w:rsidR="00910EF1">
        <w:rPr>
          <w:rFonts w:hAnsi="Times New Roman" w:ascii="Times New Roman"/>
          <w:sz w:val="24"/>
        </w:rPr>
        <w:t xml:space="preserve">, od </w:t>
      </w:r>
      <w:r w:rsidR="00390914">
        <w:rPr>
          <w:rFonts w:hAnsi="Times New Roman" w:ascii="Times New Roman"/>
          <w:sz w:val="24"/>
        </w:rPr>
        <w:t>29</w:t>
      </w:r>
      <w:r w:rsidR="00642C42">
        <w:rPr>
          <w:rFonts w:hAnsi="Times New Roman" w:ascii="Times New Roman"/>
          <w:sz w:val="24"/>
        </w:rPr>
        <w:t>. siječnja 2016.</w:t>
      </w:r>
    </w:p>
    <w:p w:rsidRDefault="00EE48B2" w:rsidP="00642C42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390914">
        <w:rPr>
          <w:rFonts w:hAnsi="Times New Roman" w:ascii="Times New Roman"/>
          <w:sz w:val="24"/>
        </w:rPr>
        <w:t>29</w:t>
      </w:r>
      <w:r w:rsidR="00642C42">
        <w:rPr>
          <w:rFonts w:hAnsi="Times New Roman" w:ascii="Times New Roman"/>
          <w:sz w:val="24"/>
        </w:rPr>
        <w:t>. siječnja 2016</w:t>
      </w:r>
      <w:r w:rsidR="00587951" w:rsidRPr="00587951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jednog zaposlenika, a prijedlog je podnijet </w:t>
      </w:r>
      <w:r w:rsidR="00390914">
        <w:rPr>
          <w:rFonts w:hAnsi="Times New Roman" w:ascii="Times New Roman"/>
          <w:sz w:val="24"/>
        </w:rPr>
        <w:t>29</w:t>
      </w:r>
      <w:r w:rsidR="00BF6E5C">
        <w:rPr>
          <w:rFonts w:hAnsi="Times New Roman" w:ascii="Times New Roman"/>
          <w:sz w:val="24"/>
        </w:rPr>
        <w:t>. siječnja 2016.</w:t>
      </w:r>
      <w:r>
        <w:rPr>
          <w:rFonts w:hAnsi="Times New Roman" w:ascii="Times New Roman"/>
          <w:sz w:val="24"/>
        </w:rPr>
        <w:t xml:space="preserve"> Dakle, prijedlog je podnijet prije roka 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Ovo stoga, što je Zakon stupio na snagu 1. rujna 2015., te rok za podnošenje prijedloga teče od 1. ožujka 2016. do 1. svibnja 2016.</w:t>
      </w:r>
    </w:p>
    <w:p w:rsidRDefault="00040B15" w:rsidP="00BF6E5C" w:rsidR="00BF6E5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BF6E5C" w:rsidP="00BF6E5C" w:rsidR="0033365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odlučeno je kao u izreci rješenja.</w:t>
      </w:r>
      <w:r w:rsidR="00333654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1C7696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1C7696" w:rsidP="00AB7A2F" w:rsidR="001C7696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C7696" w:rsidP="00995CE9" w:rsidR="001C7696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76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3604DE">
      <w:t>974</w:t>
    </w:r>
    <w:r w:rsidR="001C59B4">
      <w:t>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0A28FB"/>
    <w:rsid w:val="0010590D"/>
    <w:rsid w:val="00124FFE"/>
    <w:rsid w:val="0016426C"/>
    <w:rsid w:val="001C59B4"/>
    <w:rsid w:val="001C7696"/>
    <w:rsid w:val="0030431E"/>
    <w:rsid w:val="00333654"/>
    <w:rsid w:val="003604DE"/>
    <w:rsid w:val="00390914"/>
    <w:rsid w:val="003B539A"/>
    <w:rsid w:val="003D5BF1"/>
    <w:rsid w:val="00400EEF"/>
    <w:rsid w:val="00457BC2"/>
    <w:rsid w:val="004822B4"/>
    <w:rsid w:val="00515E5C"/>
    <w:rsid w:val="0051634A"/>
    <w:rsid w:val="00543ED3"/>
    <w:rsid w:val="00587951"/>
    <w:rsid w:val="005939CC"/>
    <w:rsid w:val="005C3072"/>
    <w:rsid w:val="005D04AC"/>
    <w:rsid w:val="006341D0"/>
    <w:rsid w:val="00642C42"/>
    <w:rsid w:val="006518CD"/>
    <w:rsid w:val="006949AE"/>
    <w:rsid w:val="0077445F"/>
    <w:rsid w:val="007C6375"/>
    <w:rsid w:val="008539D3"/>
    <w:rsid w:val="00883389"/>
    <w:rsid w:val="00887DCF"/>
    <w:rsid w:val="008D14CD"/>
    <w:rsid w:val="00910EF1"/>
    <w:rsid w:val="00922684"/>
    <w:rsid w:val="0094490E"/>
    <w:rsid w:val="00966A94"/>
    <w:rsid w:val="009756E4"/>
    <w:rsid w:val="00AC3274"/>
    <w:rsid w:val="00AE6C23"/>
    <w:rsid w:val="00AF1E61"/>
    <w:rsid w:val="00B26523"/>
    <w:rsid w:val="00BC5661"/>
    <w:rsid w:val="00BF1546"/>
    <w:rsid w:val="00BF6E5C"/>
    <w:rsid w:val="00C01819"/>
    <w:rsid w:val="00C94946"/>
    <w:rsid w:val="00D037C6"/>
    <w:rsid w:val="00D33763"/>
    <w:rsid w:val="00D52FFC"/>
    <w:rsid w:val="00D53E6C"/>
    <w:rsid w:val="00D70B59"/>
    <w:rsid w:val="00DB3CA9"/>
    <w:rsid w:val="00DF07E5"/>
    <w:rsid w:val="00EB5A5F"/>
    <w:rsid w:val="00ED4CDF"/>
    <w:rsid w:val="00EE48B2"/>
    <w:rsid w:val="00F01F9F"/>
    <w:rsid w:val="00F90D0C"/>
    <w:rsid w:val="00F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7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6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69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6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6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7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6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69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6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6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MET-MANDIĆ jednostavno društvo s ograničenom odgovornošću za trgovinu i usluge</izvorni_sadrzaj>
    <derivirana_varijabla naziv="DomainObject.Predmet.ProtustrankaFormated_1">  MET-MANDIĆ jednostavno društvo s ograničenom odgovornošću za trgovinu i usluge</derivirana_varijabla>
  </DomainObject.Predmet.ProtustrankaFormated>
  <DomainObject.Predmet.ProtustrankaFormatedOIB>
    <izvorni_sadrzaj>  MET-MANDIĆ jednostavno društvo s ograničenom odgovornošću za trgovinu i usluge, OIB 08748451369</izvorni_sadrzaj>
    <derivirana_varijabla naziv="DomainObject.Predmet.ProtustrankaFormatedOIB_1">  MET-MANDIĆ jednostavno društvo s ograničenom odgovornošću za trgovinu i usluge, OIB 08748451369</derivirana_varijabla>
  </DomainObject.Predmet.ProtustrankaFormatedOIB>
  <DomainObject.Predmet.ProtustrankaFormatedWithAdress>
    <izvorni_sadrzaj> MET-MANDIĆ jednostavno društvo s ograničenom odgovornošću za trgovinu i usluge, Brdo 6, 10340 Vrbovec</izvorni_sadrzaj>
    <derivirana_varijabla naziv="DomainObject.Predmet.ProtustrankaFormatedWithAdress_1"> MET-MANDIĆ jednostavno društvo s ograničenom odgovornošću za trgovinu i usluge, Brdo 6, 10340 Vrbovec</derivirana_varijabla>
  </DomainObject.Predmet.ProtustrankaFormatedWithAdress>
  <DomainObject.Predmet.ProtustrankaFormatedWithAdressOIB>
    <izvorni_sadrzaj> MET-MANDIĆ jednostavno društvo s ograničenom odgovornošću za trgovinu i usluge, OIB 08748451369, Brdo 6, 10340 Vrbovec</izvorni_sadrzaj>
    <derivirana_varijabla naziv="DomainObject.Predmet.ProtustrankaFormatedWithAdressOIB_1"> MET-MANDIĆ jednostavno društvo s ograničenom odgovornošću za trgovinu i usluge, OIB 08748451369, Brdo 6, 10340 Vrbovec</derivirana_varijabla>
  </DomainObject.Predmet.ProtustrankaFormatedWithAdressOIB>
  <DomainObject.Predmet.ProtustrankaWithAdress>
    <izvorni_sadrzaj>MET-MANDIĆ jednostavno društvo s ograničenom odgovornošću za trgovinu i usluge Brdo 6, 10340 Vrbovec</izvorni_sadrzaj>
    <derivirana_varijabla naziv="DomainObject.Predmet.ProtustrankaWithAdress_1">MET-MANDIĆ jednostavno društvo s ograničenom odgovornošću za trgovinu i usluge Brdo 6, 10340 Vrbovec</derivirana_varijabla>
  </DomainObject.Predmet.ProtustrankaWithAdress>
  <DomainObject.Predmet.ProtustrankaWithAdressOIB>
    <izvorni_sadrzaj>MET-MANDIĆ jednostavno društvo s ograničenom odgovornošću za trgovinu i usluge, OIB 08748451369, Brdo 6, 10340 Vrbovec</izvorni_sadrzaj>
    <derivirana_varijabla naziv="DomainObject.Predmet.ProtustrankaWithAdressOIB_1">MET-MANDIĆ jednostavno društvo s ograničenom odgovornošću za trgovinu i usluge, OIB 08748451369, Brdo 6, 10340 Vrbovec</derivirana_varijabla>
  </DomainObject.Predmet.ProtustrankaWithAdressOIB>
  <DomainObject.Predmet.ProtustrankaNazivFormated>
    <izvorni_sadrzaj>MET-MANDIĆ jednostavno društvo s ograničenom odgovornošću za trgovinu i usluge</izvorni_sadrzaj>
    <derivirana_varijabla naziv="DomainObject.Predmet.ProtustrankaNazivFormated_1">MET-MANDIĆ jednostavno društvo s ograničenom odgovornošću za trgovinu i usluge</derivirana_varijabla>
  </DomainObject.Predmet.ProtustrankaNazivFormated>
  <DomainObject.Predmet.ProtustrankaNazivFormatedOIB>
    <izvorni_sadrzaj>MET-MANDIĆ jednostavno društvo s ograničenom odgovornošću za trgovinu i usluge, OIB 08748451369</izvorni_sadrzaj>
    <derivirana_varijabla naziv="DomainObject.Predmet.ProtustrankaNazivFormatedOIB_1">MET-MANDIĆ jednostavno društvo s ograničenom odgovornošću za trgovinu i usluge, OIB 08748451369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MET-MANDIĆ jednostavno društvo s ograničenom odgovornošću za trgovinu i usluge</item>
    </izvorni_sadrzaj>
    <derivirana_varijabla naziv="DomainObject.Predmet.ProtuStrankaListFormated_1">
      <item>MET-MANDIĆ jednostavno društvo s ograničenom odgovornošću za trgovinu i usluge</item>
    </derivirana_varijabla>
  </DomainObject.Predmet.ProtuStrankaListFormated>
  <DomainObject.Predmet.ProtuStrankaListFormatedOIB>
    <izvorni_sadrzaj>
      <item>MET-MANDIĆ jednostavno društvo s ograničenom odgovornošću za trgovinu i usluge, OIB 08748451369</item>
    </izvorni_sadrzaj>
    <derivirana_varijabla naziv="DomainObject.Predmet.ProtuStrankaListFormatedOIB_1">
      <item>MET-MANDIĆ jednostavno društvo s ograničenom odgovornošću za trgovinu i usluge, OIB 08748451369</item>
    </derivirana_varijabla>
  </DomainObject.Predmet.ProtuStrankaListFormatedOIB>
  <DomainObject.Predmet.ProtuStrankaListFormatedWithAdress>
    <izvorni_sadrzaj>
      <item>MET-MANDIĆ jednostavno društvo s ograničenom odgovornošću za trgovinu i usluge, Brdo 6, 10340 Vrbovec</item>
    </izvorni_sadrzaj>
    <derivirana_varijabla naziv="DomainObject.Predmet.ProtuStrankaListFormatedWithAdress_1">
      <item>MET-MANDIĆ jednostavno društvo s ograničenom odgovornošću za trgovinu i usluge, Brdo 6, 10340 Vrbovec</item>
    </derivirana_varijabla>
  </DomainObject.Predmet.ProtuStrankaListFormatedWithAdress>
  <DomainObject.Predmet.ProtuStrankaListFormatedWithAdressOIB>
    <izvorni_sadrzaj>
      <item>MET-MANDIĆ jednostavno društvo s ograničenom odgovornošću za trgovinu i usluge, OIB 08748451369, Brdo 6, 10340 Vrbovec</item>
    </izvorni_sadrzaj>
    <derivirana_varijabla naziv="DomainObject.Predmet.ProtuStrankaListFormatedWithAdressOIB_1">
      <item>MET-MANDIĆ jednostavno društvo s ograničenom odgovornošću za trgovinu i usluge, OIB 08748451369, Brdo 6, 10340 Vrbovec</item>
    </derivirana_varijabla>
  </DomainObject.Predmet.ProtuStrankaListFormatedWithAdressOIB>
  <DomainObject.Predmet.ProtuStrankaListNazivFormated>
    <izvorni_sadrzaj>
      <item>MET-MANDIĆ jednostavno društvo s ograničenom odgovornošću za trgovinu i usluge</item>
    </izvorni_sadrzaj>
    <derivirana_varijabla naziv="DomainObject.Predmet.ProtuStrankaListNazivFormated_1">
      <item>MET-MANDIĆ jednostavno društvo s ograničenom odgovornošću za trgovinu i usluge</item>
    </derivirana_varijabla>
  </DomainObject.Predmet.ProtuStrankaListNazivFormated>
  <DomainObject.Predmet.ProtuStrankaListNazivFormatedOIB>
    <izvorni_sadrzaj>
      <item>MET-MANDIĆ jednostavno društvo s ograničenom odgovornošću za trgovinu i usluge, OIB 08748451369</item>
    </izvorni_sadrzaj>
    <derivirana_varijabla naziv="DomainObject.Predmet.ProtuStrankaListNazivFormatedOIB_1">
      <item>MET-MANDIĆ jednostavno društvo s ograničenom odgovornošću za trgovinu i usluge, OIB 08748451369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MET-MANDIĆ jednostavno društvo s ograničenom odgovornošću za trgovinu i usluge</izvorni_sadrzaj>
    <derivirana_varijabla naziv="DomainObject.Predmet.ProtustrankaIDrugi_1">MET-MANDIĆ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MET-MANDIĆ jednostavno društvo s ograničenom odgovornošću za trgovinu i usluge, OIB 08748451369, Brdo 6, 10340 Vrbovec</izvorni_sadrzaj>
    <derivirana_varijabla naziv="DomainObject.Predmet.ProtustrankaIDrugiAdressOIB_1">MET-MANDIĆ jednostavno društvo s ograničenom odgovornošću za trgovinu i usluge, OIB 08748451369, Brdo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MET-MANDIĆ jednostavno društvo s ograničenom odgovornošću za trgovinu i usluge</item>
    </izvorni_sadrzaj>
    <derivirana_varijabla naziv="DomainObject.Predmet.SudioniciListNaziv_1">
      <item>FINA Regionalni centar Zagreb</item>
      <item>MET-MANDIĆ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MET-MANDIĆ jednostavno društvo s ograničenom odgovornošću za trgovinu i usluge, OIB 08748451369, Brdo 6,10340 Vrbovec</item>
    </izvorni_sadrzaj>
    <derivirana_varijabla naziv="DomainObject.Predmet.SudioniciListAdressOIB_1">
      <item>FINA Regionalni centar Zagreb, OIB 85821130368, Trg svibanjskih žrtava 1995. br 1,10000 Zagreb</item>
      <item>MET-MANDIĆ jednostavno društvo s ograničenom odgovornošću za trgovinu i usluge, OIB 08748451369, Brdo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08748451369</item>
    </izvorni_sadrzaj>
    <derivirana_varijabla naziv="DomainObject.Predmet.SudioniciListNazivOIB_1">
      <item>, OIB 85821130368</item>
      <item>, OIB 08748451369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63592-64A8-4843-AA97-5EC0DC188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2787</properties:Characters>
  <properties:Lines>66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2016-02-17T13:23:00Z</dcterms:created>
  <dc:creator>ksvajger</dc:creator>
  <cp:lastModifiedBy>Kristina Švajger</cp:lastModifiedBy>
  <cp:lastPrinted>2016-02-17T13:23:00Z</cp:lastPrinted>
  <dcterms:modified xmlns:xsi="http://www.w3.org/2001/XMLSchema-instance" xsi:type="dcterms:W3CDTF">2016-02-17T13:24:00Z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