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4665" w14:paraId="4fb4665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6C5313">
        <w:t>163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dana </w:t>
      </w:r>
      <w:r w:rsidR="00A13504">
        <w:t>22</w:t>
      </w:r>
      <w:r w:rsidR="00BD5E63">
        <w:t xml:space="preserve">. </w:t>
      </w:r>
      <w:r w:rsidR="00FF6091">
        <w:t>prosinca</w:t>
      </w:r>
      <w:r w:rsidR="00BD5E63">
        <w:t xml:space="preserve"> 2017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DC57B7" w:rsidP="00BD5E63" w:rsidR="00BD5E63">
      <w:pPr>
        <w:jc w:val="center"/>
      </w:pPr>
      <w:r>
        <w:t xml:space="preserve">jahta </w:t>
      </w:r>
      <w:r w:rsidRPr="006E2E98">
        <w:t xml:space="preserve">marke </w:t>
      </w:r>
      <w:r>
        <w:t>Salona 45, pozivni znak 9AA2620</w:t>
      </w:r>
      <w:r w:rsidRPr="006E2E98">
        <w:t xml:space="preserve">, ime </w:t>
      </w:r>
      <w:r>
        <w:t>ISABELA, godina gradnje 2005</w:t>
      </w:r>
      <w:r w:rsidRPr="006E2E98">
        <w:t>.</w:t>
      </w:r>
    </w:p>
    <w:p w:rsidRDefault="00BD5E63" w:rsidP="00BD5E63" w:rsidR="00BD5E63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DC57B7">
        <w:t>11</w:t>
      </w:r>
      <w:r w:rsidR="00BD5E63">
        <w:t>,</w:t>
      </w:r>
      <w:r w:rsidR="00DC57B7">
        <w:t>0</w:t>
      </w:r>
      <w:r>
        <w:t>0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A13504">
        <w:t>22</w:t>
      </w:r>
      <w:r w:rsidR="00815E6C">
        <w:t xml:space="preserve">. </w:t>
      </w:r>
      <w:r w:rsidR="00817E3C">
        <w:t>prosinca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 xml:space="preserve">Ardena </w:t>
      </w:r>
      <w:proofErr w:type="spellStart"/>
      <w:r w:rsidR="00403E10"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757F9"/>
    <w:rsid w:val="006C2F82"/>
    <w:rsid w:val="006C5313"/>
    <w:rsid w:val="00725D77"/>
    <w:rsid w:val="0073755C"/>
    <w:rsid w:val="007764EE"/>
    <w:rsid w:val="00815E6C"/>
    <w:rsid w:val="00817E3C"/>
    <w:rsid w:val="00826238"/>
    <w:rsid w:val="00870477"/>
    <w:rsid w:val="008C522C"/>
    <w:rsid w:val="009026AF"/>
    <w:rsid w:val="00A13504"/>
    <w:rsid w:val="00AB6B83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DC57B7"/>
    <w:rsid w:val="00E0101B"/>
    <w:rsid w:val="00E94D30"/>
    <w:rsid w:val="00EA46B8"/>
    <w:rsid w:val="00ED1E23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5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5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664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2017-12-22T09:21:00Z</dcterms:created>
  <dc:creator>Ardena Bajlo</dc:creator>
  <cp:lastModifiedBy>Nena Mužanović</cp:lastModifiedBy>
  <cp:lastPrinted>2017-08-25T08:46:00Z</cp:lastPrinted>
  <dcterms:modified xmlns:xsi="http://www.w3.org/2001/XMLSchema-instance" xsi:type="dcterms:W3CDTF">2017-12-29T09:28:00Z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