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1a85" w14:paraId="1321a8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1D41E4">
        <w:rPr>
          <w:rFonts w:eastAsia="Calibri"/>
          <w:lang w:eastAsia="en-US"/>
        </w:rPr>
        <w:t>790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1D41E4">
        <w:t xml:space="preserve">MAT-OIL društvo s ograničenom odgovornošću za trgovinu i usluge Zagreb, I. Resnik 114a, MBS: 080910477, OIB: 93413601899, </w:t>
      </w:r>
      <w:r w:rsidR="00BB523C">
        <w:t xml:space="preserve">dana </w:t>
      </w:r>
      <w:r w:rsidR="001D41E4">
        <w:t xml:space="preserve">18. listopada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1D41E4">
        <w:t>MAT-OIL društvo s ograničenom odgovornošću za trgovinu i usluge Zagreb, I. Resnik 114a, MBS: 080910477, OIB: 93413601899.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1D41E4">
        <w:rPr>
          <w:bCs/>
        </w:rPr>
        <w:t>9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1D41E4">
        <w:rPr>
          <w:bCs/>
        </w:rPr>
        <w:t>282</w:t>
      </w:r>
      <w:r>
        <w:rPr>
          <w:bCs/>
        </w:rPr>
        <w:t xml:space="preserve"> od </w:t>
      </w:r>
      <w:r w:rsidR="001D41E4">
        <w:rPr>
          <w:bCs/>
        </w:rPr>
        <w:t>8</w:t>
      </w:r>
      <w:r>
        <w:rPr>
          <w:bCs/>
        </w:rPr>
        <w:t>. ožujka 2017. nad stečajnim dužnikom</w:t>
      </w:r>
      <w:r>
        <w:t xml:space="preserve"> </w:t>
      </w:r>
      <w:r w:rsidR="001D41E4">
        <w:t>MAT-OIL društvo s ograničenom odgovornošću za trgovinu i usluge Zagreb, I. Resnik 114a, MBS: 080910477, OIB: 93413601899.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1D41E4">
        <w:t>11.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1D41E4">
        <w:t xml:space="preserve">13. listopada </w:t>
      </w:r>
      <w:r>
        <w:t>2017. zaprimljen je podnesak Županijskog državnog odvjetništva u Osijeku, broj: S-DO-</w:t>
      </w:r>
      <w:r w:rsidR="001D41E4">
        <w:t>123</w:t>
      </w:r>
      <w:r>
        <w:t xml:space="preserve">/2017 od </w:t>
      </w:r>
      <w:r w:rsidR="001D41E4">
        <w:t xml:space="preserve">13. listopada </w:t>
      </w:r>
      <w:r>
        <w:t xml:space="preserve">2017. kojim je na posebnom obrascu sukladno čl. 16. SZ-a dostavljen prijedlog vjerovnika Republike Hrvatske, Ministarstva financija, Porezne uprave, Područnog ureda Zagreb, za otvaranje stečajnog postupka nad predmetnim stečajnim dužnikom iz razloga što prema istom ima tražbinu u iznosu od </w:t>
      </w:r>
      <w:r w:rsidR="001D41E4">
        <w:t>440.228,78</w:t>
      </w:r>
      <w:r>
        <w:t xml:space="preserve"> kn koja se temelji na</w:t>
      </w:r>
      <w:r w:rsidR="001D41E4">
        <w:t xml:space="preserve">: </w:t>
      </w:r>
      <w:r w:rsidR="00D80F1F">
        <w:t>p</w:t>
      </w:r>
      <w:r w:rsidR="001D41E4">
        <w:t xml:space="preserve">oreznom rješenju Klasa: UP/I-415-02/16-04/4 od 24. studenog 2016., </w:t>
      </w:r>
      <w:r w:rsidR="00D80F1F">
        <w:t>p</w:t>
      </w:r>
      <w:r w:rsidR="001D41E4">
        <w:t>rekršajnom nalogu 03-P-40/17 od 13. ožujka 2017. i rješenje o ovrsi Klasa: UP/I-415-02/16-14/191 o</w:t>
      </w:r>
      <w:r w:rsidR="00D80F1F">
        <w:t>d 9. siječnja 2017.</w:t>
      </w:r>
      <w:r>
        <w:t xml:space="preserve">, koju tražbinu stečajni dužnik nije </w:t>
      </w:r>
      <w:r>
        <w:lastRenderedPageBreak/>
        <w:t>n</w:t>
      </w:r>
      <w:r w:rsidR="008730C0">
        <w:t>amirio u zakonom određenom roku</w:t>
      </w:r>
      <w:r>
        <w:t xml:space="preserve">. Također, vjerovnik je naveo da kod stečajnog dužnika postoji stečajni razlog obzirom stečajni dužnik u Očevidniku redoslijeda osnova za plaćanje koje vodi Financijska agencija ima više evidentiranih osnova za plaćanje u razdoblju dužem od </w:t>
      </w:r>
      <w:r w:rsidR="00D80F1F">
        <w:t>120</w:t>
      </w:r>
      <w:r>
        <w:t xml:space="preserve"> dana koje je trebalo na temelju valjanih osnova za plaćanje bez daljnjeg pristanka dužnika naplatiti s</w:t>
      </w:r>
      <w:r w:rsidR="00D80F1F">
        <w:t xml:space="preserve"> bilo kojeg od njegovih računa</w:t>
      </w:r>
      <w:r>
        <w:t xml:space="preserve">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D80F1F">
        <w:rPr>
          <w:rFonts w:eastAsia="Calibri"/>
          <w:lang w:eastAsia="en-US"/>
        </w:rPr>
        <w:t xml:space="preserve">18.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6C6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D252CD">
      <w:t>790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366C6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66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66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6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6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6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66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66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6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6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St-790/2017</izvorni_sadrzaj>
    <derivirana_varijabla naziv="DomainObject.Predmet.OznakaBroj_1">St-790/2017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MAT-OIL društvo s ograničenom odgovornošću za trgovinu i usluge</izvorni_sadrzaj>
    <derivirana_varijabla naziv="DomainObject.Predmet.ProtustrankaFormated_1">  MAT-OIL društvo s ograničenom odgovornošću za trgovinu i usluge</derivirana_varijabla>
  </DomainObject.Predmet.ProtustrankaFormated>
  <DomainObject.Predmet.ProtustrankaFormatedOIB>
    <izvorni_sadrzaj>  MAT-OIL društvo s ograničenom odgovornošću za trgovinu i usluge, OIB 93413601899</izvorni_sadrzaj>
    <derivirana_varijabla naziv="DomainObject.Predmet.ProtustrankaFormatedOIB_1">  MAT-OIL društvo s ograničenom odgovornošću za trgovinu i usluge, OIB 93413601899</derivirana_varijabla>
  </DomainObject.Predmet.ProtustrankaFormatedOIB>
  <DomainObject.Predmet.ProtustrankaFormatedWithAdress>
    <izvorni_sadrzaj> MAT-OIL društvo s ograničenom odgovornošću za trgovinu i usluge, I. Resnik 114 a , 10000 Zagreb</izvorni_sadrzaj>
    <derivirana_varijabla naziv="DomainObject.Predmet.ProtustrankaFormatedWithAdress_1"> MAT-OIL društvo s ograničenom odgovornošću za trgovinu i usluge, I. Resnik 114 a , 10000 Zagreb</derivirana_varijabla>
  </DomainObject.Predmet.ProtustrankaFormatedWithAdress>
  <DomainObject.Predmet.ProtustrankaFormatedWithAdressOIB>
    <izvorni_sadrzaj> MAT-OIL društvo s ograničenom odgovornošću za trgovinu i usluge, OIB 93413601899, I. Resnik 114 a , 10000 Zagreb</izvorni_sadrzaj>
    <derivirana_varijabla naziv="DomainObject.Predmet.ProtustrankaFormatedWithAdressOIB_1"> MAT-OIL društvo s ograničenom odgovornošću za trgovinu i usluge, OIB 93413601899, I. Resnik 114 a , 10000 Zagreb</derivirana_varijabla>
  </DomainObject.Predmet.ProtustrankaFormatedWithAdressOIB>
  <DomainObject.Predmet.ProtustrankaWithAdress>
    <izvorni_sadrzaj>MAT-OIL društvo s ograničenom odgovornošću za trgovinu i usluge I. Resnik 114 a , 10000 Zagreb</izvorni_sadrzaj>
    <derivirana_varijabla naziv="DomainObject.Predmet.ProtustrankaWithAdress_1">MAT-OIL društvo s ograničenom odgovornošću za trgovinu i usluge I. Resnik 114 a , 10000 Zagreb</derivirana_varijabla>
  </DomainObject.Predmet.ProtustrankaWithAdress>
  <DomainObject.Predmet.ProtustrankaWithAdressOIB>
    <izvorni_sadrzaj>MAT-OIL društvo s ograničenom odgovornošću za trgovinu i usluge, OIB 93413601899, I. Resnik 114 a , 10000 Zagreb</izvorni_sadrzaj>
    <derivirana_varijabla naziv="DomainObject.Predmet.ProtustrankaWithAdressOIB_1">MAT-OIL društvo s ograničenom odgovornošću za trgovinu i usluge, OIB 93413601899, I. Resnik 114 a , 10000 Zagreb</derivirana_varijabla>
  </DomainObject.Predmet.ProtustrankaWithAdressOIB>
  <DomainObject.Predmet.ProtustrankaNazivFormated>
    <izvorni_sadrzaj>MAT-OIL društvo s ograničenom odgovornošću za trgovinu i usluge</izvorni_sadrzaj>
    <derivirana_varijabla naziv="DomainObject.Predmet.ProtustrankaNazivFormated_1">MAT-OIL društvo s ograničenom odgovornošću za trgovinu i usluge</derivirana_varijabla>
  </DomainObject.Predmet.ProtustrankaNazivFormated>
  <DomainObject.Predmet.ProtustrankaNazivFormatedOIB>
    <izvorni_sadrzaj>MAT-OIL društvo s ograničenom odgovornošću za trgovinu i usluge, OIB 93413601899</izvorni_sadrzaj>
    <derivirana_varijabla naziv="DomainObject.Predmet.ProtustrankaNazivFormatedOIB_1">MAT-OIL društvo s ograničenom odgovornošću za trgovinu i usluge, OIB 93413601899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MAT-OIL društvo s ograničenom odgovornošću za trgovinu i usluge</item>
    </izvorni_sadrzaj>
    <derivirana_varijabla naziv="DomainObject.Predmet.ProtuStrankaListFormated_1">
      <item>MAT-OIL društvo s ograničenom odgovornošću za trgovinu i usluge</item>
    </derivirana_varijabla>
  </DomainObject.Predmet.ProtuStrankaListFormated>
  <DomainObject.Predmet.ProtuStrankaListFormatedOIB>
    <izvorni_sadrzaj>
      <item>MAT-OIL društvo s ograničenom odgovornošću za trgovinu i usluge, OIB 93413601899</item>
    </izvorni_sadrzaj>
    <derivirana_varijabla naziv="DomainObject.Predmet.ProtuStrankaListFormatedOIB_1">
      <item>MAT-OIL društvo s ograničenom odgovornošću za trgovinu i usluge, OIB 93413601899</item>
    </derivirana_varijabla>
  </DomainObject.Predmet.ProtuStrankaListFormatedOIB>
  <DomainObject.Predmet.ProtuStrankaListFormatedWithAdress>
    <izvorni_sadrzaj>
      <item>MAT-OIL društvo s ograničenom odgovornošću za trgovinu i usluge, I. Resnik 114 a , 10000 Zagreb</item>
    </izvorni_sadrzaj>
    <derivirana_varijabla naziv="DomainObject.Predmet.ProtuStrankaListFormatedWithAdress_1">
      <item>MAT-OIL društvo s ograničenom odgovornošću za trgovinu i usluge, I. Resnik 114 a , 10000 Zagreb</item>
    </derivirana_varijabla>
  </DomainObject.Predmet.ProtuStrankaListFormatedWithAdress>
  <DomainObject.Predmet.ProtuStrankaListFormatedWithAdressOIB>
    <izvorni_sadrzaj>
      <item>MAT-OIL društvo s ograničenom odgovornošću za trgovinu i usluge, OIB 93413601899, I. Resnik 114 a , 10000 Zagreb</item>
    </izvorni_sadrzaj>
    <derivirana_varijabla naziv="DomainObject.Predmet.ProtuStrankaListFormatedWithAdressOIB_1">
      <item>MAT-OIL društvo s ograničenom odgovornošću za trgovinu i usluge, OIB 93413601899, I. Resnik 114 a , 10000 Zagreb</item>
    </derivirana_varijabla>
  </DomainObject.Predmet.ProtuStrankaListFormatedWithAdressOIB>
  <DomainObject.Predmet.ProtuStrankaListNazivFormated>
    <izvorni_sadrzaj>
      <item>MAT-OIL društvo s ograničenom odgovornošću za trgovinu i usluge</item>
    </izvorni_sadrzaj>
    <derivirana_varijabla naziv="DomainObject.Predmet.ProtuStrankaListNazivFormated_1">
      <item>MAT-OIL društvo s ograničenom odgovornošću za trgovinu i usluge</item>
    </derivirana_varijabla>
  </DomainObject.Predmet.ProtuStrankaListNazivFormated>
  <DomainObject.Predmet.ProtuStrankaListNazivFormatedOIB>
    <izvorni_sadrzaj>
      <item>MAT-OIL društvo s ograničenom odgovornošću za trgovinu i usluge, OIB 93413601899</item>
    </izvorni_sadrzaj>
    <derivirana_varijabla naziv="DomainObject.Predmet.ProtuStrankaListNazivFormatedOIB_1">
      <item>MAT-OIL društvo s ograničenom odgovornošću za trgovinu i usluge, OIB 93413601899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MAT-OIL društvo s ograničenom odgovornošću za trgovinu i usluge</izvorni_sadrzaj>
    <derivirana_varijabla naziv="DomainObject.Predmet.ProtustrankaIDrugi_1">MAT-OIL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MAT-OIL društvo s ograničenom odgovornošću za trgovinu i usluge, OIB 93413601899, I. Resnik 114 a , 10000 Zagreb</izvorni_sadrzaj>
    <derivirana_varijabla naziv="DomainObject.Predmet.ProtustrankaIDrugiAdressOIB_1">MAT-OIL društvo s ograničenom odgovornošću za trgovinu i usluge, OIB 93413601899, I. Resnik 114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MAT-OIL društvo s ograničenom odgovornošću za trgovinu i usluge</item>
      <item>FINA Regionalni centar Zagreb</item>
    </izvorni_sadrzaj>
    <derivirana_varijabla naziv="DomainObject.Predmet.SudioniciListNaziv_1">
      <item>MAT-OIL društvo s ograničenom odgovornošću za trgovinu i usluge</item>
      <item>FINA Regionalni centar Zagreb</item>
    </derivirana_varijabla>
  </DomainObject.Predmet.SudioniciListNaziv>
  <DomainObject.Predmet.SudioniciListAdressOIB>
    <izvorni_sadrzaj>
      <item>MAT-OIL društvo s ograničenom odgovornošću za trgovinu i usluge, OIB 93413601899, I. Resnik 114 a ,10000 Zagreb</item>
      <item>FINA Regionalni centar Zagreb, OIB 85821130368, Trg svibanjskih žrtava 1995. br. 1,10000 Zagreb</item>
    </izvorni_sadrzaj>
    <derivirana_varijabla naziv="DomainObject.Predmet.SudioniciListAdressOIB_1">
      <item>MAT-OIL društvo s ograničenom odgovornošću za trgovinu i usluge, OIB 93413601899, I. Resnik 114 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93413601899</item>
      <item>, OIB 85821130368</item>
    </izvorni_sadrzaj>
    <derivirana_varijabla naziv="DomainObject.Predmet.SudioniciListNazivOIB_1">
      <item>, OIB 93413601899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E1D29-4006-46E3-BC04-1B0F85BB8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3258</properties:Characters>
  <properties:Lines>80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2017-10-18T06:30:00Z</dcterms:created>
  <dc:creator>Korisnik</dc:creator>
  <cp:lastModifiedBy>Ljiljana Floršić</cp:lastModifiedBy>
  <cp:lastPrinted>2017-10-18T06:37:00Z</cp:lastPrinted>
  <dcterms:modified xmlns:xsi="http://www.w3.org/2001/XMLSchema-instance" xsi:type="dcterms:W3CDTF">2017-10-18T06:41:00Z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