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758c2" w14:paraId="dd758c2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8C3BE2" w:rsidP="00C43CDA" w:rsidR="00C43CDA">
      <w:pPr>
        <w:pStyle w:val="Zaglavlje"/>
        <w:jc w:val="right"/>
      </w:pPr>
      <w:r>
        <w:t>6</w:t>
      </w:r>
      <w:r w:rsidR="000938B8">
        <w:t xml:space="preserve"> St-</w:t>
      </w:r>
      <w:r w:rsidR="00BB21FA">
        <w:t>499</w:t>
      </w:r>
      <w:r w:rsidR="000938B8">
        <w:t>/</w:t>
      </w:r>
      <w:r w:rsidR="00EB65B2">
        <w:t>17</w:t>
      </w:r>
      <w:r w:rsidR="000938B8">
        <w:t>-3</w:t>
      </w:r>
    </w:p>
    <w:p w:rsidRDefault="00B1070F" w:rsidP="000938B8" w:rsidR="000938B8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5913ED">
        <w:t>Nadi Roso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Osijek Podružnica Osijek, L. Jagera 3, za pokretanje skraćenog stečajnog postupka  nad dužnikom </w:t>
      </w:r>
      <w:r w:rsidR="00BB21FA" w:rsidRPr="00BB21FA">
        <w:t>KONTROLA d.o.o. za kontrolu kvaliteta i kvantiteta robe</w:t>
      </w:r>
      <w:r w:rsidR="0082111C">
        <w:t xml:space="preserve">, </w:t>
      </w:r>
      <w:r w:rsidR="00BB21FA">
        <w:t xml:space="preserve">Vinkovci, A.B.Šimića 23 </w:t>
      </w:r>
      <w:r w:rsidR="004A0D7B">
        <w:t xml:space="preserve">MBS </w:t>
      </w:r>
      <w:r w:rsidR="00BB21FA" w:rsidRPr="00BB21FA">
        <w:t>030119323</w:t>
      </w:r>
      <w:r w:rsidR="004A0D7B">
        <w:t xml:space="preserve">, OIB </w:t>
      </w:r>
      <w:r w:rsidR="00BB21FA" w:rsidRPr="00BB21FA">
        <w:t>81330379432</w:t>
      </w:r>
      <w:r w:rsidR="004A0D7B">
        <w:t>, temeljem članka 430. Stečajnog zakona ( „Narodne nov</w:t>
      </w:r>
      <w:r w:rsidR="00316816">
        <w:t>ine“ 71/15)</w:t>
      </w:r>
      <w:r w:rsidR="00224AFF">
        <w:t xml:space="preserve">, dana </w:t>
      </w:r>
      <w:r w:rsidR="0082111C">
        <w:t>08</w:t>
      </w:r>
      <w:r w:rsidR="00224AFF">
        <w:t xml:space="preserve">. </w:t>
      </w:r>
      <w:r w:rsidR="0082111C">
        <w:t>lipnja</w:t>
      </w:r>
      <w:r w:rsidR="00224AFF">
        <w:t xml:space="preserve"> 201</w:t>
      </w:r>
      <w:r w:rsidR="00EB65B2">
        <w:t>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BB21FA" w:rsidRPr="00BB21FA">
        <w:t>KONTROLA d.o.o. za kontrolu kvaliteta i kvantiteta robe</w:t>
      </w:r>
      <w:r w:rsidR="00BB21FA">
        <w:t xml:space="preserve">, Vinkovci, A.B.Šimića 23 MBS </w:t>
      </w:r>
      <w:r w:rsidR="00BB21FA" w:rsidRPr="00BB21FA">
        <w:t>030119323</w:t>
      </w:r>
      <w:r w:rsidR="00BB21FA">
        <w:t xml:space="preserve">, OIB </w:t>
      </w:r>
      <w:r w:rsidR="00BB21FA" w:rsidRPr="00BB21FA">
        <w:t>81330379432</w:t>
      </w:r>
      <w:r>
        <w:t xml:space="preserve">, iznosi </w:t>
      </w:r>
      <w:r w:rsidR="00E64D13">
        <w:t>10.450,00</w:t>
      </w:r>
      <w:r>
        <w:t xml:space="preserve"> kn.</w:t>
      </w:r>
    </w:p>
    <w:p w:rsidRDefault="00224AFF" w:rsidP="00F2165F" w:rsidR="003E4DD9">
      <w:pPr>
        <w:ind w:left="708"/>
        <w:jc w:val="both"/>
      </w:pPr>
      <w:r>
        <w:t>II Poziva</w:t>
      </w:r>
      <w:r w:rsidR="00E64D13">
        <w:t>ju</w:t>
      </w:r>
      <w:r>
        <w:t xml:space="preserve"> se </w:t>
      </w:r>
      <w:r w:rsidR="0010672D">
        <w:t>osob</w:t>
      </w:r>
      <w:r w:rsidR="00E64D13">
        <w:t>e</w:t>
      </w:r>
      <w:r w:rsidR="0010672D">
        <w:t xml:space="preserve"> ovlašten</w:t>
      </w:r>
      <w:r w:rsidR="00E64D13">
        <w:t>e</w:t>
      </w:r>
      <w:r w:rsidR="0010672D">
        <w:t xml:space="preserve"> za zastupanje dužnika </w:t>
      </w:r>
      <w:r w:rsidR="00E64D13">
        <w:t xml:space="preserve">Davor Šumanović, Vinkovci, A.B.Šimića 23/6 </w:t>
      </w:r>
      <w:r w:rsidR="0082111C">
        <w:t xml:space="preserve"> </w:t>
      </w:r>
      <w:r w:rsidR="00EB65B2">
        <w:t xml:space="preserve">OIB: </w:t>
      </w:r>
      <w:r w:rsidR="00E64D13">
        <w:t>36630649172 i Tomislav Šumanović, Osijek, Sljemenska 2/A OIB: 79090637686</w:t>
      </w:r>
      <w:r w:rsidR="0093687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 3000 0020 0 s pozivom na broj HR05 272-</w:t>
      </w:r>
      <w:r w:rsidR="00E64D13">
        <w:t>499</w:t>
      </w:r>
      <w:r w:rsidR="000C26C6">
        <w:t>-</w:t>
      </w:r>
      <w:r w:rsidR="00EB65B2">
        <w:t>17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82111C">
        <w:t>08</w:t>
      </w:r>
      <w:r>
        <w:t xml:space="preserve">. </w:t>
      </w:r>
      <w:r w:rsidR="0082111C">
        <w:t>lipnja</w:t>
      </w:r>
      <w:r>
        <w:t xml:space="preserve"> 201</w:t>
      </w:r>
      <w:r w:rsidR="00EB65B2">
        <w:t>7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10672D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Nada Roso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57DB1" w:rsidP="00F2165F" w:rsidR="008B0E56">
      <w:pPr>
        <w:numPr>
          <w:ilvl w:val="0"/>
          <w:numId w:val="1"/>
        </w:numPr>
        <w:jc w:val="both"/>
      </w:pPr>
      <w:r>
        <w:t>oglasna ploča - zahtjev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82111C">
        <w:t>23/8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6F9F" w:rsidR="00A96F9F">
      <w:r>
        <w:separator/>
      </w:r>
    </w:p>
  </w:endnote>
  <w:endnote w:id="0" w:type="continuationSeparator">
    <w:p w:rsidRDefault="00A96F9F" w:rsidR="00A96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6F9F" w:rsidR="00A96F9F">
      <w:r>
        <w:separator/>
      </w:r>
    </w:p>
  </w:footnote>
  <w:footnote w:id="0" w:type="continuationSeparator">
    <w:p w:rsidRDefault="00A96F9F" w:rsidR="00A96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77C9D"/>
    <w:rsid w:val="00091B4B"/>
    <w:rsid w:val="000938B8"/>
    <w:rsid w:val="00095305"/>
    <w:rsid w:val="000B0EBD"/>
    <w:rsid w:val="000C26C6"/>
    <w:rsid w:val="000D0569"/>
    <w:rsid w:val="000E762A"/>
    <w:rsid w:val="000F61EA"/>
    <w:rsid w:val="00102060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D6016"/>
    <w:rsid w:val="001E2000"/>
    <w:rsid w:val="001E375C"/>
    <w:rsid w:val="00204C74"/>
    <w:rsid w:val="002063E3"/>
    <w:rsid w:val="00224AFF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638F5"/>
    <w:rsid w:val="0046632E"/>
    <w:rsid w:val="00476EB4"/>
    <w:rsid w:val="00482F57"/>
    <w:rsid w:val="00484B20"/>
    <w:rsid w:val="0048554A"/>
    <w:rsid w:val="0048747B"/>
    <w:rsid w:val="00495888"/>
    <w:rsid w:val="004A0D7B"/>
    <w:rsid w:val="004A6F2C"/>
    <w:rsid w:val="004B490A"/>
    <w:rsid w:val="004C3969"/>
    <w:rsid w:val="004D5A26"/>
    <w:rsid w:val="004E1973"/>
    <w:rsid w:val="004E466C"/>
    <w:rsid w:val="004F5FE8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67F63"/>
    <w:rsid w:val="005868D0"/>
    <w:rsid w:val="005913ED"/>
    <w:rsid w:val="005931E7"/>
    <w:rsid w:val="005B1166"/>
    <w:rsid w:val="005B59B6"/>
    <w:rsid w:val="005C01B9"/>
    <w:rsid w:val="005D2A79"/>
    <w:rsid w:val="005D6CCB"/>
    <w:rsid w:val="005D7EC1"/>
    <w:rsid w:val="005E0CFB"/>
    <w:rsid w:val="005E55B1"/>
    <w:rsid w:val="00613D0A"/>
    <w:rsid w:val="006207DD"/>
    <w:rsid w:val="00632865"/>
    <w:rsid w:val="00633654"/>
    <w:rsid w:val="006372FF"/>
    <w:rsid w:val="00644281"/>
    <w:rsid w:val="00652724"/>
    <w:rsid w:val="00654FF0"/>
    <w:rsid w:val="00666402"/>
    <w:rsid w:val="0069656A"/>
    <w:rsid w:val="006A11E9"/>
    <w:rsid w:val="006A6EBE"/>
    <w:rsid w:val="006B29B9"/>
    <w:rsid w:val="006B5168"/>
    <w:rsid w:val="006C36CE"/>
    <w:rsid w:val="006C4FDF"/>
    <w:rsid w:val="00711561"/>
    <w:rsid w:val="0073010A"/>
    <w:rsid w:val="00734726"/>
    <w:rsid w:val="007657AA"/>
    <w:rsid w:val="00766D29"/>
    <w:rsid w:val="0077329E"/>
    <w:rsid w:val="0078009A"/>
    <w:rsid w:val="00796AED"/>
    <w:rsid w:val="007A4540"/>
    <w:rsid w:val="007A5699"/>
    <w:rsid w:val="007C1A8B"/>
    <w:rsid w:val="007E7376"/>
    <w:rsid w:val="007F1C41"/>
    <w:rsid w:val="008023F7"/>
    <w:rsid w:val="00802FE4"/>
    <w:rsid w:val="008036D9"/>
    <w:rsid w:val="00817C66"/>
    <w:rsid w:val="0082111C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901EF5"/>
    <w:rsid w:val="00912CF5"/>
    <w:rsid w:val="009137B1"/>
    <w:rsid w:val="00930B0A"/>
    <w:rsid w:val="00936874"/>
    <w:rsid w:val="00937840"/>
    <w:rsid w:val="009525D4"/>
    <w:rsid w:val="00980E4D"/>
    <w:rsid w:val="009A412B"/>
    <w:rsid w:val="009B40D7"/>
    <w:rsid w:val="009B46D8"/>
    <w:rsid w:val="009C1900"/>
    <w:rsid w:val="009C670C"/>
    <w:rsid w:val="009E5D6D"/>
    <w:rsid w:val="00A07CA2"/>
    <w:rsid w:val="00A214C9"/>
    <w:rsid w:val="00A405B5"/>
    <w:rsid w:val="00A46436"/>
    <w:rsid w:val="00A57AB7"/>
    <w:rsid w:val="00A57DB1"/>
    <w:rsid w:val="00A63F24"/>
    <w:rsid w:val="00A8702F"/>
    <w:rsid w:val="00A96F9F"/>
    <w:rsid w:val="00AA6B6E"/>
    <w:rsid w:val="00AB7B53"/>
    <w:rsid w:val="00B1070F"/>
    <w:rsid w:val="00B24B41"/>
    <w:rsid w:val="00B32948"/>
    <w:rsid w:val="00B67389"/>
    <w:rsid w:val="00B82540"/>
    <w:rsid w:val="00B86000"/>
    <w:rsid w:val="00B95B20"/>
    <w:rsid w:val="00BB21FA"/>
    <w:rsid w:val="00BE33FF"/>
    <w:rsid w:val="00BF32DE"/>
    <w:rsid w:val="00C2016D"/>
    <w:rsid w:val="00C43CDA"/>
    <w:rsid w:val="00C56925"/>
    <w:rsid w:val="00C66216"/>
    <w:rsid w:val="00C779C5"/>
    <w:rsid w:val="00C8590C"/>
    <w:rsid w:val="00CA01EF"/>
    <w:rsid w:val="00CE0EE4"/>
    <w:rsid w:val="00CF63EE"/>
    <w:rsid w:val="00D212DB"/>
    <w:rsid w:val="00D23251"/>
    <w:rsid w:val="00D24D2F"/>
    <w:rsid w:val="00D36A63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7B7F"/>
    <w:rsid w:val="00E23AF8"/>
    <w:rsid w:val="00E34DEF"/>
    <w:rsid w:val="00E60C19"/>
    <w:rsid w:val="00E64D13"/>
    <w:rsid w:val="00E96356"/>
    <w:rsid w:val="00EA028A"/>
    <w:rsid w:val="00EB65B2"/>
    <w:rsid w:val="00EC0019"/>
    <w:rsid w:val="00ED4C16"/>
    <w:rsid w:val="00F02A50"/>
    <w:rsid w:val="00F040DB"/>
    <w:rsid w:val="00F2165F"/>
    <w:rsid w:val="00F46E60"/>
    <w:rsid w:val="00F6215D"/>
    <w:rsid w:val="00F734CA"/>
    <w:rsid w:val="00F73514"/>
    <w:rsid w:val="00F82537"/>
    <w:rsid w:val="00F83779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D6CC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D6C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6C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6C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6C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D6CC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D6C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6C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6C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6C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499</izvorni_sadrzaj>
    <derivirana_varijabla naziv="DomainObject.Predmet.Broj_1">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2017.</izvorni_sadrzaj>
    <derivirana_varijabla naziv="DomainObject.Predmet.DatumOsnivanja_1">19.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St-499/2017</izvorni_sadrzaj>
    <derivirana_varijabla naziv="DomainObject.Predmet.OznakaBroj_1">St-499/2017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KONTROLA d.o.o. za kontrolu kvaliteta i kvantiteta robe</izvorni_sadrzaj>
    <derivirana_varijabla naziv="DomainObject.Predmet.ProtustrankaFormated_1">  KONTROLA d.o.o. za kontrolu kvaliteta i kvantiteta robe</derivirana_varijabla>
  </DomainObject.Predmet.ProtustrankaFormated>
  <DomainObject.Predmet.ProtustrankaFormatedOIB>
    <izvorni_sadrzaj>  KONTROLA d.o.o. za kontrolu kvaliteta i kvantiteta robe, OIB 81330379432</izvorni_sadrzaj>
    <derivirana_varijabla naziv="DomainObject.Predmet.ProtustrankaFormatedOIB_1">  KONTROLA d.o.o. za kontrolu kvaliteta i kvantiteta robe, OIB 81330379432</derivirana_varijabla>
  </DomainObject.Predmet.ProtustrankaFormatedOIB>
  <DomainObject.Predmet.ProtustrankaFormatedWithAdress>
    <izvorni_sadrzaj> KONTROLA d.o.o. za kontrolu kvaliteta i kvantiteta robe, A.B. Šimića 23, 32100 Vinkovci</izvorni_sadrzaj>
    <derivirana_varijabla naziv="DomainObject.Predmet.ProtustrankaFormatedWithAdress_1"> KONTROLA d.o.o. za kontrolu kvaliteta i kvantiteta robe, A.B. Šimića 23, 32100 Vinkovci</derivirana_varijabla>
  </DomainObject.Predmet.ProtustrankaFormatedWithAdress>
  <DomainObject.Predmet.ProtustrankaFormatedWithAdressOIB>
    <izvorni_sadrzaj> KONTROLA d.o.o. za kontrolu kvaliteta i kvantiteta robe, OIB 81330379432, A.B. Šimića 23, 32100 Vinkovci</izvorni_sadrzaj>
    <derivirana_varijabla naziv="DomainObject.Predmet.ProtustrankaFormatedWithAdressOIB_1"> KONTROLA d.o.o. za kontrolu kvaliteta i kvantiteta robe, OIB 81330379432, A.B. Šimića 23, 32100 Vinkovci</derivirana_varijabla>
  </DomainObject.Predmet.ProtustrankaFormatedWithAdressOIB>
  <DomainObject.Predmet.ProtustrankaWithAdress>
    <izvorni_sadrzaj>KONTROLA d.o.o. za kontrolu kvaliteta i kvantiteta robe A.B. Šimića 23, 32100 Vinkovci</izvorni_sadrzaj>
    <derivirana_varijabla naziv="DomainObject.Predmet.ProtustrankaWithAdress_1">KONTROLA d.o.o. za kontrolu kvaliteta i kvantiteta robe A.B. Šimića 23, 32100 Vinkovci</derivirana_varijabla>
  </DomainObject.Predmet.ProtustrankaWithAdress>
  <DomainObject.Predmet.ProtustrankaWithAdressOIB>
    <izvorni_sadrzaj>KONTROLA d.o.o. za kontrolu kvaliteta i kvantiteta robe, OIB 81330379432, A.B. Šimića 23, 32100 Vinkovci</izvorni_sadrzaj>
    <derivirana_varijabla naziv="DomainObject.Predmet.ProtustrankaWithAdressOIB_1">KONTROLA d.o.o. za kontrolu kvaliteta i kvantiteta robe, OIB 81330379432, A.B. Šimića 23, 32100 Vinkovci</derivirana_varijabla>
  </DomainObject.Predmet.ProtustrankaWithAdressOIB>
  <DomainObject.Predmet.ProtustrankaNazivFormated>
    <izvorni_sadrzaj>KONTROLA d.o.o. za kontrolu kvaliteta i kvantiteta robe</izvorni_sadrzaj>
    <derivirana_varijabla naziv="DomainObject.Predmet.ProtustrankaNazivFormated_1">KONTROLA d.o.o. za kontrolu kvaliteta i kvantiteta robe</derivirana_varijabla>
  </DomainObject.Predmet.ProtustrankaNazivFormated>
  <DomainObject.Predmet.ProtustrankaNazivFormatedOIB>
    <izvorni_sadrzaj>KONTROLA d.o.o. za kontrolu kvaliteta i kvantiteta robe, OIB 81330379432</izvorni_sadrzaj>
    <derivirana_varijabla naziv="DomainObject.Predmet.ProtustrankaNazivFormatedOIB_1">KONTROLA d.o.o. za kontrolu kvaliteta i kvantiteta robe, OIB 81330379432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KONTROLA d.o.o. za kontrolu kvaliteta i kvantiteta robe</item>
    </izvorni_sadrzaj>
    <derivirana_varijabla naziv="DomainObject.Predmet.ProtuStrankaListFormated_1">
      <item>KONTROLA d.o.o. za kontrolu kvaliteta i kvantiteta robe</item>
    </derivirana_varijabla>
  </DomainObject.Predmet.ProtuStrankaListFormated>
  <DomainObject.Predmet.ProtuStrankaListFormatedOIB>
    <izvorni_sadrzaj>
      <item>KONTROLA d.o.o. za kontrolu kvaliteta i kvantiteta robe, OIB 81330379432</item>
    </izvorni_sadrzaj>
    <derivirana_varijabla naziv="DomainObject.Predmet.ProtuStrankaListFormatedOIB_1">
      <item>KONTROLA d.o.o. za kontrolu kvaliteta i kvantiteta robe, OIB 81330379432</item>
    </derivirana_varijabla>
  </DomainObject.Predmet.ProtuStrankaListFormatedOIB>
  <DomainObject.Predmet.ProtuStrankaListFormatedWithAdress>
    <izvorni_sadrzaj>
      <item>KONTROLA d.o.o. za kontrolu kvaliteta i kvantiteta robe, A.B. Šimića 23, 32100 Vinkovci</item>
    </izvorni_sadrzaj>
    <derivirana_varijabla naziv="DomainObject.Predmet.ProtuStrankaListFormatedWithAdress_1">
      <item>KONTROLA d.o.o. za kontrolu kvaliteta i kvantiteta robe, A.B. Šimića 23, 32100 Vinkovci</item>
    </derivirana_varijabla>
  </DomainObject.Predmet.ProtuStrankaListFormatedWithAdress>
  <DomainObject.Predmet.ProtuStrankaListFormatedWithAdressOIB>
    <izvorni_sadrzaj>
      <item>KONTROLA d.o.o. za kontrolu kvaliteta i kvantiteta robe, OIB 81330379432, A.B. Šimića 23, 32100 Vinkovci</item>
    </izvorni_sadrzaj>
    <derivirana_varijabla naziv="DomainObject.Predmet.ProtuStrankaListFormatedWithAdressOIB_1">
      <item>KONTROLA d.o.o. za kontrolu kvaliteta i kvantiteta robe, OIB 81330379432, A.B. Šimića 23, 32100 Vinkovci</item>
    </derivirana_varijabla>
  </DomainObject.Predmet.ProtuStrankaListFormatedWithAdressOIB>
  <DomainObject.Predmet.ProtuStrankaListNazivFormated>
    <izvorni_sadrzaj>
      <item>KONTROLA d.o.o. za kontrolu kvaliteta i kvantiteta robe</item>
    </izvorni_sadrzaj>
    <derivirana_varijabla naziv="DomainObject.Predmet.ProtuStrankaListNazivFormated_1">
      <item>KONTROLA d.o.o. za kontrolu kvaliteta i kvantiteta robe</item>
    </derivirana_varijabla>
  </DomainObject.Predmet.ProtuStrankaListNazivFormated>
  <DomainObject.Predmet.ProtuStrankaListNazivFormatedOIB>
    <izvorni_sadrzaj>
      <item>KONTROLA d.o.o. za kontrolu kvaliteta i kvantiteta robe, OIB 81330379432</item>
    </izvorni_sadrzaj>
    <derivirana_varijabla naziv="DomainObject.Predmet.ProtuStrankaListNazivFormatedOIB_1">
      <item>KONTROLA d.o.o. za kontrolu kvaliteta i kvantiteta robe, OIB 81330379432</item>
    </derivirana_varijabla>
  </DomainObject.Predmet.ProtuStrankaListNazivFormatedOIB>
  <DomainObject.Predmet.OstaliListFormated>
    <izvorni_sadrzaj>
      <item>Davor Šumanović</item>
      <item>Tomislav Šumanović</item>
    </izvorni_sadrzaj>
    <derivirana_varijabla naziv="DomainObject.Predmet.OstaliListFormated_1">
      <item>Davor Šumanović</item>
      <item>Tomislav Šumanović</item>
    </derivirana_varijabla>
  </DomainObject.Predmet.OstaliListFormated>
  <DomainObject.Predmet.OstaliListFormatedOIB>
    <izvorni_sadrzaj>
      <item>Davor Šumanović, OIB 36630649172</item>
      <item>Tomislav Šumanović, OIB 79090637686</item>
    </izvorni_sadrzaj>
    <derivirana_varijabla naziv="DomainObject.Predmet.OstaliListFormatedOIB_1">
      <item>Davor Šumanović, OIB 36630649172</item>
      <item>Tomislav Šumanović, OIB 79090637686</item>
    </derivirana_varijabla>
  </DomainObject.Predmet.OstaliListFormatedOIB>
  <DomainObject.Predmet.OstaliListFormatedWithAdress>
    <izvorni_sadrzaj>
      <item>Davor Šumanović, Antuna Branka Šimića 236, 32100 Vinkovci</item>
      <item>Tomislav Šumanović, Sljemenska 2a, 31000 Osijek</item>
    </izvorni_sadrzaj>
    <derivirana_varijabla naziv="DomainObject.Predmet.OstaliListFormatedWithAdress_1">
      <item>Davor Šumanović, Antuna Branka Šimića 236, 32100 Vinkovci</item>
      <item>Tomislav Šumanović, Sljemenska 2a, 31000 Osijek</item>
    </derivirana_varijabla>
  </DomainObject.Predmet.OstaliListFormatedWithAdress>
  <DomainObject.Predmet.OstaliListFormatedWithAdressOIB>
    <izvorni_sadrzaj>
      <item>Davor Šumanović, OIB 36630649172, Antuna Branka Šimića 236, 32100 Vinkovci</item>
      <item>Tomislav Šumanović, OIB 79090637686, Sljemenska 2a, 31000 Osijek</item>
    </izvorni_sadrzaj>
    <derivirana_varijabla naziv="DomainObject.Predmet.OstaliListFormatedWithAdressOIB_1">
      <item>Davor Šumanović, OIB 36630649172, Antuna Branka Šimića 236, 32100 Vinkovci</item>
      <item>Tomislav Šumanović, OIB 79090637686, Sljemenska 2a, 31000 Osijek</item>
    </derivirana_varijabla>
  </DomainObject.Predmet.OstaliListFormatedWithAdressOIB>
  <DomainObject.Predmet.OstaliListNazivFormated>
    <izvorni_sadrzaj>
      <item>Davor Šumanović</item>
      <item>Tomislav Šumanović</item>
    </izvorni_sadrzaj>
    <derivirana_varijabla naziv="DomainObject.Predmet.OstaliListNazivFormated_1">
      <item>Davor Šumanović</item>
      <item>Tomislav Šumanović</item>
    </derivirana_varijabla>
  </DomainObject.Predmet.OstaliListNazivFormated>
  <DomainObject.Predmet.OstaliListNazivFormatedOIB>
    <izvorni_sadrzaj>
      <item>Davor Šumanović, OIB 36630649172</item>
      <item>Tomislav Šumanović, OIB 79090637686</item>
    </izvorni_sadrzaj>
    <derivirana_varijabla naziv="DomainObject.Predmet.OstaliListNazivFormatedOIB_1">
      <item>Davor Šumanović, OIB 36630649172</item>
      <item>Tomislav Šumanović, OIB 79090637686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KONTROLA d.o.o. za kontrolu kvaliteta i kvantiteta robe</izvorni_sadrzaj>
    <derivirana_varijabla naziv="DomainObject.Predmet.ProtustrankaIDrugi_1">KONTROLA d.o.o. za kontrolu kvaliteta i kvantiteta robe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KONTROLA d.o.o. za kontrolu kvaliteta i kvantiteta robe, OIB 81330379432, A.B. Šimića 23, 32100 Vinkovci</izvorni_sadrzaj>
    <derivirana_varijabla naziv="DomainObject.Predmet.ProtustrankaIDrugiAdressOIB_1">KONTROLA d.o.o. za kontrolu kvaliteta i kvantiteta robe, OIB 81330379432, A.B. Šimića 23,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KONTROLA d.o.o. za kontrolu kvaliteta i kvantiteta robe</item>
      <item>Davor Šumanović</item>
      <item>Tomislav Šumanović</item>
    </izvorni_sadrzaj>
    <derivirana_varijabla naziv="DomainObject.Predmet.SudioniciListNaziv_1">
      <item>FINA RC OSIJEK</item>
      <item>KONTROLA d.o.o. za kontrolu kvaliteta i kvantiteta robe</item>
      <item>Davor Šumanović</item>
      <item>Tomislav Šumanović</item>
    </derivirana_varijabla>
  </DomainObject.Predmet.SudioniciListNaziv>
  <DomainObject.Predmet.SudioniciListAdressOIB>
    <izvorni_sadrzaj>
      <item>FINA RC OSIJEK, OIB 85821130368</item>
      <item>KONTROLA d.o.o. za kontrolu kvaliteta i kvantiteta robe, OIB 81330379432, A.B. Šimića 23,32100 Vinkovci</item>
      <item>Davor Šumanović, OIB 36630649172, Antuna Branka Šimića 236,32100 Vinkovci</item>
      <item>Tomislav Šumanović, OIB 79090637686, Sljemenska 2a,31000 Osijek</item>
    </izvorni_sadrzaj>
    <derivirana_varijabla naziv="DomainObject.Predmet.SudioniciListAdressOIB_1">
      <item>FINA RC OSIJEK, OIB 85821130368</item>
      <item>KONTROLA d.o.o. za kontrolu kvaliteta i kvantiteta robe, OIB 81330379432, A.B. Šimića 23,32100 Vinkovci</item>
      <item>Davor Šumanović, OIB 36630649172, Antuna Branka Šimića 236,32100 Vinkovci</item>
      <item>Tomislav Šumanović, OIB 79090637686, Sljemenska 2a,31000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81330379432</item>
      <item>, OIB 36630649172</item>
      <item>, OIB 79090637686</item>
    </izvorni_sadrzaj>
    <derivirana_varijabla naziv="DomainObject.Predmet.SudioniciListNazivOIB_1">
      <item>, OIB 85821130368</item>
      <item>, OIB 81330379432</item>
      <item>, OIB 36630649172</item>
      <item>, OIB 79090637686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374</properties:Words>
  <properties:Characters>1985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2017-06-08T09:28:00Z</dcterms:created>
  <dc:creator>Korisnik</dc:creator>
  <cp:lastModifiedBy>Snježana Markotić Jurić</cp:lastModifiedBy>
  <cp:lastPrinted>2017-06-08T09:26:00Z</cp:lastPrinted>
  <dcterms:modified xmlns:xsi="http://www.w3.org/2001/XMLSchema-instance" xsi:type="dcterms:W3CDTF">2017-06-08T09:28:00Z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