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546e" w14:paraId="8d0546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31459">
        <w:t>AUTO PEKO d.o.o., Kralja Petra Krešimira IV 32, Makarska, OIB: 52598323406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31459">
        <w:t>AUTO PEKO d.o.o., Kralja Petra Krešimira IV 32, Makarska, OIB: 52598323406</w:t>
      </w:r>
      <w:r w:rsidR="00420E5B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31459">
        <w:rPr>
          <w:lang w:val="hr-HR"/>
        </w:rPr>
        <w:t>42.895,22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33185" w:rsidR="00473132">
    <w:pPr>
      <w:pStyle w:val="Zaglavlje"/>
      <w:jc w:val="center"/>
    </w:pPr>
  </w:p>
  <w:p w:rsidRDefault="0033318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31459">
      <w:t>809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3185"/>
    <w:rsid w:val="00335C91"/>
    <w:rsid w:val="003652A6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3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3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PEKO društvo s ograničenom odgovornošću za trgovinu i popravak motornih vozila</izvorni_sadrzaj>
    <derivirana_varijabla naziv="DomainObject.Predmet.ProtustrankaFormated_1">  AUTO PEKO društvo s ograničenom odgovornošću za trgovinu i popravak motornih vozila</derivirana_varijabla>
  </DomainObject.Predmet.ProtustrankaFormated>
  <DomainObject.Predmet.ProtustrankaFormatedOIB>
    <izvorni_sadrzaj>  AUTO PEKO društvo s ograničenom odgovornošću za trgovinu i popravak motornih vozila, OIB 52598323406</izvorni_sadrzaj>
    <derivirana_varijabla naziv="DomainObject.Predmet.ProtustrankaFormatedOIB_1">  AUTO PEKO društvo s ograničenom odgovornošću za trgovinu i popravak motornih vozila, OIB 52598323406</derivirana_varijabla>
  </DomainObject.Predmet.ProtustrankaFormatedOIB>
  <DomainObject.Predmet.ProtustrankaFormatedWithAdress>
    <izvorni_sadrzaj> AUTO PEKO društvo s ograničenom odgovornošću za trgovinu i popravak motornih vozila, Kralja Petra Krešimira IV 32, 21300 Makarska</izvorni_sadrzaj>
    <derivirana_varijabla naziv="DomainObject.Predmet.ProtustrankaFormatedWithAdress_1"> AUTO PEKO društvo s ograničenom odgovornošću za trgovinu i popravak motornih vozila, Kralja Petra Krešimira IV 32, 21300 Makarska</derivirana_varijabla>
  </DomainObject.Predmet.ProtustrankaFormatedWithAdress>
  <DomainObject.Predmet.ProtustrankaFormatedWithAdressOIB>
    <izvorni_sadrzaj> AUTO PEKO društvo s ograničenom odgovornošću za trgovinu i popravak motornih vozila, OIB 52598323406, Kralja Petra Krešimira IV 32, 21300 Makarska</izvorni_sadrzaj>
    <derivirana_varijabla naziv="DomainObject.Predmet.ProtustrankaFormatedWithAdressOIB_1"> AUTO PEKO društvo s ograničenom odgovornošću za trgovinu i popravak motornih vozila, OIB 52598323406, Kralja Petra Krešimira IV 32, 21300 Makarska</derivirana_varijabla>
  </DomainObject.Predmet.ProtustrankaFormatedWithAdressOIB>
  <DomainObject.Predmet.ProtustrankaWithAdress>
    <izvorni_sadrzaj>AUTO PEKO društvo s ograničenom odgovornošću za trgovinu i popravak motornih vozila Kralja Petra Krešimira IV 32, 21300 Makarska</izvorni_sadrzaj>
    <derivirana_varijabla naziv="DomainObject.Predmet.ProtustrankaWithAdress_1">AUTO PEKO društvo s ograničenom odgovornošću za trgovinu i popravak motornih vozila Kralja Petra Krešimira IV 32, 21300 Makarska</derivirana_varijabla>
  </DomainObject.Predmet.ProtustrankaWithAdress>
  <DomainObject.Predmet.ProtustrankaWithAdressOIB>
    <izvorni_sadrzaj>AUTO PEKO društvo s ograničenom odgovornošću za trgovinu i popravak motornih vozila, OIB 52598323406, Kralja Petra Krešimira IV 32, 21300 Makarska</izvorni_sadrzaj>
    <derivirana_varijabla naziv="DomainObject.Predmet.ProtustrankaWithAdressOIB_1">AUTO PEKO društvo s ograničenom odgovornošću za trgovinu i popravak motornih vozila, OIB 52598323406, Kralja Petra Krešimira IV 32, 21300 Makarska</derivirana_varijabla>
  </DomainObject.Predmet.ProtustrankaWithAdressOIB>
  <DomainObject.Predmet.ProtustrankaNazivFormated>
    <izvorni_sadrzaj>AUTO PEKO društvo s ograničenom odgovornošću za trgovinu i popravak motornih vozila</izvorni_sadrzaj>
    <derivirana_varijabla naziv="DomainObject.Predmet.ProtustrankaNazivFormated_1">AUTO PEKO društvo s ograničenom odgovornošću za trgovinu i popravak motornih vozila</derivirana_varijabla>
  </DomainObject.Predmet.ProtustrankaNazivFormated>
  <DomainObject.Predmet.ProtustrankaNazivFormatedOIB>
    <izvorni_sadrzaj>AUTO PEKO društvo s ograničenom odgovornošću za trgovinu i popravak motornih vozila, OIB 52598323406</izvorni_sadrzaj>
    <derivirana_varijabla naziv="DomainObject.Predmet.ProtustrankaNazivFormatedOIB_1">AUTO PEKO društvo s ograničenom odgovornošću za trgovinu i popravak motornih vozila, OIB 52598323406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42895.22</izvorni_sadrzaj>
    <derivirana_varijabla naziv="DomainObject.Predmet.TrenutnaVrijednost_1">42895.22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PEKO društvo s ograničenom odgovornošću za trgovinu i popravak motornih vozila</item>
    </izvorni_sadrzaj>
    <derivirana_varijabla naziv="DomainObject.Predmet.ProtuStrankaListFormated_1">
      <item>AUTO PEKO društvo s ograničenom odgovornošću za trgovinu i popravak motornih vozila</item>
    </derivirana_varijabla>
  </DomainObject.Predmet.ProtuStrankaListFormated>
  <DomainObject.Predmet.ProtuStrankaListFormatedOIB>
    <izvorni_sadrzaj>
      <item>AUTO PEKO društvo s ograničenom odgovornošću za trgovinu i popravak motornih vozila, OIB 52598323406</item>
    </izvorni_sadrzaj>
    <derivirana_varijabla naziv="DomainObject.Predmet.ProtuStrankaListFormatedOIB_1">
      <item>AUTO PEKO društvo s ograničenom odgovornošću za trgovinu i popravak motornih vozila, OIB 52598323406</item>
    </derivirana_varijabla>
  </DomainObject.Predmet.ProtuStrankaListFormatedOIB>
  <DomainObject.Predmet.ProtuStrankaListFormatedWithAdress>
    <izvorni_sadrzaj>
      <item>AUTO PEKO društvo s ograničenom odgovornošću za trgovinu i popravak motornih vozila, Kralja Petra Krešimira IV 32, 21300 Makarska</item>
    </izvorni_sadrzaj>
    <derivirana_varijabla naziv="DomainObject.Predmet.ProtuStrankaListFormatedWithAdress_1">
      <item>AUTO PEKO društvo s ograničenom odgovornošću za trgovinu i popravak motornih vozila, Kralja Petra Krešimira IV 32, 21300 Makarska</item>
    </derivirana_varijabla>
  </DomainObject.Predmet.ProtuStrankaListFormatedWithAdress>
  <DomainObject.Predmet.ProtuStrankaListFormatedWithAdressOIB>
    <izvorni_sadrzaj>
      <item>AUTO PEKO društvo s ograničenom odgovornošću za trgovinu i popravak motornih vozila, OIB 52598323406, Kralja Petra Krešimira IV 32, 21300 Makarska</item>
    </izvorni_sadrzaj>
    <derivirana_varijabla naziv="DomainObject.Predmet.ProtuStrankaListFormatedWithAdressOIB_1">
      <item>AUTO PEKO društvo s ograničenom odgovornošću za trgovinu i popravak motornih vozila, OIB 52598323406, Kralja Petra Krešimira IV 32, 21300 Makarska</item>
    </derivirana_varijabla>
  </DomainObject.Predmet.ProtuStrankaListFormatedWithAdressOIB>
  <DomainObject.Predmet.ProtuStrankaListNazivFormated>
    <izvorni_sadrzaj>
      <item>AUTO PEKO društvo s ograničenom odgovornošću za trgovinu i popravak motornih vozila</item>
    </izvorni_sadrzaj>
    <derivirana_varijabla naziv="DomainObject.Predmet.ProtuStrankaListNazivFormated_1">
      <item>AUTO PEKO društvo s ograničenom odgovornošću za trgovinu i popravak motornih vozila</item>
    </derivirana_varijabla>
  </DomainObject.Predmet.ProtuStrankaListNazivFormated>
  <DomainObject.Predmet.ProtuStrankaListNazivFormatedOIB>
    <izvorni_sadrzaj>
      <item>AUTO PEKO društvo s ograničenom odgovornošću za trgovinu i popravak motornih vozila, OIB 52598323406</item>
    </izvorni_sadrzaj>
    <derivirana_varijabla naziv="DomainObject.Predmet.ProtuStrankaListNazivFormatedOIB_1">
      <item>AUTO PEKO društvo s ograničenom odgovornošću za trgovinu i popravak motornih vozila, OIB 52598323406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PEKO društvo s ograničenom odgovornošću za trgovinu i popravak motornih vozila</izvorni_sadrzaj>
    <derivirana_varijabla naziv="DomainObject.Predmet.ProtustrankaIDrugi_1">AUTO PEKO društvo s ograničenom odgovornošću za trgovinu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PEKO društvo s ograničenom odgovornošću za trgovinu i popravak motornih vozila, OIB 52598323406, Kralja Petra Krešimira IV 32, 21300 Makarska</izvorni_sadrzaj>
    <derivirana_varijabla naziv="DomainObject.Predmet.ProtustrankaIDrugiAdressOIB_1">AUTO PEKO društvo s ograničenom odgovornošću za trgovinu i popravak motornih vozila, OIB 52598323406, Kralja Petra Krešimira IV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PEKO društvo s ograničenom odgovornošću za trgovinu i popravak motornih vozila</item>
      <item>FINANCIJSKA AGENCIJA, RC SPLIT</item>
    </izvorni_sadrzaj>
    <derivirana_varijabla naziv="DomainObject.Predmet.SudioniciListNaziv_1">
      <item>AUTO PEKO društvo s ograničenom odgovornošću za trgovinu i popravak motornih vozila</item>
      <item>FINANCIJSKA AGENCIJA, RC SPLIT</item>
    </derivirana_varijabla>
  </DomainObject.Predmet.SudioniciListNaziv>
  <DomainObject.Predmet.SudioniciListAdressOIB>
    <izvorni_sadrzaj>
      <item>AUTO PEKO društvo s ograničenom odgovornošću za trgovinu i popravak motornih vozila, OIB 52598323406, Kralja Petra Krešimira IV 32,21300 Makarska</item>
      <item>FINANCIJSKA AGENCIJA, RC SPLIT, OIB 85821130368, Mažuranićevo šetalište 24 b,21000 Split</item>
    </izvorni_sadrzaj>
    <derivirana_varijabla naziv="DomainObject.Predmet.SudioniciListAdressOIB_1">
      <item>AUTO PEKO društvo s ograničenom odgovornošću za trgovinu i popravak motornih vozila, OIB 52598323406, Kralja Petra Krešimira IV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52598323406</item>
      <item>, OIB 85821130368</item>
    </izvorni_sadrzaj>
    <derivirana_varijabla naziv="DomainObject.Predmet.SudioniciListNazivOIB_1">
      <item>, OIB 52598323406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1752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2016-03-18T08:41:00Z</cp:lastPrinted>
  <dcterms:modified xmlns:xsi="http://www.w3.org/2001/XMLSchema-instance" xsi:type="dcterms:W3CDTF">2016-03-21T08:38:00Z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