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99ad" w14:paraId="ed999ad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 OIB:</w:t>
      </w:r>
      <w:r w:rsidR="00360AB6" w:rsidRPr="005A072F">
        <w:t>39670464653,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B743D5" w:rsidRPr="00B743D5">
        <w:t>EDIKOM, d.o.o., Zadar, Put Nina 85,  OIB: 44974895984</w:t>
      </w:r>
      <w:r w:rsidR="000524EB">
        <w:t xml:space="preserve">, </w:t>
      </w:r>
      <w:r w:rsidR="00360AB6" w:rsidRPr="001349D9">
        <w:t xml:space="preserve">dana </w:t>
      </w:r>
      <w:r w:rsidR="00B743D5">
        <w:t>26</w:t>
      </w:r>
      <w:r w:rsidR="00630839" w:rsidRPr="001349D9">
        <w:t xml:space="preserve">. </w:t>
      </w:r>
      <w:r w:rsidR="00B743D5">
        <w:t>svibnja</w:t>
      </w:r>
      <w:r w:rsidR="00630839" w:rsidRPr="001349D9">
        <w:t xml:space="preserve">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B743D5" w:rsidRPr="00B743D5">
        <w:t>EDIKOM, d.</w:t>
      </w:r>
      <w:r w:rsidR="000371B4">
        <w:t>o.o., Zadar, Put Nina 85,  OIB:</w:t>
      </w:r>
      <w:r w:rsidR="00B743D5" w:rsidRPr="00B743D5">
        <w:t>44974895984</w:t>
      </w:r>
      <w:r>
        <w:t>.</w:t>
      </w:r>
    </w:p>
    <w:p w:rsidRDefault="000371B4" w:rsidP="00B743D5" w:rsidR="000371B4">
      <w:pPr>
        <w:jc w:val="both"/>
      </w:pPr>
    </w:p>
    <w:p w:rsidRDefault="000371B4" w:rsidP="000371B4" w:rsidR="000371B4" w:rsidRPr="0050072D">
      <w:pPr>
        <w:jc w:val="both"/>
      </w:pPr>
      <w:r>
        <w:t xml:space="preserve">II. </w:t>
      </w:r>
      <w:r>
        <w:tab/>
        <w:t>Spajaju se ročište</w:t>
      </w:r>
      <w:r w:rsidRPr="0050072D">
        <w:t xml:space="preserve"> radi očitovanja o prijedlogu za otvaranje stečajnog postupka nad dužnikom i ročište radi rasprave o pretpostavkama za otvaranje stečajnog postupka nad dužnikom u jedno ročište koje se zakazuje za dan </w:t>
      </w:r>
      <w:r>
        <w:rPr>
          <w:b/>
        </w:rPr>
        <w:t xml:space="preserve">25. kolovoza </w:t>
      </w:r>
      <w:r w:rsidRPr="00485F9D">
        <w:rPr>
          <w:b/>
        </w:rPr>
        <w:t xml:space="preserve">2017. u </w:t>
      </w:r>
      <w:r>
        <w:rPr>
          <w:b/>
        </w:rPr>
        <w:t>7,40</w:t>
      </w:r>
      <w:r w:rsidRPr="0050072D">
        <w:t xml:space="preserve"> </w:t>
      </w:r>
      <w:r w:rsidRPr="00485F9D">
        <w:rPr>
          <w:b/>
          <w:bCs/>
        </w:rPr>
        <w:t>sati</w:t>
      </w:r>
      <w:r>
        <w:t xml:space="preserve"> kod ovog S</w:t>
      </w:r>
      <w:r w:rsidRPr="0050072D">
        <w:t>uda, Ulica Franje Tuđmana br. 35, sudnica br, 14/I.</w:t>
      </w:r>
    </w:p>
    <w:p w:rsidRDefault="000371B4" w:rsidP="000371B4" w:rsidR="000371B4">
      <w:pPr>
        <w:jc w:val="both"/>
      </w:pPr>
    </w:p>
    <w:p w:rsidRDefault="000371B4" w:rsidP="000371B4" w:rsidR="000371B4" w:rsidRPr="0050072D">
      <w:pPr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</w:t>
      </w:r>
      <w:r>
        <w:t>i</w:t>
      </w:r>
      <w:r w:rsidRPr="0050072D">
        <w:t xml:space="preserve"> prijedloga, te pravna osoba koja obavlja poslove platnog prometa za dužnika. </w:t>
      </w:r>
    </w:p>
    <w:p w:rsidRDefault="000371B4" w:rsidP="00B743D5" w:rsidR="000371B4">
      <w:pPr>
        <w:jc w:val="both"/>
      </w:pPr>
    </w:p>
    <w:p w:rsidRDefault="000371B4" w:rsidP="00B743D5" w:rsidR="00B743D5" w:rsidRPr="00B743D5">
      <w:pPr>
        <w:jc w:val="both"/>
      </w:pPr>
      <w:r>
        <w:t>I</w:t>
      </w:r>
      <w:r w:rsidR="00B743D5" w:rsidRPr="00B743D5">
        <w:t>V.</w:t>
      </w:r>
      <w:r w:rsidR="00B743D5" w:rsidRPr="00B743D5">
        <w:tab/>
        <w:t xml:space="preserve">Upozorava se osoba ovlaštena za zastupanje dužnika po zakonu </w:t>
      </w:r>
      <w:r w:rsidR="00B743D5">
        <w:t>Hrvoje Bajlo</w:t>
      </w:r>
      <w:r>
        <w:t xml:space="preserve"> iz Zadra, da u slučaju</w:t>
      </w:r>
      <w:r w:rsidR="00B743D5" w:rsidRPr="00B743D5">
        <w:t xml:space="preserve"> neodazivanja istoga ovom pozivu, Sud će temeljem čl. 180. u svezi čl. 178. Stečajnog zakona odrediti njegovo prisilno dovođenje. </w:t>
      </w:r>
    </w:p>
    <w:p w:rsidRDefault="001349D9" w:rsidP="000371B4" w:rsidR="001349D9"/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0371B4">
        <w:t>21</w:t>
      </w:r>
      <w:r w:rsidR="00846B1C">
        <w:t xml:space="preserve">. </w:t>
      </w:r>
      <w:r w:rsidR="00B743D5">
        <w:t>studenog</w:t>
      </w:r>
      <w:r w:rsidR="00846B1C">
        <w:t xml:space="preserve"> </w:t>
      </w:r>
      <w:r w:rsidRPr="00EF5927">
        <w:t>2016., oglasom ovog Suda od</w:t>
      </w:r>
      <w:r w:rsidR="00846B1C">
        <w:t xml:space="preserve"> </w:t>
      </w:r>
      <w:r w:rsidR="00B743D5">
        <w:t>27</w:t>
      </w:r>
      <w:r w:rsidR="00F1060A">
        <w:t xml:space="preserve">. </w:t>
      </w:r>
      <w:r w:rsidR="00B743D5">
        <w:t>veljače</w:t>
      </w:r>
      <w:r w:rsidR="00F1060A">
        <w:t xml:space="preserve"> </w:t>
      </w:r>
      <w:r w:rsidR="00B743D5">
        <w:t>2017</w:t>
      </w:r>
      <w:r w:rsidRPr="00EF5927">
        <w:t xml:space="preserve">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B743D5">
        <w:t>1130</w:t>
      </w:r>
      <w:r w:rsidR="00846B1C">
        <w:t>/16-</w:t>
      </w:r>
      <w:r w:rsidR="002463E8">
        <w:t>9</w:t>
      </w:r>
      <w:r w:rsidR="00846B1C">
        <w:t xml:space="preserve"> od </w:t>
      </w:r>
      <w:r w:rsidR="00B743D5">
        <w:t>24</w:t>
      </w:r>
      <w:r w:rsidR="00846B1C">
        <w:t xml:space="preserve">. </w:t>
      </w:r>
      <w:r w:rsidR="00B743D5">
        <w:t>travnja</w:t>
      </w:r>
      <w:r w:rsidR="00F1060A">
        <w:t xml:space="preserve"> </w:t>
      </w:r>
      <w:r w:rsidR="00B743D5">
        <w:t>2017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B743D5">
        <w:t>13</w:t>
      </w:r>
      <w:r w:rsidR="00846B1C">
        <w:t xml:space="preserve">. </w:t>
      </w:r>
      <w:r w:rsidR="00B743D5">
        <w:t>svibnja</w:t>
      </w:r>
      <w:r w:rsidR="00846B1C">
        <w:t xml:space="preserve"> </w:t>
      </w:r>
      <w:r w:rsidR="00B743D5">
        <w:t>2017</w:t>
      </w:r>
      <w:r w:rsidR="001349D9">
        <w:t xml:space="preserve">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534ACA">
        <w:t xml:space="preserve">8. kolovoza 2017. 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534ACA" w:rsidP="001C0F96" w:rsidR="00794DBD" w:rsidRPr="005A072F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              </w:t>
      </w:r>
      <w:r w:rsidR="00B0143C">
        <w:t>S</w:t>
      </w:r>
      <w:r w:rsidR="00360AB6" w:rsidRPr="005A072F">
        <w:t>utkinja</w:t>
      </w:r>
    </w:p>
    <w:p w:rsidRDefault="00B0143C" w:rsidP="001C0F96" w:rsidR="00004F3B" w:rsidRPr="005A072F">
      <w:pPr>
        <w:jc w:val="right"/>
      </w:pPr>
      <w:r>
        <w:t>Ana Markač</w:t>
      </w:r>
    </w:p>
    <w:p w:rsidRDefault="001349D9" w:rsidP="001C0F96" w:rsidR="001349D9">
      <w:pPr>
        <w:jc w:val="right"/>
      </w:pPr>
    </w:p>
    <w:p w:rsidRDefault="001349D9" w:rsidP="001C0F96" w:rsidR="001349D9">
      <w:pPr>
        <w:jc w:val="right"/>
      </w:pPr>
    </w:p>
    <w:p w:rsidRDefault="00534ACA" w:rsidP="00721F79" w:rsidR="00534ACA"/>
    <w:p w:rsidRDefault="00534ACA" w:rsidP="00721F79" w:rsidR="00534AC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B743D5" w:rsidP="0020610B" w:rsidR="0020610B" w:rsidRPr="005A072F">
      <w:pPr>
        <w:numPr>
          <w:ilvl w:val="0"/>
          <w:numId w:val="3"/>
        </w:numPr>
      </w:pPr>
      <w:r w:rsidRPr="00B743D5">
        <w:t>EDIKOM, d</w:t>
      </w:r>
      <w:r>
        <w:t>.o.o., Zadar, Put Nina 85</w:t>
      </w:r>
    </w:p>
    <w:p w:rsidRDefault="00534ACA" w:rsidP="0020610B" w:rsidR="00534ACA">
      <w:pPr>
        <w:numPr>
          <w:ilvl w:val="0"/>
          <w:numId w:val="3"/>
        </w:numPr>
      </w:pPr>
      <w:r>
        <w:t>Hrvoje Bajlo, Zadar, Put Nina 85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B743D5">
        <w:t xml:space="preserve"> 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534ACA">
        <w:t>O</w:t>
      </w:r>
      <w:r w:rsidR="0020610B" w:rsidRPr="005A072F">
        <w:t>glasna ploča</w:t>
      </w:r>
      <w:r w:rsidR="00B743D5">
        <w:t xml:space="preserve"> sudova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B34E1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B743D5">
      <w:t>255</w:t>
    </w:r>
    <w:r w:rsidR="00846B1C">
      <w:t>/</w:t>
    </w:r>
    <w:r w:rsidR="002463E8">
      <w:t>17</w:t>
    </w:r>
    <w:r w:rsidR="00B743D5">
      <w:t>-13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B743D5">
      <w:t>255</w:t>
    </w:r>
    <w:r>
      <w:t>/</w:t>
    </w:r>
    <w:r w:rsidR="002463E8">
      <w:t>17</w:t>
    </w:r>
    <w:r>
      <w:t>-</w:t>
    </w:r>
    <w:r w:rsidR="00B743D5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371B4"/>
    <w:rsid w:val="0004017B"/>
    <w:rsid w:val="00046564"/>
    <w:rsid w:val="000524EB"/>
    <w:rsid w:val="0005791D"/>
    <w:rsid w:val="00061A25"/>
    <w:rsid w:val="0006226B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0F96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34AC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3D5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34E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0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0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EDIKOM, d.o.o. za ugostiteljstvo, turizam i trgovinu</izvorni_sadrzaj>
    <derivirana_varijabla naziv="DomainObject.Predmet.ProtustrankaFormated_1">  EDIKOM, d.o.o. za ugostiteljstvo, turizam i trgovinu</derivirana_varijabla>
  </DomainObject.Predmet.ProtustrankaFormated>
  <DomainObject.Predmet.ProtustrankaFormatedOIB>
    <izvorni_sadrzaj>  EDIKOM, d.o.o. za ugostiteljstvo, turizam i trgovinu, OIB 44974895984</izvorni_sadrzaj>
    <derivirana_varijabla naziv="DomainObject.Predmet.ProtustrankaFormatedOIB_1">  EDIKOM, d.o.o. za ugostiteljstvo, turizam i trgovinu, OIB 44974895984</derivirana_varijabla>
  </DomainObject.Predmet.ProtustrankaFormatedOIB>
  <DomainObject.Predmet.ProtustrankaFormatedWithAdress>
    <izvorni_sadrzaj> EDIKOM, d.o.o. za ugostiteljstvo, turizam i trgovinu, Put Nina 85, 23000 Zadar</izvorni_sadrzaj>
    <derivirana_varijabla naziv="DomainObject.Predmet.ProtustrankaFormatedWithAdress_1"> EDIKOM, d.o.o. za ugostiteljstvo, turizam i trgovinu, Put Nina 85, 23000 Zadar</derivirana_varijabla>
  </DomainObject.Predmet.ProtustrankaFormatedWithAdress>
  <DomainObject.Predmet.ProtustrankaFormatedWithAdressOIB>
    <izvorni_sadrzaj> EDIKOM, d.o.o. za ugostiteljstvo, turizam i trgovinu, OIB 44974895984, Put Nina 85, 23000 Zadar</izvorni_sadrzaj>
    <derivirana_varijabla naziv="DomainObject.Predmet.ProtustrankaFormatedWithAdressOIB_1"> EDIKOM, d.o.o. za ugostiteljstvo, turizam i trgovinu, OIB 44974895984, Put Nina 85, 23000 Zadar</derivirana_varijabla>
  </DomainObject.Predmet.ProtustrankaFormatedWithAdressOIB>
  <DomainObject.Predmet.ProtustrankaWithAdress>
    <izvorni_sadrzaj>EDIKOM, d.o.o. za ugostiteljstvo, turizam i trgovinu Put Nina 85, 23000 Zadar</izvorni_sadrzaj>
    <derivirana_varijabla naziv="DomainObject.Predmet.ProtustrankaWithAdress_1">EDIKOM, d.o.o. za ugostiteljstvo, turizam i trgovinu Put Nina 85, 23000 Zadar</derivirana_varijabla>
  </DomainObject.Predmet.ProtustrankaWithAdress>
  <DomainObject.Predmet.ProtustrankaWithAdressOIB>
    <izvorni_sadrzaj>EDIKOM, d.o.o. za ugostiteljstvo, turizam i trgovinu, OIB 44974895984, Put Nina 85, 23000 Zadar</izvorni_sadrzaj>
    <derivirana_varijabla naziv="DomainObject.Predmet.ProtustrankaWithAdressOIB_1">EDIKOM, d.o.o. za ugostiteljstvo, turizam i trgovinu, OIB 44974895984, Put Nina 85, 23000 Zadar</derivirana_varijabla>
  </DomainObject.Predmet.ProtustrankaWithAdressOIB>
  <DomainObject.Predmet.ProtustrankaNazivFormated>
    <izvorni_sadrzaj>EDIKOM, d.o.o. za ugostiteljstvo, turizam i trgovinu</izvorni_sadrzaj>
    <derivirana_varijabla naziv="DomainObject.Predmet.ProtustrankaNazivFormated_1">EDIKOM, d.o.o. za ugostiteljstvo, turizam i trgovinu</derivirana_varijabla>
  </DomainObject.Predmet.ProtustrankaNazivFormated>
  <DomainObject.Predmet.ProtustrankaNazivFormatedOIB>
    <izvorni_sadrzaj>EDIKOM, d.o.o. za ugostiteljstvo, turizam i trgovinu, OIB 44974895984</izvorni_sadrzaj>
    <derivirana_varijabla naziv="DomainObject.Predmet.ProtustrankaNazivFormatedOIB_1">EDIKOM, d.o.o. za ugostiteljstvo, turizam i trgovinu, OIB 44974895984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EDIKOM, d.o.o. za ugostiteljstvo, turizam i trgovinu</item>
    </izvorni_sadrzaj>
    <derivirana_varijabla naziv="DomainObject.Predmet.ProtuStrankaListFormated_1">
      <item>EDIKOM, d.o.o. za ugostiteljstvo, turizam i trgovinu</item>
    </derivirana_varijabla>
  </DomainObject.Predmet.ProtuStrankaListFormated>
  <DomainObject.Predmet.ProtuStrankaListFormatedOIB>
    <izvorni_sadrzaj>
      <item>EDIKOM, d.o.o. za ugostiteljstvo, turizam i trgovinu, OIB 44974895984</item>
    </izvorni_sadrzaj>
    <derivirana_varijabla naziv="DomainObject.Predmet.ProtuStrankaListFormatedOIB_1">
      <item>EDIKOM, d.o.o. za ugostiteljstvo, turizam i trgovinu, OIB 44974895984</item>
    </derivirana_varijabla>
  </DomainObject.Predmet.ProtuStrankaListFormatedOIB>
  <DomainObject.Predmet.ProtuStrankaListFormatedWithAdress>
    <izvorni_sadrzaj>
      <item>EDIKOM, d.o.o. za ugostiteljstvo, turizam i trgovinu, Put Nina 85, 23000 Zadar</item>
    </izvorni_sadrzaj>
    <derivirana_varijabla naziv="DomainObject.Predmet.ProtuStrankaListFormatedWithAdress_1">
      <item>EDIKOM, d.o.o. za ugostiteljstvo, turizam i trgovinu, Put Nina 85, 23000 Zadar</item>
    </derivirana_varijabla>
  </DomainObject.Predmet.ProtuStrankaListFormatedWithAdress>
  <DomainObject.Predmet.ProtuStrankaListFormatedWithAdressOIB>
    <izvorni_sadrzaj>
      <item>EDIKOM, d.o.o. za ugostiteljstvo, turizam i trgovinu, OIB 44974895984, Put Nina 85, 23000 Zadar</item>
    </izvorni_sadrzaj>
    <derivirana_varijabla naziv="DomainObject.Predmet.ProtuStrankaListFormatedWithAdressOIB_1">
      <item>EDIKOM, d.o.o. za ugostiteljstvo, turizam i trgovinu, OIB 44974895984, Put Nina 85, 23000 Zadar</item>
    </derivirana_varijabla>
  </DomainObject.Predmet.ProtuStrankaListFormatedWithAdressOIB>
  <DomainObject.Predmet.ProtuStrankaListNazivFormated>
    <izvorni_sadrzaj>
      <item>EDIKOM, d.o.o. za ugostiteljstvo, turizam i trgovinu</item>
    </izvorni_sadrzaj>
    <derivirana_varijabla naziv="DomainObject.Predmet.ProtuStrankaListNazivFormated_1">
      <item>EDIKOM, d.o.o. za ugostiteljstvo, turizam i trgovinu</item>
    </derivirana_varijabla>
  </DomainObject.Predmet.ProtuStrankaListNazivFormated>
  <DomainObject.Predmet.ProtuStrankaListNazivFormatedOIB>
    <izvorni_sadrzaj>
      <item>EDIKOM, d.o.o. za ugostiteljstvo, turizam i trgovinu, OIB 44974895984</item>
    </izvorni_sadrzaj>
    <derivirana_varijabla naziv="DomainObject.Predmet.ProtuStrankaListNazivFormatedOIB_1">
      <item>EDIKOM, d.o.o. za ugostiteljstvo, turizam i trgovinu, OIB 44974895984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EDIKOM, d.o.o. za ugostiteljstvo, turizam i trgovinu</izvorni_sadrzaj>
    <derivirana_varijabla naziv="DomainObject.Predmet.ProtustrankaIDrugi_1">EDIKOM, d.o.o.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EDIKOM, d.o.o. za ugostiteljstvo, turizam i trgovinu, OIB 44974895984, Put Nina 85, 23000 Zadar</izvorni_sadrzaj>
    <derivirana_varijabla naziv="DomainObject.Predmet.ProtustrankaIDrugiAdressOIB_1">EDIKOM, d.o.o. za ugostiteljstvo, turizam i trgovinu, OIB 44974895984,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EDIKOM, d.o.o. za ugostiteljstvo, turizam i trgovinu</item>
      <item>FINA</item>
    </izvorni_sadrzaj>
    <derivirana_varijabla naziv="DomainObject.Predmet.SudioniciListNaziv_1">
      <item>EDIKOM, d.o.o. za ugostiteljstvo, turizam i trgovinu</item>
      <item>FINA</item>
    </derivirana_varijabla>
  </DomainObject.Predmet.SudioniciListNaziv>
  <DomainObject.Predmet.SudioniciListAdressOIB>
    <izvorni_sadrzaj>
      <item>EDIKOM, d.o.o. za ugostiteljstvo, turizam i trgovinu, OIB 44974895984, Put Nina 85,23000 Zadar</item>
      <item>FINA, OIB 85821130368</item>
    </izvorni_sadrzaj>
    <derivirana_varijabla naziv="DomainObject.Predmet.SudioniciListAdressOIB_1">
      <item>EDIKOM, d.o.o. za ugostiteljstvo, turizam i trgovinu, OIB 44974895984, Put Nina 85,23000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44974895984</item>
      <item>, OIB 85821130368</item>
    </izvorni_sadrzaj>
    <derivirana_varijabla naziv="DomainObject.Predmet.SudioniciListNazivOIB_1">
      <item>, OIB 44974895984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CF4DE-1933-44C7-8409-0D2F2322BF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2446</properties:Characters>
  <properties:Lines>77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2017-05-26T08:09:00Z</dcterms:created>
  <dc:creator>Administrator</dc:creator>
  <cp:lastModifiedBy>Marijana Žuža</cp:lastModifiedBy>
  <cp:lastPrinted>2017-08-08T12:08:00Z</cp:lastPrinted>
  <dcterms:modified xmlns:xsi="http://www.w3.org/2001/XMLSchema-instance" xsi:type="dcterms:W3CDTF">2017-08-08T12:31:00Z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