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d0db" w14:paraId="714d0db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2F24AF">
        <w:rPr>
          <w:lang w:val="hr-HR"/>
        </w:rPr>
        <w:t>St-91</w:t>
      </w:r>
      <w:r w:rsidR="00F60023">
        <w:rPr>
          <w:lang w:val="hr-HR"/>
        </w:rPr>
        <w:t>0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2F24AF">
        <w:t xml:space="preserve"> AVUS USLUGE</w:t>
      </w:r>
      <w:r w:rsidR="002326B3">
        <w:t xml:space="preserve"> </w:t>
      </w:r>
      <w:r w:rsidR="002F24AF">
        <w:t>j.d.o.o., OIB: 42985504282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2F24AF">
        <w:t>dištem u Braće Radića 90</w:t>
      </w:r>
      <w:r w:rsidR="00323DE0">
        <w:t xml:space="preserve"> a</w:t>
      </w:r>
      <w:r w:rsidR="0082762B">
        <w:t>,</w:t>
      </w:r>
      <w:r w:rsidR="002F24AF">
        <w:t xml:space="preserve"> 48214 Sveti Ivan Žabno,</w:t>
      </w:r>
      <w:r w:rsidR="002326B3">
        <w:t xml:space="preserve"> </w:t>
      </w:r>
      <w:r w:rsidR="002C5CA3">
        <w:t xml:space="preserve">dana </w:t>
      </w:r>
      <w:r w:rsidR="00F60023">
        <w:t>02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2F24AF">
        <w:t>AVUS USLUGE j.d.o.o., OIB: 42985504282 sa sjedištem u Braće Radića 90</w:t>
      </w:r>
      <w:r w:rsidR="00323DE0">
        <w:t xml:space="preserve"> a</w:t>
      </w:r>
      <w:r w:rsidR="002F24AF">
        <w:t>, 48214 Sveti Ivan Žabno</w:t>
      </w:r>
      <w:r w:rsidR="002F24AF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2F24AF">
        <w:rPr>
          <w:lang w:val="hr-HR"/>
        </w:rPr>
        <w:t>10.387,13 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2F24AF" w:rsidRPr="002F24AF">
        <w:t xml:space="preserve"> </w:t>
      </w:r>
      <w:r w:rsidR="002F24AF">
        <w:t>AVUS USLUGE j.d.o.o., OIB: 42985504282 sa sjedištem u Braće Radića 90</w:t>
      </w:r>
      <w:r w:rsidR="00323DE0">
        <w:t xml:space="preserve"> a</w:t>
      </w:r>
      <w:r w:rsidR="002F24AF">
        <w:t>, 48214 Sveti Ivan Žabno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2F24AF">
        <w:rPr>
          <w:lang w:val="hr-HR"/>
        </w:rPr>
        <w:t>ana 25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2F24AF">
        <w:t>AVUS USLUGE j.d.o.o., OIB: 42985504282 sa sjedištem u Braće Radića 90</w:t>
      </w:r>
      <w:r w:rsidR="00323DE0">
        <w:t xml:space="preserve"> a</w:t>
      </w:r>
      <w:r w:rsidR="002F24AF">
        <w:t>, 48214 Sveti Ivan Žabno.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2F24AF">
        <w:rPr>
          <w:lang w:val="hr-HR"/>
        </w:rPr>
        <w:t>10.387,13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60023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323DE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1B9" w:rsidP="007F64E0" w:rsidR="001E21B9">
      <w:r>
        <w:separator/>
      </w:r>
    </w:p>
  </w:endnote>
  <w:endnote w:id="0" w:type="continuationSeparator">
    <w:p w:rsidRDefault="001E21B9" w:rsidP="007F64E0" w:rsidR="001E2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1B9" w:rsidP="007F64E0" w:rsidR="001E21B9">
      <w:r>
        <w:separator/>
      </w:r>
    </w:p>
  </w:footnote>
  <w:footnote w:id="0" w:type="continuationSeparator">
    <w:p w:rsidRDefault="001E21B9" w:rsidP="007F64E0" w:rsidR="001E2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2F24AF">
      <w:rPr>
        <w:lang w:val="hr-HR"/>
      </w:rPr>
      <w:t>St-91</w:t>
    </w:r>
    <w:r w:rsidR="00F60023">
      <w:rPr>
        <w:lang w:val="hr-HR"/>
      </w:rPr>
      <w:t>0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5BEB" w:rsidRPr="00D85BEB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1B9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3B23"/>
    <w:rsid w:val="00320B75"/>
    <w:rsid w:val="00323DE0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85BEB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5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B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B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B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B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85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B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B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B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B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St-910/2015</izvorni_sadrzaj>
    <derivirana_varijabla naziv="DomainObject.Predmet.OznakaBroj_1">St-910/2015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AVUS USLUGE jednostavno društvo s ograničenom odgovornošću za ugostiteljstvo i trgovinu</izvorni_sadrzaj>
    <derivirana_varijabla naziv="DomainObject.Predmet.ProtustrankaFormated_1">  AVUS USLUGE jednostavno društvo s ograničenom odgovornošću za ugostiteljstvo i trgovinu</derivirana_varijabla>
  </DomainObject.Predmet.ProtustrankaFormated>
  <DomainObject.Predmet.ProtustrankaFormatedOIB>
    <izvorni_sadrzaj>  AVUS USLUGE jednostavno društvo s ograničenom odgovornošću za ugostiteljstvo i trgovinu, OIB 42985504282</izvorni_sadrzaj>
    <derivirana_varijabla naziv="DomainObject.Predmet.ProtustrankaFormatedOIB_1">  AVUS USLUGE jednostavno društvo s ograničenom odgovornošću za ugostiteljstvo i trgovinu, OIB 42985504282</derivirana_varijabla>
  </DomainObject.Predmet.ProtustrankaFormatedOIB>
  <DomainObject.Predmet.ProtustrankaFormatedWithAdress>
    <izvorni_sadrzaj> AVUS USLUGE jednostavno društvo s ograničenom odgovornošću za ugostiteljstvo i trgovinu, Braće Radića 90/a, 48214 Sveti Ivan Žabno</izvorni_sadrzaj>
    <derivirana_varijabla naziv="DomainObject.Predmet.ProtustrankaFormatedWithAdress_1"> AVUS USLUGE jednostavno društvo s ograničenom odgovornošću za ugostiteljstvo i trgovinu, Braće Radića 90/a, 48214 Sveti Ivan Žabno</derivirana_varijabla>
  </DomainObject.Predmet.ProtustrankaFormatedWithAdress>
  <DomainObject.Predmet.ProtustrankaFormatedWithAdressOIB>
    <izvorni_sadrzaj> AVUS USLUGE jednostavno društvo s ograničenom odgovornošću za ugostiteljstvo i trgovinu, OIB 42985504282, Braće Radića 90/a, 48214 Sveti Ivan Žabno</izvorni_sadrzaj>
    <derivirana_varijabla naziv="DomainObject.Predmet.ProtustrankaFormatedWithAdressOIB_1"> AVUS USLUGE jednostavno društvo s ograničenom odgovornošću za ugostiteljstvo i trgovinu, OIB 42985504282, Braće Radića 90/a, 48214 Sveti Ivan Žabno</derivirana_varijabla>
  </DomainObject.Predmet.ProtustrankaFormatedWithAdressOIB>
  <DomainObject.Predmet.ProtustrankaWithAdress>
    <izvorni_sadrzaj>AVUS USLUGE jednostavno društvo s ograničenom odgovornošću za ugostiteljstvo i trgovinu Braće Radića 90/a, 48214 Sveti Ivan Žabno</izvorni_sadrzaj>
    <derivirana_varijabla naziv="DomainObject.Predmet.ProtustrankaWithAdress_1">AVUS USLUGE jednostavno društvo s ograničenom odgovornošću za ugostiteljstvo i trgovinu Braće Radića 90/a, 48214 Sveti Ivan Žabno</derivirana_varijabla>
  </DomainObject.Predmet.ProtustrankaWithAdress>
  <DomainObject.Predmet.ProtustrankaWithAdressOIB>
    <izvorni_sadrzaj>AVUS USLUGE jednostavno društvo s ograničenom odgovornošću za ugostiteljstvo i trgovinu, OIB 42985504282, Braće Radića 90/a, 48214 Sveti Ivan Žabno</izvorni_sadrzaj>
    <derivirana_varijabla naziv="DomainObject.Predmet.ProtustrankaWithAdressOIB_1">AVUS USLUGE jednostavno društvo s ograničenom odgovornošću za ugostiteljstvo i trgovinu, OIB 42985504282, Braće Radića 90/a, 48214 Sveti Ivan Žabno</derivirana_varijabla>
  </DomainObject.Predmet.ProtustrankaWithAdressOIB>
  <DomainObject.Predmet.ProtustrankaNazivFormated>
    <izvorni_sadrzaj>AVUS USLUGE jednostavno društvo s ograničenom odgovornošću za ugostiteljstvo i trgovinu</izvorni_sadrzaj>
    <derivirana_varijabla naziv="DomainObject.Predmet.ProtustrankaNazivFormated_1">AVUS USLUGE jednostavno društvo s ograničenom odgovornošću za ugostiteljstvo i trgovinu</derivirana_varijabla>
  </DomainObject.Predmet.ProtustrankaNazivFormated>
  <DomainObject.Predmet.ProtustrankaNazivFormatedOIB>
    <izvorni_sadrzaj>AVUS USLUGE jednostavno društvo s ograničenom odgovornošću za ugostiteljstvo i trgovinu, OIB 42985504282</izvorni_sadrzaj>
    <derivirana_varijabla naziv="DomainObject.Predmet.ProtustrankaNazivFormatedOIB_1">AVUS USLUGE jednostavno društvo s ograničenom odgovornošću za ugostiteljstvo i trgovinu, OIB 42985504282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10387.13</izvorni_sadrzaj>
    <derivirana_varijabla naziv="DomainObject.Predmet.TrenutnaVrijednost_1">10387.13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AVUS USLUGE jednostavno društvo s ograničenom odgovornošću za ugostiteljstvo i trgovinu</item>
    </izvorni_sadrzaj>
    <derivirana_varijabla naziv="DomainObject.Predmet.ProtuStrankaListFormated_1">
      <item>AVUS USLUGE jednostavno društvo s ograničenom odgovornošću za ugostiteljstvo i trgovinu</item>
    </derivirana_varijabla>
  </DomainObject.Predmet.ProtuStrankaListFormated>
  <DomainObject.Predmet.ProtuStrankaListFormatedOIB>
    <izvorni_sadrzaj>
      <item>AVUS USLUGE jednostavno društvo s ograničenom odgovornošću za ugostiteljstvo i trgovinu, OIB 42985504282</item>
    </izvorni_sadrzaj>
    <derivirana_varijabla naziv="DomainObject.Predmet.ProtuStrankaListFormatedOIB_1">
      <item>AVUS USLUGE jednostavno društvo s ograničenom odgovornošću za ugostiteljstvo i trgovinu, OIB 42985504282</item>
    </derivirana_varijabla>
  </DomainObject.Predmet.ProtuStrankaListFormatedOIB>
  <DomainObject.Predmet.ProtuStrankaListFormatedWithAdress>
    <izvorni_sadrzaj>
      <item>AVUS USLUGE jednostavno društvo s ograničenom odgovornošću za ugostiteljstvo i trgovinu, Braće Radića 90/a, 48214 Sveti Ivan Žabno</item>
    </izvorni_sadrzaj>
    <derivirana_varijabla naziv="DomainObject.Predmet.ProtuStrankaListFormatedWithAdress_1">
      <item>AVUS USLUGE jednostavno društvo s ograničenom odgovornošću za ugostiteljstvo i trgovinu, Braće Radića 90/a, 48214 Sveti Ivan Žabno</item>
    </derivirana_varijabla>
  </DomainObject.Predmet.ProtuStrankaListFormatedWithAdress>
  <DomainObject.Predmet.ProtuStrankaListFormatedWithAdressOIB>
    <izvorni_sadrzaj>
      <item>AVUS USLUGE jednostavno društvo s ograničenom odgovornošću za ugostiteljstvo i trgovinu, OIB 42985504282, Braće Radića 90/a, 48214 Sveti Ivan Žabno</item>
    </izvorni_sadrzaj>
    <derivirana_varijabla naziv="DomainObject.Predmet.ProtuStrankaListFormatedWithAdressOIB_1">
      <item>AVUS USLUGE jednostavno društvo s ograničenom odgovornošću za ugostiteljstvo i trgovinu, OIB 42985504282, Braće Radića 90/a, 48214 Sveti Ivan Žabno</item>
    </derivirana_varijabla>
  </DomainObject.Predmet.ProtuStrankaListFormatedWithAdressOIB>
  <DomainObject.Predmet.ProtuStrankaListNazivFormated>
    <izvorni_sadrzaj>
      <item>AVUS USLUGE jednostavno društvo s ograničenom odgovornošću za ugostiteljstvo i trgovinu</item>
    </izvorni_sadrzaj>
    <derivirana_varijabla naziv="DomainObject.Predmet.ProtuStrankaListNazivFormated_1">
      <item>AVUS USLUGE jednostavno društvo s ograničenom odgovornošću za ugostiteljstvo i trgovinu</item>
    </derivirana_varijabla>
  </DomainObject.Predmet.ProtuStrankaListNazivFormated>
  <DomainObject.Predmet.ProtuStrankaListNazivFormatedOIB>
    <izvorni_sadrzaj>
      <item>AVUS USLUGE jednostavno društvo s ograničenom odgovornošću za ugostiteljstvo i trgovinu, OIB 42985504282</item>
    </izvorni_sadrzaj>
    <derivirana_varijabla naziv="DomainObject.Predmet.ProtuStrankaListNazivFormatedOIB_1">
      <item>AVUS USLUGE jednostavno društvo s ograničenom odgovornošću za ugostiteljstvo i trgovinu, OIB 42985504282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AVUS USLUGE jednostavno društvo s ograničenom odgovornošću za ugostiteljstvo i trgovinu</izvorni_sadrzaj>
    <derivirana_varijabla naziv="DomainObject.Predmet.ProtustrankaIDrugi_1">AVUS USLUGE jednostavno društvo s ograničenom odgovornošću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AVUS USLUGE jednostavno društvo s ograničenom odgovornošću za ugostiteljstvo i trgovinu, OIB 42985504282, Braće Radića 90/a, 48214 Sveti Ivan Žabno</izvorni_sadrzaj>
    <derivirana_varijabla naziv="DomainObject.Predmet.ProtustrankaIDrugiAdressOIB_1">AVUS USLUGE jednostavno društvo s ograničenom odgovornošću za ugostiteljstvo i trgovinu, OIB 42985504282, Braće Radića 90/a,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AVUS USLUGE jednostavno društvo s ograničenom odgovornošću za ugostiteljstvo i trgovinu</item>
      <item>E-oglasna ploča</item>
      <item>Sudski registar, Trgovački sud u Varaždinu</item>
    </izvorni_sadrzaj>
    <derivirana_varijabla naziv="DomainObject.Predmet.SudioniciListNaziv_1">
      <item>Financijska agencija</item>
      <item>AVUS USLUGE jednostavno društvo s ograničenom odgovornošću za ugostiteljstvo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AVUS USLUGE jednostavno društvo s ograničenom odgovornošću za ugostiteljstvo i trgovinu, OIB 42985504282, Braće Radića 90/a,48214 Sveti Ivan Žabno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AVUS USLUGE jednostavno društvo s ograničenom odgovornošću za ugostiteljstvo i trgovinu, OIB 42985504282, Braće Radića 90/a,48214 Sveti Ivan Žabno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42985504282</item>
      <item>, OIB null</item>
      <item>, OIB null</item>
    </izvorni_sadrzaj>
    <derivirana_varijabla naziv="DomainObject.Predmet.SudioniciListNazivOIB_1">
      <item>, OIB 85821130368</item>
      <item>, OIB 42985504282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435</properties:Words>
  <properties:Characters>2332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2016-02-02T09:33:00Z</dcterms:created>
  <dc:creator>user</dc:creator>
  <cp:lastModifiedBy>Maja Marčec</cp:lastModifiedBy>
  <cp:lastPrinted>2016-02-02T11:11:00Z</cp:lastPrinted>
  <dcterms:modified xmlns:xsi="http://www.w3.org/2001/XMLSchema-instance" xsi:type="dcterms:W3CDTF">2016-02-02T11:12:00Z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